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B0DE2" w14:textId="334081CB" w:rsidR="001E41F3" w:rsidRPr="001922F0" w:rsidRDefault="00A926E6">
      <w:pPr>
        <w:pStyle w:val="CRCoverPage"/>
        <w:tabs>
          <w:tab w:val="right" w:pos="9639"/>
        </w:tabs>
        <w:spacing w:after="0"/>
        <w:rPr>
          <w:b/>
          <w:i/>
          <w:noProof/>
          <w:sz w:val="28"/>
        </w:rPr>
      </w:pPr>
      <w:r w:rsidRPr="00A926E6">
        <w:rPr>
          <w:b/>
          <w:noProof/>
          <w:sz w:val="24"/>
        </w:rPr>
        <w:t>3GPP TSG-RAN WG4 Meeting #</w:t>
      </w:r>
      <w:r w:rsidR="00B96755">
        <w:rPr>
          <w:b/>
          <w:noProof/>
          <w:sz w:val="24"/>
        </w:rPr>
        <w:t>96</w:t>
      </w:r>
      <w:r w:rsidRPr="00A926E6">
        <w:rPr>
          <w:b/>
          <w:noProof/>
          <w:sz w:val="24"/>
        </w:rPr>
        <w:t xml:space="preserve">-e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bookmarkStart w:id="0" w:name="_GoBack"/>
      <w:r w:rsidR="00E214EB" w:rsidRPr="00E214EB">
        <w:rPr>
          <w:b/>
          <w:i/>
          <w:noProof/>
          <w:sz w:val="28"/>
        </w:rPr>
        <w:t>R4-20104</w:t>
      </w:r>
      <w:r w:rsidR="00E214EB">
        <w:rPr>
          <w:b/>
          <w:i/>
          <w:noProof/>
          <w:sz w:val="28"/>
        </w:rPr>
        <w:t>03</w:t>
      </w:r>
      <w:bookmarkEnd w:id="0"/>
    </w:p>
    <w:p w14:paraId="3E704F39" w14:textId="11807422" w:rsidR="001E41F3" w:rsidRPr="001922F0" w:rsidRDefault="008C37B2" w:rsidP="005E2C44">
      <w:pPr>
        <w:pStyle w:val="CRCoverPage"/>
        <w:outlineLvl w:val="0"/>
        <w:rPr>
          <w:b/>
          <w:noProof/>
          <w:sz w:val="24"/>
        </w:rPr>
      </w:pPr>
      <w:r w:rsidRPr="008C37B2">
        <w:rPr>
          <w:b/>
          <w:noProof/>
          <w:sz w:val="24"/>
        </w:rPr>
        <w:t xml:space="preserve">Electronic Meeting, </w:t>
      </w:r>
      <w:r w:rsidR="00D01BCE">
        <w:rPr>
          <w:b/>
          <w:noProof/>
          <w:sz w:val="24"/>
        </w:rPr>
        <w:t>17</w:t>
      </w:r>
      <w:r w:rsidRPr="008C37B2">
        <w:rPr>
          <w:b/>
          <w:noProof/>
          <w:sz w:val="24"/>
        </w:rPr>
        <w:t xml:space="preserve">th </w:t>
      </w:r>
      <w:r w:rsidR="00D01BCE">
        <w:rPr>
          <w:b/>
          <w:noProof/>
          <w:sz w:val="24"/>
        </w:rPr>
        <w:t>Aug</w:t>
      </w:r>
      <w:r w:rsidRPr="008C37B2">
        <w:rPr>
          <w:b/>
          <w:noProof/>
          <w:sz w:val="24"/>
        </w:rPr>
        <w:t xml:space="preserve">. 2020 – </w:t>
      </w:r>
      <w:r w:rsidR="00916648">
        <w:rPr>
          <w:b/>
          <w:noProof/>
          <w:sz w:val="24"/>
        </w:rPr>
        <w:t>28</w:t>
      </w:r>
      <w:r w:rsidR="00FC692B" w:rsidRPr="008C37B2">
        <w:rPr>
          <w:b/>
          <w:noProof/>
          <w:sz w:val="24"/>
        </w:rPr>
        <w:t xml:space="preserve">th </w:t>
      </w:r>
      <w:r w:rsidR="00916648">
        <w:rPr>
          <w:b/>
          <w:noProof/>
          <w:sz w:val="24"/>
        </w:rPr>
        <w:t>Aug</w:t>
      </w:r>
      <w:r w:rsidRPr="008C37B2">
        <w:rPr>
          <w:b/>
          <w:noProof/>
          <w:sz w:val="24"/>
        </w:rPr>
        <w:t>. 2020</w:t>
      </w:r>
      <w:r w:rsidR="005D096B" w:rsidRPr="005D096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22F0" w14:paraId="0088044D" w14:textId="77777777" w:rsidTr="00547111">
        <w:tc>
          <w:tcPr>
            <w:tcW w:w="9641" w:type="dxa"/>
            <w:gridSpan w:val="9"/>
            <w:tcBorders>
              <w:top w:val="single" w:sz="4" w:space="0" w:color="auto"/>
              <w:left w:val="single" w:sz="4" w:space="0" w:color="auto"/>
              <w:right w:val="single" w:sz="4" w:space="0" w:color="auto"/>
            </w:tcBorders>
          </w:tcPr>
          <w:p w14:paraId="759C196B" w14:textId="77777777" w:rsidR="001E41F3" w:rsidRPr="001922F0" w:rsidRDefault="00305409" w:rsidP="00E34898">
            <w:pPr>
              <w:pStyle w:val="CRCoverPage"/>
              <w:spacing w:after="0"/>
              <w:jc w:val="right"/>
              <w:rPr>
                <w:i/>
                <w:noProof/>
              </w:rPr>
            </w:pPr>
            <w:r w:rsidRPr="001922F0">
              <w:rPr>
                <w:i/>
                <w:noProof/>
                <w:sz w:val="14"/>
              </w:rPr>
              <w:t>CR-Form-v</w:t>
            </w:r>
            <w:r w:rsidR="008863B9" w:rsidRPr="001922F0">
              <w:rPr>
                <w:i/>
                <w:noProof/>
                <w:sz w:val="14"/>
              </w:rPr>
              <w:t>12.0</w:t>
            </w:r>
          </w:p>
        </w:tc>
      </w:tr>
      <w:tr w:rsidR="001E41F3" w:rsidRPr="001922F0" w14:paraId="5F79C646" w14:textId="77777777" w:rsidTr="00547111">
        <w:tc>
          <w:tcPr>
            <w:tcW w:w="9641" w:type="dxa"/>
            <w:gridSpan w:val="9"/>
            <w:tcBorders>
              <w:left w:val="single" w:sz="4" w:space="0" w:color="auto"/>
              <w:right w:val="single" w:sz="4" w:space="0" w:color="auto"/>
            </w:tcBorders>
          </w:tcPr>
          <w:p w14:paraId="7D19BD22" w14:textId="77777777" w:rsidR="001E41F3" w:rsidRPr="001922F0" w:rsidRDefault="001E41F3">
            <w:pPr>
              <w:pStyle w:val="CRCoverPage"/>
              <w:spacing w:after="0"/>
              <w:jc w:val="center"/>
              <w:rPr>
                <w:noProof/>
              </w:rPr>
            </w:pPr>
            <w:r w:rsidRPr="001922F0">
              <w:rPr>
                <w:b/>
                <w:noProof/>
                <w:sz w:val="32"/>
              </w:rPr>
              <w:t>CHANGE REQUEST</w:t>
            </w:r>
          </w:p>
        </w:tc>
      </w:tr>
      <w:tr w:rsidR="001E41F3" w:rsidRPr="001922F0" w14:paraId="04541691" w14:textId="77777777" w:rsidTr="00547111">
        <w:tc>
          <w:tcPr>
            <w:tcW w:w="9641" w:type="dxa"/>
            <w:gridSpan w:val="9"/>
            <w:tcBorders>
              <w:left w:val="single" w:sz="4" w:space="0" w:color="auto"/>
              <w:right w:val="single" w:sz="4" w:space="0" w:color="auto"/>
            </w:tcBorders>
          </w:tcPr>
          <w:p w14:paraId="5DB859A6" w14:textId="77777777" w:rsidR="001E41F3" w:rsidRPr="001922F0" w:rsidRDefault="001E41F3">
            <w:pPr>
              <w:pStyle w:val="CRCoverPage"/>
              <w:spacing w:after="0"/>
              <w:rPr>
                <w:noProof/>
                <w:sz w:val="8"/>
                <w:szCs w:val="8"/>
              </w:rPr>
            </w:pPr>
          </w:p>
        </w:tc>
      </w:tr>
      <w:tr w:rsidR="001E41F3" w:rsidRPr="001922F0" w14:paraId="0FA77A84" w14:textId="77777777" w:rsidTr="00547111">
        <w:tc>
          <w:tcPr>
            <w:tcW w:w="142" w:type="dxa"/>
            <w:tcBorders>
              <w:left w:val="single" w:sz="4" w:space="0" w:color="auto"/>
            </w:tcBorders>
          </w:tcPr>
          <w:p w14:paraId="28F26350" w14:textId="77777777" w:rsidR="001E41F3" w:rsidRPr="001922F0" w:rsidRDefault="001E41F3">
            <w:pPr>
              <w:pStyle w:val="CRCoverPage"/>
              <w:spacing w:after="0"/>
              <w:jc w:val="right"/>
              <w:rPr>
                <w:noProof/>
              </w:rPr>
            </w:pPr>
          </w:p>
        </w:tc>
        <w:tc>
          <w:tcPr>
            <w:tcW w:w="1559" w:type="dxa"/>
            <w:shd w:val="pct30" w:color="FFFF00" w:fill="auto"/>
          </w:tcPr>
          <w:p w14:paraId="75D8B519" w14:textId="77777777" w:rsidR="001E41F3" w:rsidRPr="001922F0" w:rsidRDefault="0055420E" w:rsidP="00E13F3D">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00E13F3D" w:rsidRPr="001922F0">
              <w:rPr>
                <w:b/>
                <w:noProof/>
                <w:sz w:val="28"/>
              </w:rPr>
              <w:t>38.101-3</w:t>
            </w:r>
            <w:r w:rsidRPr="001922F0">
              <w:rPr>
                <w:b/>
                <w:noProof/>
                <w:sz w:val="28"/>
              </w:rPr>
              <w:fldChar w:fldCharType="end"/>
            </w:r>
          </w:p>
        </w:tc>
        <w:tc>
          <w:tcPr>
            <w:tcW w:w="709" w:type="dxa"/>
          </w:tcPr>
          <w:p w14:paraId="15A87366" w14:textId="77777777" w:rsidR="001E41F3" w:rsidRPr="001922F0" w:rsidRDefault="001E41F3">
            <w:pPr>
              <w:pStyle w:val="CRCoverPage"/>
              <w:spacing w:after="0"/>
              <w:jc w:val="center"/>
              <w:rPr>
                <w:noProof/>
              </w:rPr>
            </w:pPr>
            <w:r w:rsidRPr="001922F0">
              <w:rPr>
                <w:b/>
                <w:noProof/>
                <w:sz w:val="28"/>
              </w:rPr>
              <w:t>CR</w:t>
            </w:r>
          </w:p>
        </w:tc>
        <w:tc>
          <w:tcPr>
            <w:tcW w:w="1276" w:type="dxa"/>
            <w:shd w:val="pct30" w:color="FFFF00" w:fill="auto"/>
          </w:tcPr>
          <w:p w14:paraId="7A5FD882" w14:textId="5A1C0731" w:rsidR="001E41F3" w:rsidRPr="00DE3204" w:rsidRDefault="00F4102C" w:rsidP="00547111">
            <w:pPr>
              <w:pStyle w:val="CRCoverPage"/>
              <w:spacing w:after="0"/>
              <w:rPr>
                <w:b/>
                <w:noProof/>
              </w:rPr>
            </w:pPr>
            <w:r w:rsidRPr="001922F0">
              <w:rPr>
                <w:b/>
                <w:sz w:val="28"/>
              </w:rPr>
              <w:t xml:space="preserve">   </w:t>
            </w:r>
            <w:r w:rsidR="00C1751F">
              <w:rPr>
                <w:b/>
                <w:sz w:val="28"/>
              </w:rPr>
              <w:t>draft</w:t>
            </w:r>
            <w:r w:rsidR="001B632D" w:rsidRPr="00DE3204">
              <w:rPr>
                <w:b/>
                <w:sz w:val="40"/>
              </w:rPr>
              <w:t xml:space="preserve"> </w:t>
            </w:r>
          </w:p>
        </w:tc>
        <w:tc>
          <w:tcPr>
            <w:tcW w:w="709" w:type="dxa"/>
          </w:tcPr>
          <w:p w14:paraId="4A01E5DE" w14:textId="77777777" w:rsidR="001E41F3" w:rsidRPr="001922F0" w:rsidRDefault="001E41F3" w:rsidP="0051580D">
            <w:pPr>
              <w:pStyle w:val="CRCoverPage"/>
              <w:tabs>
                <w:tab w:val="right" w:pos="625"/>
              </w:tabs>
              <w:spacing w:after="0"/>
              <w:jc w:val="center"/>
              <w:rPr>
                <w:noProof/>
              </w:rPr>
            </w:pPr>
            <w:r w:rsidRPr="001922F0">
              <w:rPr>
                <w:b/>
                <w:bCs/>
                <w:noProof/>
                <w:sz w:val="28"/>
              </w:rPr>
              <w:t>rev</w:t>
            </w:r>
          </w:p>
        </w:tc>
        <w:tc>
          <w:tcPr>
            <w:tcW w:w="992" w:type="dxa"/>
            <w:shd w:val="pct30" w:color="FFFF00" w:fill="auto"/>
          </w:tcPr>
          <w:p w14:paraId="45DC4C31" w14:textId="77777777" w:rsidR="001E41F3" w:rsidRPr="001922F0" w:rsidRDefault="0055420E" w:rsidP="00E13F3D">
            <w:pPr>
              <w:pStyle w:val="CRCoverPage"/>
              <w:spacing w:after="0"/>
              <w:jc w:val="center"/>
              <w:rPr>
                <w:b/>
                <w:noProof/>
              </w:rPr>
            </w:pPr>
            <w:r w:rsidRPr="001922F0">
              <w:rPr>
                <w:b/>
                <w:noProof/>
                <w:sz w:val="28"/>
              </w:rPr>
              <w:fldChar w:fldCharType="begin"/>
            </w:r>
            <w:r w:rsidRPr="001922F0">
              <w:rPr>
                <w:b/>
                <w:noProof/>
                <w:sz w:val="28"/>
              </w:rPr>
              <w:instrText xml:space="preserve"> DOCPROPERTY  Revision  \* MERGEFORMAT </w:instrText>
            </w:r>
            <w:r w:rsidRPr="001922F0">
              <w:rPr>
                <w:b/>
                <w:noProof/>
                <w:sz w:val="28"/>
              </w:rPr>
              <w:fldChar w:fldCharType="separate"/>
            </w:r>
            <w:r w:rsidR="00E13F3D" w:rsidRPr="001922F0">
              <w:rPr>
                <w:b/>
                <w:noProof/>
                <w:sz w:val="28"/>
              </w:rPr>
              <w:t>-</w:t>
            </w:r>
            <w:r w:rsidRPr="001922F0">
              <w:rPr>
                <w:b/>
                <w:noProof/>
                <w:sz w:val="28"/>
              </w:rPr>
              <w:fldChar w:fldCharType="end"/>
            </w:r>
          </w:p>
        </w:tc>
        <w:tc>
          <w:tcPr>
            <w:tcW w:w="2410" w:type="dxa"/>
          </w:tcPr>
          <w:p w14:paraId="2F63C5C6" w14:textId="77777777" w:rsidR="001E41F3" w:rsidRPr="001922F0" w:rsidRDefault="001E41F3" w:rsidP="0051580D">
            <w:pPr>
              <w:pStyle w:val="CRCoverPage"/>
              <w:tabs>
                <w:tab w:val="right" w:pos="1825"/>
              </w:tabs>
              <w:spacing w:after="0"/>
              <w:jc w:val="center"/>
              <w:rPr>
                <w:noProof/>
              </w:rPr>
            </w:pPr>
            <w:r w:rsidRPr="001922F0">
              <w:rPr>
                <w:b/>
                <w:noProof/>
                <w:sz w:val="28"/>
                <w:szCs w:val="28"/>
              </w:rPr>
              <w:t>Current version:</w:t>
            </w:r>
          </w:p>
        </w:tc>
        <w:tc>
          <w:tcPr>
            <w:tcW w:w="1701" w:type="dxa"/>
            <w:shd w:val="pct30" w:color="FFFF00" w:fill="auto"/>
          </w:tcPr>
          <w:p w14:paraId="21A70BD5" w14:textId="5810858B" w:rsidR="001E41F3" w:rsidRPr="001922F0" w:rsidRDefault="0055420E">
            <w:pPr>
              <w:pStyle w:val="CRCoverPage"/>
              <w:spacing w:after="0"/>
              <w:jc w:val="center"/>
              <w:rPr>
                <w:noProof/>
                <w:sz w:val="28"/>
              </w:rPr>
            </w:pPr>
            <w:r w:rsidRPr="001922F0">
              <w:rPr>
                <w:b/>
                <w:noProof/>
                <w:sz w:val="28"/>
              </w:rPr>
              <w:fldChar w:fldCharType="begin"/>
            </w:r>
            <w:r w:rsidRPr="001922F0">
              <w:rPr>
                <w:b/>
                <w:noProof/>
                <w:sz w:val="28"/>
              </w:rPr>
              <w:instrText xml:space="preserve"> DOCPROPERTY  Version  \* MERGEFORMAT </w:instrText>
            </w:r>
            <w:r w:rsidRPr="001922F0">
              <w:rPr>
                <w:b/>
                <w:noProof/>
                <w:sz w:val="28"/>
              </w:rPr>
              <w:fldChar w:fldCharType="separate"/>
            </w:r>
            <w:r w:rsidR="00664CB6" w:rsidRPr="001922F0">
              <w:rPr>
                <w:b/>
                <w:noProof/>
                <w:sz w:val="28"/>
              </w:rPr>
              <w:t>16</w:t>
            </w:r>
            <w:r w:rsidR="00E13F3D" w:rsidRPr="001922F0">
              <w:rPr>
                <w:b/>
                <w:noProof/>
                <w:sz w:val="28"/>
              </w:rPr>
              <w:t>.</w:t>
            </w:r>
            <w:r w:rsidR="00C1751F">
              <w:rPr>
                <w:b/>
                <w:noProof/>
                <w:sz w:val="28"/>
              </w:rPr>
              <w:t>4</w:t>
            </w:r>
            <w:r w:rsidR="00E13F3D" w:rsidRPr="001922F0">
              <w:rPr>
                <w:b/>
                <w:noProof/>
                <w:sz w:val="28"/>
              </w:rPr>
              <w:t>.</w:t>
            </w:r>
            <w:r w:rsidRPr="001922F0">
              <w:rPr>
                <w:b/>
                <w:noProof/>
                <w:sz w:val="28"/>
              </w:rPr>
              <w:fldChar w:fldCharType="end"/>
            </w:r>
            <w:r w:rsidR="007629ED">
              <w:rPr>
                <w:b/>
                <w:noProof/>
                <w:sz w:val="28"/>
              </w:rPr>
              <w:t>0</w:t>
            </w:r>
          </w:p>
        </w:tc>
        <w:tc>
          <w:tcPr>
            <w:tcW w:w="143" w:type="dxa"/>
            <w:tcBorders>
              <w:right w:val="single" w:sz="4" w:space="0" w:color="auto"/>
            </w:tcBorders>
          </w:tcPr>
          <w:p w14:paraId="207DA81F" w14:textId="77777777" w:rsidR="001E41F3" w:rsidRPr="001922F0" w:rsidRDefault="001E41F3">
            <w:pPr>
              <w:pStyle w:val="CRCoverPage"/>
              <w:spacing w:after="0"/>
              <w:rPr>
                <w:noProof/>
              </w:rPr>
            </w:pPr>
          </w:p>
        </w:tc>
      </w:tr>
      <w:tr w:rsidR="001E41F3" w:rsidRPr="001922F0" w14:paraId="3F4C54A8" w14:textId="77777777" w:rsidTr="00547111">
        <w:tc>
          <w:tcPr>
            <w:tcW w:w="9641" w:type="dxa"/>
            <w:gridSpan w:val="9"/>
            <w:tcBorders>
              <w:left w:val="single" w:sz="4" w:space="0" w:color="auto"/>
              <w:right w:val="single" w:sz="4" w:space="0" w:color="auto"/>
            </w:tcBorders>
          </w:tcPr>
          <w:p w14:paraId="2713D7D9" w14:textId="77777777" w:rsidR="001E41F3" w:rsidRPr="001922F0" w:rsidRDefault="001E41F3">
            <w:pPr>
              <w:pStyle w:val="CRCoverPage"/>
              <w:spacing w:after="0"/>
              <w:rPr>
                <w:noProof/>
              </w:rPr>
            </w:pPr>
          </w:p>
        </w:tc>
      </w:tr>
      <w:tr w:rsidR="001E41F3" w:rsidRPr="001922F0" w14:paraId="5627BAEF" w14:textId="77777777" w:rsidTr="00547111">
        <w:tc>
          <w:tcPr>
            <w:tcW w:w="9641" w:type="dxa"/>
            <w:gridSpan w:val="9"/>
            <w:tcBorders>
              <w:top w:val="single" w:sz="4" w:space="0" w:color="auto"/>
            </w:tcBorders>
          </w:tcPr>
          <w:p w14:paraId="6E588D0A" w14:textId="77777777" w:rsidR="001E41F3" w:rsidRPr="001922F0" w:rsidRDefault="001E41F3">
            <w:pPr>
              <w:pStyle w:val="CRCoverPage"/>
              <w:spacing w:after="0"/>
              <w:jc w:val="center"/>
              <w:rPr>
                <w:rFonts w:cs="Arial"/>
                <w:i/>
                <w:noProof/>
              </w:rPr>
            </w:pPr>
            <w:r w:rsidRPr="001922F0">
              <w:rPr>
                <w:rFonts w:cs="Arial"/>
                <w:i/>
                <w:noProof/>
              </w:rPr>
              <w:t xml:space="preserve">For </w:t>
            </w:r>
            <w:hyperlink r:id="rId14" w:anchor="_blank" w:history="1">
              <w:r w:rsidRPr="001922F0">
                <w:rPr>
                  <w:rStyle w:val="Hyperlink"/>
                  <w:rFonts w:cs="Arial"/>
                  <w:b/>
                  <w:i/>
                  <w:noProof/>
                  <w:color w:val="FF0000"/>
                </w:rPr>
                <w:t>HE</w:t>
              </w:r>
              <w:bookmarkStart w:id="1" w:name="_Hlt497126619"/>
              <w:r w:rsidRPr="001922F0">
                <w:rPr>
                  <w:rStyle w:val="Hyperlink"/>
                  <w:rFonts w:cs="Arial"/>
                  <w:b/>
                  <w:i/>
                  <w:noProof/>
                  <w:color w:val="FF0000"/>
                </w:rPr>
                <w:t>L</w:t>
              </w:r>
              <w:bookmarkEnd w:id="1"/>
              <w:r w:rsidRPr="001922F0">
                <w:rPr>
                  <w:rStyle w:val="Hyperlink"/>
                  <w:rFonts w:cs="Arial"/>
                  <w:b/>
                  <w:i/>
                  <w:noProof/>
                  <w:color w:val="FF0000"/>
                </w:rPr>
                <w:t>P</w:t>
              </w:r>
            </w:hyperlink>
            <w:r w:rsidRPr="001922F0">
              <w:rPr>
                <w:rFonts w:cs="Arial"/>
                <w:b/>
                <w:i/>
                <w:noProof/>
                <w:color w:val="FF0000"/>
              </w:rPr>
              <w:t xml:space="preserve"> </w:t>
            </w:r>
            <w:r w:rsidRPr="001922F0">
              <w:rPr>
                <w:rFonts w:cs="Arial"/>
                <w:i/>
                <w:noProof/>
              </w:rPr>
              <w:t>on using this form</w:t>
            </w:r>
            <w:r w:rsidR="0051580D" w:rsidRPr="001922F0">
              <w:rPr>
                <w:rFonts w:cs="Arial"/>
                <w:i/>
                <w:noProof/>
              </w:rPr>
              <w:t>: c</w:t>
            </w:r>
            <w:r w:rsidR="00F25D98" w:rsidRPr="001922F0">
              <w:rPr>
                <w:rFonts w:cs="Arial"/>
                <w:i/>
                <w:noProof/>
              </w:rPr>
              <w:t xml:space="preserve">omprehensive instructions can be found at </w:t>
            </w:r>
            <w:r w:rsidR="001B7A65" w:rsidRPr="001922F0">
              <w:rPr>
                <w:rFonts w:cs="Arial"/>
                <w:i/>
                <w:noProof/>
              </w:rPr>
              <w:br/>
            </w:r>
            <w:hyperlink r:id="rId15" w:history="1">
              <w:r w:rsidR="00DE34CF" w:rsidRPr="001922F0">
                <w:rPr>
                  <w:rStyle w:val="Hyperlink"/>
                  <w:rFonts w:cs="Arial"/>
                  <w:i/>
                  <w:noProof/>
                </w:rPr>
                <w:t>http://www.3gpp.org/Change-Requests</w:t>
              </w:r>
            </w:hyperlink>
            <w:r w:rsidR="00F25D98" w:rsidRPr="001922F0">
              <w:rPr>
                <w:rFonts w:cs="Arial"/>
                <w:i/>
                <w:noProof/>
              </w:rPr>
              <w:t>.</w:t>
            </w:r>
          </w:p>
        </w:tc>
      </w:tr>
      <w:tr w:rsidR="001E41F3" w:rsidRPr="001922F0" w14:paraId="73DB1FB4" w14:textId="77777777" w:rsidTr="00547111">
        <w:tc>
          <w:tcPr>
            <w:tcW w:w="9641" w:type="dxa"/>
            <w:gridSpan w:val="9"/>
          </w:tcPr>
          <w:p w14:paraId="4D3B37DE" w14:textId="77777777" w:rsidR="001E41F3" w:rsidRPr="001922F0" w:rsidRDefault="001E41F3">
            <w:pPr>
              <w:pStyle w:val="CRCoverPage"/>
              <w:spacing w:after="0"/>
              <w:rPr>
                <w:noProof/>
                <w:sz w:val="8"/>
                <w:szCs w:val="8"/>
              </w:rPr>
            </w:pPr>
          </w:p>
        </w:tc>
      </w:tr>
    </w:tbl>
    <w:p w14:paraId="385C3759" w14:textId="77777777" w:rsidR="001E41F3" w:rsidRPr="001922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22F0" w14:paraId="160DE33B" w14:textId="77777777" w:rsidTr="00A7671C">
        <w:tc>
          <w:tcPr>
            <w:tcW w:w="2835" w:type="dxa"/>
          </w:tcPr>
          <w:p w14:paraId="44C42E05" w14:textId="77777777" w:rsidR="00F25D98" w:rsidRPr="001922F0" w:rsidRDefault="00F25D98" w:rsidP="001E41F3">
            <w:pPr>
              <w:pStyle w:val="CRCoverPage"/>
              <w:tabs>
                <w:tab w:val="right" w:pos="2751"/>
              </w:tabs>
              <w:spacing w:after="0"/>
              <w:rPr>
                <w:b/>
                <w:i/>
                <w:noProof/>
              </w:rPr>
            </w:pPr>
            <w:r w:rsidRPr="001922F0">
              <w:rPr>
                <w:b/>
                <w:i/>
                <w:noProof/>
              </w:rPr>
              <w:t>Proposed change</w:t>
            </w:r>
            <w:r w:rsidR="00A7671C" w:rsidRPr="001922F0">
              <w:rPr>
                <w:b/>
                <w:i/>
                <w:noProof/>
              </w:rPr>
              <w:t xml:space="preserve"> </w:t>
            </w:r>
            <w:r w:rsidRPr="001922F0">
              <w:rPr>
                <w:b/>
                <w:i/>
                <w:noProof/>
              </w:rPr>
              <w:t>affects:</w:t>
            </w:r>
          </w:p>
        </w:tc>
        <w:tc>
          <w:tcPr>
            <w:tcW w:w="1418" w:type="dxa"/>
          </w:tcPr>
          <w:p w14:paraId="352643BE" w14:textId="77777777" w:rsidR="00F25D98" w:rsidRPr="001922F0" w:rsidRDefault="00F25D98" w:rsidP="001E41F3">
            <w:pPr>
              <w:pStyle w:val="CRCoverPage"/>
              <w:spacing w:after="0"/>
              <w:jc w:val="right"/>
              <w:rPr>
                <w:noProof/>
              </w:rPr>
            </w:pPr>
            <w:r w:rsidRPr="001922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1A645" w14:textId="77777777" w:rsidR="00F25D98" w:rsidRPr="001922F0" w:rsidRDefault="00F25D98" w:rsidP="001E41F3">
            <w:pPr>
              <w:pStyle w:val="CRCoverPage"/>
              <w:spacing w:after="0"/>
              <w:jc w:val="center"/>
              <w:rPr>
                <w:b/>
                <w:caps/>
                <w:noProof/>
              </w:rPr>
            </w:pPr>
          </w:p>
        </w:tc>
        <w:tc>
          <w:tcPr>
            <w:tcW w:w="709" w:type="dxa"/>
            <w:tcBorders>
              <w:left w:val="single" w:sz="4" w:space="0" w:color="auto"/>
            </w:tcBorders>
          </w:tcPr>
          <w:p w14:paraId="12545B2B" w14:textId="77777777" w:rsidR="00F25D98" w:rsidRPr="001922F0" w:rsidRDefault="00F25D98" w:rsidP="001E41F3">
            <w:pPr>
              <w:pStyle w:val="CRCoverPage"/>
              <w:spacing w:after="0"/>
              <w:jc w:val="right"/>
              <w:rPr>
                <w:noProof/>
                <w:u w:val="single"/>
              </w:rPr>
            </w:pPr>
            <w:r w:rsidRPr="001922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A39A4" w14:textId="77777777" w:rsidR="00F25D98" w:rsidRPr="001922F0" w:rsidRDefault="00DE0C71" w:rsidP="001E41F3">
            <w:pPr>
              <w:pStyle w:val="CRCoverPage"/>
              <w:spacing w:after="0"/>
              <w:jc w:val="center"/>
              <w:rPr>
                <w:b/>
                <w:caps/>
                <w:noProof/>
              </w:rPr>
            </w:pPr>
            <w:r w:rsidRPr="001922F0">
              <w:rPr>
                <w:b/>
                <w:caps/>
                <w:noProof/>
              </w:rPr>
              <w:t>X</w:t>
            </w:r>
          </w:p>
        </w:tc>
        <w:tc>
          <w:tcPr>
            <w:tcW w:w="2126" w:type="dxa"/>
          </w:tcPr>
          <w:p w14:paraId="59C22B2F" w14:textId="77777777" w:rsidR="00F25D98" w:rsidRPr="001922F0" w:rsidRDefault="00F25D98" w:rsidP="001E41F3">
            <w:pPr>
              <w:pStyle w:val="CRCoverPage"/>
              <w:spacing w:after="0"/>
              <w:jc w:val="right"/>
              <w:rPr>
                <w:noProof/>
                <w:u w:val="single"/>
              </w:rPr>
            </w:pPr>
            <w:r w:rsidRPr="001922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F856A" w14:textId="77777777" w:rsidR="00F25D98" w:rsidRPr="001922F0" w:rsidRDefault="00F25D98" w:rsidP="001E41F3">
            <w:pPr>
              <w:pStyle w:val="CRCoverPage"/>
              <w:spacing w:after="0"/>
              <w:jc w:val="center"/>
              <w:rPr>
                <w:b/>
                <w:caps/>
                <w:noProof/>
              </w:rPr>
            </w:pPr>
          </w:p>
        </w:tc>
        <w:tc>
          <w:tcPr>
            <w:tcW w:w="1418" w:type="dxa"/>
            <w:tcBorders>
              <w:left w:val="nil"/>
            </w:tcBorders>
          </w:tcPr>
          <w:p w14:paraId="4DADF718" w14:textId="77777777" w:rsidR="00F25D98" w:rsidRPr="001922F0" w:rsidRDefault="00F25D98" w:rsidP="001E41F3">
            <w:pPr>
              <w:pStyle w:val="CRCoverPage"/>
              <w:spacing w:after="0"/>
              <w:jc w:val="right"/>
              <w:rPr>
                <w:noProof/>
              </w:rPr>
            </w:pPr>
            <w:r w:rsidRPr="001922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ED276A" w14:textId="77777777" w:rsidR="00F25D98" w:rsidRPr="001922F0" w:rsidRDefault="00F25D98" w:rsidP="001E41F3">
            <w:pPr>
              <w:pStyle w:val="CRCoverPage"/>
              <w:spacing w:after="0"/>
              <w:jc w:val="center"/>
              <w:rPr>
                <w:b/>
                <w:bCs/>
                <w:caps/>
                <w:noProof/>
              </w:rPr>
            </w:pPr>
          </w:p>
        </w:tc>
      </w:tr>
    </w:tbl>
    <w:p w14:paraId="2DD2FA1E" w14:textId="77777777" w:rsidR="001E41F3" w:rsidRPr="001922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22F0" w14:paraId="46260D30" w14:textId="77777777" w:rsidTr="00547111">
        <w:tc>
          <w:tcPr>
            <w:tcW w:w="9640" w:type="dxa"/>
            <w:gridSpan w:val="11"/>
          </w:tcPr>
          <w:p w14:paraId="11D226C5" w14:textId="77777777" w:rsidR="001E41F3" w:rsidRPr="001922F0" w:rsidRDefault="001E41F3">
            <w:pPr>
              <w:pStyle w:val="CRCoverPage"/>
              <w:spacing w:after="0"/>
              <w:rPr>
                <w:noProof/>
                <w:sz w:val="8"/>
                <w:szCs w:val="8"/>
              </w:rPr>
            </w:pPr>
          </w:p>
        </w:tc>
      </w:tr>
      <w:tr w:rsidR="001E41F3" w:rsidRPr="001922F0" w14:paraId="4AEEA771" w14:textId="77777777" w:rsidTr="00547111">
        <w:tc>
          <w:tcPr>
            <w:tcW w:w="1843" w:type="dxa"/>
            <w:tcBorders>
              <w:top w:val="single" w:sz="4" w:space="0" w:color="auto"/>
              <w:left w:val="single" w:sz="4" w:space="0" w:color="auto"/>
            </w:tcBorders>
          </w:tcPr>
          <w:p w14:paraId="3CD4B810" w14:textId="77777777" w:rsidR="001E41F3" w:rsidRPr="001922F0" w:rsidRDefault="001E41F3">
            <w:pPr>
              <w:pStyle w:val="CRCoverPage"/>
              <w:tabs>
                <w:tab w:val="right" w:pos="1759"/>
              </w:tabs>
              <w:spacing w:after="0"/>
              <w:rPr>
                <w:b/>
                <w:i/>
                <w:noProof/>
              </w:rPr>
            </w:pPr>
            <w:r w:rsidRPr="001922F0">
              <w:rPr>
                <w:b/>
                <w:i/>
                <w:noProof/>
              </w:rPr>
              <w:t>Title:</w:t>
            </w:r>
            <w:r w:rsidRPr="001922F0">
              <w:rPr>
                <w:b/>
                <w:i/>
                <w:noProof/>
              </w:rPr>
              <w:tab/>
            </w:r>
          </w:p>
        </w:tc>
        <w:tc>
          <w:tcPr>
            <w:tcW w:w="7797" w:type="dxa"/>
            <w:gridSpan w:val="10"/>
            <w:tcBorders>
              <w:top w:val="single" w:sz="4" w:space="0" w:color="auto"/>
              <w:right w:val="single" w:sz="4" w:space="0" w:color="auto"/>
            </w:tcBorders>
            <w:shd w:val="pct30" w:color="FFFF00" w:fill="auto"/>
          </w:tcPr>
          <w:p w14:paraId="47A61E8B" w14:textId="7296ADE4" w:rsidR="001E41F3" w:rsidRPr="001922F0" w:rsidRDefault="009B646E">
            <w:pPr>
              <w:pStyle w:val="CRCoverPage"/>
              <w:spacing w:after="0"/>
              <w:ind w:left="100"/>
              <w:rPr>
                <w:noProof/>
              </w:rPr>
            </w:pPr>
            <w:proofErr w:type="spellStart"/>
            <w:r w:rsidRPr="009B646E">
              <w:t>draftCR</w:t>
            </w:r>
            <w:proofErr w:type="spellEnd"/>
            <w:r w:rsidRPr="009B646E">
              <w:t xml:space="preserve"> to introduce </w:t>
            </w:r>
            <w:r w:rsidR="004822C3">
              <w:t>CA</w:t>
            </w:r>
            <w:r w:rsidRPr="009B646E">
              <w:t>DC_n</w:t>
            </w:r>
            <w:r w:rsidR="00C47A3C">
              <w:t>66</w:t>
            </w:r>
            <w:r w:rsidR="004822C3">
              <w:t>-</w:t>
            </w:r>
            <w:r w:rsidRPr="009B646E">
              <w:t>n260 to 38.101-3</w:t>
            </w:r>
          </w:p>
        </w:tc>
      </w:tr>
      <w:tr w:rsidR="001E41F3" w:rsidRPr="001922F0" w14:paraId="449F34FC" w14:textId="77777777" w:rsidTr="00547111">
        <w:tc>
          <w:tcPr>
            <w:tcW w:w="1843" w:type="dxa"/>
            <w:tcBorders>
              <w:left w:val="single" w:sz="4" w:space="0" w:color="auto"/>
            </w:tcBorders>
          </w:tcPr>
          <w:p w14:paraId="409A77F0"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00F7FC85" w14:textId="77777777" w:rsidR="001E41F3" w:rsidRPr="001922F0" w:rsidRDefault="001E41F3">
            <w:pPr>
              <w:pStyle w:val="CRCoverPage"/>
              <w:spacing w:after="0"/>
              <w:rPr>
                <w:noProof/>
                <w:sz w:val="8"/>
                <w:szCs w:val="8"/>
              </w:rPr>
            </w:pPr>
          </w:p>
        </w:tc>
      </w:tr>
      <w:tr w:rsidR="001E41F3" w:rsidRPr="001922F0" w14:paraId="09B6983F" w14:textId="77777777" w:rsidTr="00547111">
        <w:tc>
          <w:tcPr>
            <w:tcW w:w="1843" w:type="dxa"/>
            <w:tcBorders>
              <w:left w:val="single" w:sz="4" w:space="0" w:color="auto"/>
            </w:tcBorders>
          </w:tcPr>
          <w:p w14:paraId="2AC08A01" w14:textId="77777777" w:rsidR="001E41F3" w:rsidRPr="001922F0" w:rsidRDefault="001E41F3">
            <w:pPr>
              <w:pStyle w:val="CRCoverPage"/>
              <w:tabs>
                <w:tab w:val="right" w:pos="1759"/>
              </w:tabs>
              <w:spacing w:after="0"/>
              <w:rPr>
                <w:b/>
                <w:i/>
                <w:noProof/>
              </w:rPr>
            </w:pPr>
            <w:r w:rsidRPr="001922F0">
              <w:rPr>
                <w:b/>
                <w:i/>
                <w:noProof/>
              </w:rPr>
              <w:t>Source to WG:</w:t>
            </w:r>
          </w:p>
        </w:tc>
        <w:tc>
          <w:tcPr>
            <w:tcW w:w="7797" w:type="dxa"/>
            <w:gridSpan w:val="10"/>
            <w:tcBorders>
              <w:right w:val="single" w:sz="4" w:space="0" w:color="auto"/>
            </w:tcBorders>
            <w:shd w:val="pct30" w:color="FFFF00" w:fill="auto"/>
          </w:tcPr>
          <w:p w14:paraId="377B213B" w14:textId="27334A89"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SourceIfWg  \* MERGEFORMAT </w:instrText>
            </w:r>
            <w:r w:rsidRPr="001922F0">
              <w:rPr>
                <w:noProof/>
              </w:rPr>
              <w:fldChar w:fldCharType="separate"/>
            </w:r>
            <w:r w:rsidR="00F4102C" w:rsidRPr="001922F0">
              <w:rPr>
                <w:noProof/>
              </w:rPr>
              <w:t>N</w:t>
            </w:r>
            <w:r w:rsidRPr="001922F0">
              <w:rPr>
                <w:noProof/>
              </w:rPr>
              <w:fldChar w:fldCharType="end"/>
            </w:r>
            <w:r w:rsidR="00F4102C" w:rsidRPr="001922F0">
              <w:rPr>
                <w:noProof/>
              </w:rPr>
              <w:t>okia</w:t>
            </w:r>
            <w:r w:rsidR="00FF07E7">
              <w:rPr>
                <w:noProof/>
              </w:rPr>
              <w:t>, T-Mobile</w:t>
            </w:r>
          </w:p>
        </w:tc>
      </w:tr>
      <w:tr w:rsidR="001E41F3" w:rsidRPr="001922F0" w14:paraId="60F3375A" w14:textId="77777777" w:rsidTr="00547111">
        <w:tc>
          <w:tcPr>
            <w:tcW w:w="1843" w:type="dxa"/>
            <w:tcBorders>
              <w:left w:val="single" w:sz="4" w:space="0" w:color="auto"/>
            </w:tcBorders>
          </w:tcPr>
          <w:p w14:paraId="3CFB6B20" w14:textId="77777777" w:rsidR="001E41F3" w:rsidRPr="001922F0" w:rsidRDefault="001E41F3">
            <w:pPr>
              <w:pStyle w:val="CRCoverPage"/>
              <w:tabs>
                <w:tab w:val="right" w:pos="1759"/>
              </w:tabs>
              <w:spacing w:after="0"/>
              <w:rPr>
                <w:b/>
                <w:i/>
                <w:noProof/>
              </w:rPr>
            </w:pPr>
            <w:r w:rsidRPr="001922F0">
              <w:rPr>
                <w:b/>
                <w:i/>
                <w:noProof/>
              </w:rPr>
              <w:t>Source to TSG:</w:t>
            </w:r>
          </w:p>
        </w:tc>
        <w:tc>
          <w:tcPr>
            <w:tcW w:w="7797" w:type="dxa"/>
            <w:gridSpan w:val="10"/>
            <w:tcBorders>
              <w:right w:val="single" w:sz="4" w:space="0" w:color="auto"/>
            </w:tcBorders>
            <w:shd w:val="pct30" w:color="FFFF00" w:fill="auto"/>
          </w:tcPr>
          <w:p w14:paraId="144973FC" w14:textId="77777777" w:rsidR="001E41F3" w:rsidRPr="001922F0" w:rsidRDefault="00DE0C71" w:rsidP="00547111">
            <w:pPr>
              <w:pStyle w:val="CRCoverPage"/>
              <w:spacing w:after="0"/>
              <w:ind w:left="100"/>
              <w:rPr>
                <w:noProof/>
              </w:rPr>
            </w:pPr>
            <w:r w:rsidRPr="001922F0">
              <w:t>R4</w:t>
            </w:r>
            <w:r w:rsidR="0055420E" w:rsidRPr="001922F0">
              <w:fldChar w:fldCharType="begin"/>
            </w:r>
            <w:r w:rsidR="0055420E" w:rsidRPr="001922F0">
              <w:instrText xml:space="preserve"> DOCPROPERTY  SourceIfTsg  \* MERGEFORMAT </w:instrText>
            </w:r>
            <w:r w:rsidR="0055420E" w:rsidRPr="001922F0">
              <w:fldChar w:fldCharType="end"/>
            </w:r>
          </w:p>
        </w:tc>
      </w:tr>
      <w:tr w:rsidR="001E41F3" w:rsidRPr="001922F0" w14:paraId="04CC3FAD" w14:textId="77777777" w:rsidTr="00547111">
        <w:tc>
          <w:tcPr>
            <w:tcW w:w="1843" w:type="dxa"/>
            <w:tcBorders>
              <w:left w:val="single" w:sz="4" w:space="0" w:color="auto"/>
            </w:tcBorders>
          </w:tcPr>
          <w:p w14:paraId="6D9F695C"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1799DD52" w14:textId="77777777" w:rsidR="001E41F3" w:rsidRPr="001922F0" w:rsidRDefault="001E41F3">
            <w:pPr>
              <w:pStyle w:val="CRCoverPage"/>
              <w:spacing w:after="0"/>
              <w:rPr>
                <w:noProof/>
                <w:sz w:val="8"/>
                <w:szCs w:val="8"/>
              </w:rPr>
            </w:pPr>
          </w:p>
        </w:tc>
      </w:tr>
      <w:tr w:rsidR="001E41F3" w:rsidRPr="001922F0" w14:paraId="7F11F729" w14:textId="77777777" w:rsidTr="00547111">
        <w:tc>
          <w:tcPr>
            <w:tcW w:w="1843" w:type="dxa"/>
            <w:tcBorders>
              <w:left w:val="single" w:sz="4" w:space="0" w:color="auto"/>
            </w:tcBorders>
          </w:tcPr>
          <w:p w14:paraId="2AB37BC2" w14:textId="77777777" w:rsidR="001E41F3" w:rsidRPr="001922F0" w:rsidRDefault="001E41F3">
            <w:pPr>
              <w:pStyle w:val="CRCoverPage"/>
              <w:tabs>
                <w:tab w:val="right" w:pos="1759"/>
              </w:tabs>
              <w:spacing w:after="0"/>
              <w:rPr>
                <w:b/>
                <w:i/>
                <w:noProof/>
              </w:rPr>
            </w:pPr>
            <w:r w:rsidRPr="001922F0">
              <w:rPr>
                <w:b/>
                <w:i/>
                <w:noProof/>
              </w:rPr>
              <w:t>Work item code</w:t>
            </w:r>
            <w:r w:rsidR="0051580D" w:rsidRPr="001922F0">
              <w:rPr>
                <w:b/>
                <w:i/>
                <w:noProof/>
              </w:rPr>
              <w:t>:</w:t>
            </w:r>
          </w:p>
        </w:tc>
        <w:tc>
          <w:tcPr>
            <w:tcW w:w="3686" w:type="dxa"/>
            <w:gridSpan w:val="5"/>
            <w:shd w:val="pct30" w:color="FFFF00" w:fill="auto"/>
          </w:tcPr>
          <w:p w14:paraId="429F85E3" w14:textId="63C3D38F" w:rsidR="001E41F3" w:rsidRPr="00C8485D" w:rsidRDefault="006055B8">
            <w:pPr>
              <w:pStyle w:val="CRCoverPage"/>
              <w:spacing w:after="0"/>
              <w:ind w:left="100"/>
              <w:rPr>
                <w:noProof/>
                <w:lang w:val="da-DK"/>
              </w:rPr>
            </w:pPr>
            <w:r w:rsidRPr="006055B8">
              <w:rPr>
                <w:rFonts w:cs="Arial"/>
                <w:lang w:eastAsia="ja-JP"/>
              </w:rPr>
              <w:t>NR_CADC_R17_2BDL_xBUL</w:t>
            </w:r>
          </w:p>
        </w:tc>
        <w:tc>
          <w:tcPr>
            <w:tcW w:w="567" w:type="dxa"/>
            <w:tcBorders>
              <w:left w:val="nil"/>
            </w:tcBorders>
          </w:tcPr>
          <w:p w14:paraId="7CE02915" w14:textId="77777777" w:rsidR="001E41F3" w:rsidRPr="00C8485D" w:rsidRDefault="001E41F3">
            <w:pPr>
              <w:pStyle w:val="CRCoverPage"/>
              <w:spacing w:after="0"/>
              <w:ind w:right="100"/>
              <w:rPr>
                <w:noProof/>
                <w:lang w:val="da-DK"/>
              </w:rPr>
            </w:pPr>
          </w:p>
        </w:tc>
        <w:tc>
          <w:tcPr>
            <w:tcW w:w="1417" w:type="dxa"/>
            <w:gridSpan w:val="3"/>
            <w:tcBorders>
              <w:left w:val="nil"/>
            </w:tcBorders>
          </w:tcPr>
          <w:p w14:paraId="3E94FFBE" w14:textId="77777777" w:rsidR="001E41F3" w:rsidRPr="001922F0" w:rsidRDefault="001E41F3">
            <w:pPr>
              <w:pStyle w:val="CRCoverPage"/>
              <w:spacing w:after="0"/>
              <w:jc w:val="right"/>
              <w:rPr>
                <w:noProof/>
              </w:rPr>
            </w:pPr>
            <w:r w:rsidRPr="001922F0">
              <w:rPr>
                <w:b/>
                <w:i/>
                <w:noProof/>
              </w:rPr>
              <w:t>Date:</w:t>
            </w:r>
          </w:p>
        </w:tc>
        <w:tc>
          <w:tcPr>
            <w:tcW w:w="2127" w:type="dxa"/>
            <w:tcBorders>
              <w:right w:val="single" w:sz="4" w:space="0" w:color="auto"/>
            </w:tcBorders>
            <w:shd w:val="pct30" w:color="FFFF00" w:fill="auto"/>
          </w:tcPr>
          <w:p w14:paraId="7523F243" w14:textId="12919869" w:rsidR="001E41F3" w:rsidRPr="001922F0" w:rsidRDefault="00D058A5">
            <w:pPr>
              <w:pStyle w:val="CRCoverPage"/>
              <w:spacing w:after="0"/>
              <w:ind w:left="100"/>
              <w:rPr>
                <w:noProof/>
              </w:rPr>
            </w:pPr>
            <w:r w:rsidRPr="001922F0">
              <w:rPr>
                <w:noProof/>
              </w:rPr>
              <w:fldChar w:fldCharType="begin"/>
            </w:r>
            <w:r w:rsidRPr="001922F0">
              <w:rPr>
                <w:noProof/>
              </w:rPr>
              <w:instrText xml:space="preserve"> DOCPROPERTY  ResDate  \* MERGEFORMAT </w:instrText>
            </w:r>
            <w:r w:rsidRPr="001922F0">
              <w:rPr>
                <w:noProof/>
              </w:rPr>
              <w:fldChar w:fldCharType="separate"/>
            </w:r>
            <w:r w:rsidRPr="001922F0">
              <w:rPr>
                <w:noProof/>
              </w:rPr>
              <w:t>20</w:t>
            </w:r>
            <w:r>
              <w:rPr>
                <w:noProof/>
              </w:rPr>
              <w:t>20</w:t>
            </w:r>
            <w:r w:rsidRPr="001922F0">
              <w:rPr>
                <w:noProof/>
              </w:rPr>
              <w:t>-</w:t>
            </w:r>
            <w:r>
              <w:rPr>
                <w:noProof/>
              </w:rPr>
              <w:t>0</w:t>
            </w:r>
            <w:r w:rsidR="00C1751F">
              <w:rPr>
                <w:noProof/>
              </w:rPr>
              <w:t>8</w:t>
            </w:r>
            <w:r w:rsidRPr="001922F0">
              <w:rPr>
                <w:noProof/>
              </w:rPr>
              <w:t>-</w:t>
            </w:r>
            <w:r w:rsidR="009379B5">
              <w:rPr>
                <w:noProof/>
              </w:rPr>
              <w:t>0</w:t>
            </w:r>
            <w:r w:rsidR="00C1751F">
              <w:rPr>
                <w:noProof/>
              </w:rPr>
              <w:t>7</w:t>
            </w:r>
            <w:r w:rsidRPr="001922F0">
              <w:rPr>
                <w:noProof/>
              </w:rPr>
              <w:fldChar w:fldCharType="end"/>
            </w:r>
          </w:p>
        </w:tc>
      </w:tr>
      <w:tr w:rsidR="001E41F3" w:rsidRPr="001922F0" w14:paraId="6A0BCC9C" w14:textId="77777777" w:rsidTr="00547111">
        <w:tc>
          <w:tcPr>
            <w:tcW w:w="1843" w:type="dxa"/>
            <w:tcBorders>
              <w:left w:val="single" w:sz="4" w:space="0" w:color="auto"/>
            </w:tcBorders>
          </w:tcPr>
          <w:p w14:paraId="6F43E5CA" w14:textId="77777777" w:rsidR="001E41F3" w:rsidRPr="001922F0" w:rsidRDefault="001E41F3">
            <w:pPr>
              <w:pStyle w:val="CRCoverPage"/>
              <w:spacing w:after="0"/>
              <w:rPr>
                <w:b/>
                <w:i/>
                <w:noProof/>
                <w:sz w:val="8"/>
                <w:szCs w:val="8"/>
              </w:rPr>
            </w:pPr>
          </w:p>
        </w:tc>
        <w:tc>
          <w:tcPr>
            <w:tcW w:w="1986" w:type="dxa"/>
            <w:gridSpan w:val="4"/>
          </w:tcPr>
          <w:p w14:paraId="1AD36701" w14:textId="77777777" w:rsidR="001E41F3" w:rsidRPr="001922F0" w:rsidRDefault="001E41F3">
            <w:pPr>
              <w:pStyle w:val="CRCoverPage"/>
              <w:spacing w:after="0"/>
              <w:rPr>
                <w:noProof/>
                <w:sz w:val="8"/>
                <w:szCs w:val="8"/>
              </w:rPr>
            </w:pPr>
          </w:p>
        </w:tc>
        <w:tc>
          <w:tcPr>
            <w:tcW w:w="2267" w:type="dxa"/>
            <w:gridSpan w:val="2"/>
          </w:tcPr>
          <w:p w14:paraId="3B234524" w14:textId="77777777" w:rsidR="001E41F3" w:rsidRPr="001922F0" w:rsidRDefault="001E41F3">
            <w:pPr>
              <w:pStyle w:val="CRCoverPage"/>
              <w:spacing w:after="0"/>
              <w:rPr>
                <w:noProof/>
                <w:sz w:val="8"/>
                <w:szCs w:val="8"/>
              </w:rPr>
            </w:pPr>
          </w:p>
        </w:tc>
        <w:tc>
          <w:tcPr>
            <w:tcW w:w="1417" w:type="dxa"/>
            <w:gridSpan w:val="3"/>
          </w:tcPr>
          <w:p w14:paraId="53203D42" w14:textId="77777777" w:rsidR="001E41F3" w:rsidRPr="001922F0" w:rsidRDefault="001E41F3">
            <w:pPr>
              <w:pStyle w:val="CRCoverPage"/>
              <w:spacing w:after="0"/>
              <w:rPr>
                <w:noProof/>
                <w:sz w:val="8"/>
                <w:szCs w:val="8"/>
              </w:rPr>
            </w:pPr>
          </w:p>
        </w:tc>
        <w:tc>
          <w:tcPr>
            <w:tcW w:w="2127" w:type="dxa"/>
            <w:tcBorders>
              <w:right w:val="single" w:sz="4" w:space="0" w:color="auto"/>
            </w:tcBorders>
          </w:tcPr>
          <w:p w14:paraId="16DAFC3F" w14:textId="77777777" w:rsidR="001E41F3" w:rsidRPr="001922F0" w:rsidRDefault="001E41F3">
            <w:pPr>
              <w:pStyle w:val="CRCoverPage"/>
              <w:spacing w:after="0"/>
              <w:rPr>
                <w:noProof/>
                <w:sz w:val="8"/>
                <w:szCs w:val="8"/>
              </w:rPr>
            </w:pPr>
          </w:p>
        </w:tc>
      </w:tr>
      <w:tr w:rsidR="001E41F3" w:rsidRPr="001922F0" w14:paraId="0422CB90" w14:textId="77777777" w:rsidTr="00547111">
        <w:trPr>
          <w:cantSplit/>
        </w:trPr>
        <w:tc>
          <w:tcPr>
            <w:tcW w:w="1843" w:type="dxa"/>
            <w:tcBorders>
              <w:left w:val="single" w:sz="4" w:space="0" w:color="auto"/>
            </w:tcBorders>
          </w:tcPr>
          <w:p w14:paraId="61B560B3" w14:textId="77777777" w:rsidR="001E41F3" w:rsidRPr="001922F0" w:rsidRDefault="001E41F3">
            <w:pPr>
              <w:pStyle w:val="CRCoverPage"/>
              <w:tabs>
                <w:tab w:val="right" w:pos="1759"/>
              </w:tabs>
              <w:spacing w:after="0"/>
              <w:rPr>
                <w:b/>
                <w:i/>
                <w:noProof/>
              </w:rPr>
            </w:pPr>
            <w:r w:rsidRPr="001922F0">
              <w:rPr>
                <w:b/>
                <w:i/>
                <w:noProof/>
              </w:rPr>
              <w:t>Category:</w:t>
            </w:r>
          </w:p>
        </w:tc>
        <w:tc>
          <w:tcPr>
            <w:tcW w:w="851" w:type="dxa"/>
            <w:shd w:val="pct30" w:color="FFFF00" w:fill="auto"/>
          </w:tcPr>
          <w:p w14:paraId="064B9FAD" w14:textId="433AE834" w:rsidR="001E41F3" w:rsidRPr="001922F0" w:rsidRDefault="00951244" w:rsidP="00D24991">
            <w:pPr>
              <w:pStyle w:val="CRCoverPage"/>
              <w:spacing w:after="0"/>
              <w:ind w:left="100" w:right="-609"/>
              <w:rPr>
                <w:b/>
                <w:noProof/>
              </w:rPr>
            </w:pPr>
            <w:r>
              <w:rPr>
                <w:b/>
                <w:noProof/>
              </w:rPr>
              <w:t>B</w:t>
            </w:r>
          </w:p>
        </w:tc>
        <w:tc>
          <w:tcPr>
            <w:tcW w:w="3402" w:type="dxa"/>
            <w:gridSpan w:val="5"/>
            <w:tcBorders>
              <w:left w:val="nil"/>
            </w:tcBorders>
          </w:tcPr>
          <w:p w14:paraId="1E3971DD" w14:textId="77777777" w:rsidR="001E41F3" w:rsidRPr="001922F0" w:rsidRDefault="001E41F3">
            <w:pPr>
              <w:pStyle w:val="CRCoverPage"/>
              <w:spacing w:after="0"/>
              <w:rPr>
                <w:noProof/>
              </w:rPr>
            </w:pPr>
          </w:p>
        </w:tc>
        <w:tc>
          <w:tcPr>
            <w:tcW w:w="1417" w:type="dxa"/>
            <w:gridSpan w:val="3"/>
            <w:tcBorders>
              <w:left w:val="nil"/>
            </w:tcBorders>
          </w:tcPr>
          <w:p w14:paraId="1CD1DFBD" w14:textId="77777777" w:rsidR="001E41F3" w:rsidRPr="001922F0" w:rsidRDefault="001E41F3">
            <w:pPr>
              <w:pStyle w:val="CRCoverPage"/>
              <w:spacing w:after="0"/>
              <w:jc w:val="right"/>
              <w:rPr>
                <w:b/>
                <w:i/>
                <w:noProof/>
              </w:rPr>
            </w:pPr>
            <w:r w:rsidRPr="001922F0">
              <w:rPr>
                <w:b/>
                <w:i/>
                <w:noProof/>
              </w:rPr>
              <w:t>Release:</w:t>
            </w:r>
          </w:p>
        </w:tc>
        <w:tc>
          <w:tcPr>
            <w:tcW w:w="2127" w:type="dxa"/>
            <w:tcBorders>
              <w:right w:val="single" w:sz="4" w:space="0" w:color="auto"/>
            </w:tcBorders>
            <w:shd w:val="pct30" w:color="FFFF00" w:fill="auto"/>
          </w:tcPr>
          <w:p w14:paraId="3A810ED5" w14:textId="10EBE11D"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Release  \* MERGEFORMAT </w:instrText>
            </w:r>
            <w:r w:rsidRPr="001922F0">
              <w:rPr>
                <w:noProof/>
              </w:rPr>
              <w:fldChar w:fldCharType="separate"/>
            </w:r>
            <w:r w:rsidR="00D24991" w:rsidRPr="001922F0">
              <w:rPr>
                <w:noProof/>
              </w:rPr>
              <w:t>Rel-1</w:t>
            </w:r>
            <w:r w:rsidRPr="001922F0">
              <w:rPr>
                <w:noProof/>
              </w:rPr>
              <w:fldChar w:fldCharType="end"/>
            </w:r>
            <w:r w:rsidR="00C1751F">
              <w:rPr>
                <w:noProof/>
              </w:rPr>
              <w:t>6</w:t>
            </w:r>
          </w:p>
        </w:tc>
      </w:tr>
      <w:tr w:rsidR="001E41F3" w:rsidRPr="001922F0" w14:paraId="67344845" w14:textId="77777777" w:rsidTr="00547111">
        <w:tc>
          <w:tcPr>
            <w:tcW w:w="1843" w:type="dxa"/>
            <w:tcBorders>
              <w:left w:val="single" w:sz="4" w:space="0" w:color="auto"/>
              <w:bottom w:val="single" w:sz="4" w:space="0" w:color="auto"/>
            </w:tcBorders>
          </w:tcPr>
          <w:p w14:paraId="45E8000B" w14:textId="77777777" w:rsidR="001E41F3" w:rsidRPr="001922F0" w:rsidRDefault="001E41F3">
            <w:pPr>
              <w:pStyle w:val="CRCoverPage"/>
              <w:spacing w:after="0"/>
              <w:rPr>
                <w:b/>
                <w:i/>
                <w:noProof/>
              </w:rPr>
            </w:pPr>
          </w:p>
        </w:tc>
        <w:tc>
          <w:tcPr>
            <w:tcW w:w="4677" w:type="dxa"/>
            <w:gridSpan w:val="8"/>
            <w:tcBorders>
              <w:bottom w:val="single" w:sz="4" w:space="0" w:color="auto"/>
            </w:tcBorders>
          </w:tcPr>
          <w:p w14:paraId="705690B1" w14:textId="77777777" w:rsidR="001E41F3" w:rsidRPr="001922F0" w:rsidRDefault="001E41F3">
            <w:pPr>
              <w:pStyle w:val="CRCoverPage"/>
              <w:spacing w:after="0"/>
              <w:ind w:left="383" w:hanging="383"/>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categories:</w:t>
            </w:r>
            <w:r w:rsidRPr="001922F0">
              <w:rPr>
                <w:b/>
                <w:i/>
                <w:noProof/>
                <w:sz w:val="18"/>
              </w:rPr>
              <w:br/>
              <w:t>F</w:t>
            </w:r>
            <w:r w:rsidRPr="001922F0">
              <w:rPr>
                <w:i/>
                <w:noProof/>
                <w:sz w:val="18"/>
              </w:rPr>
              <w:t xml:space="preserve">  (correction)</w:t>
            </w:r>
            <w:r w:rsidRPr="001922F0">
              <w:rPr>
                <w:i/>
                <w:noProof/>
                <w:sz w:val="18"/>
              </w:rPr>
              <w:br/>
            </w:r>
            <w:r w:rsidRPr="001922F0">
              <w:rPr>
                <w:b/>
                <w:i/>
                <w:noProof/>
                <w:sz w:val="18"/>
              </w:rPr>
              <w:t>A</w:t>
            </w:r>
            <w:r w:rsidRPr="001922F0">
              <w:rPr>
                <w:i/>
                <w:noProof/>
                <w:sz w:val="18"/>
              </w:rPr>
              <w:t xml:space="preserve">  (</w:t>
            </w:r>
            <w:r w:rsidR="00DE34CF" w:rsidRPr="001922F0">
              <w:rPr>
                <w:i/>
                <w:noProof/>
                <w:sz w:val="18"/>
              </w:rPr>
              <w:t xml:space="preserve">mirror </w:t>
            </w:r>
            <w:r w:rsidRPr="001922F0">
              <w:rPr>
                <w:i/>
                <w:noProof/>
                <w:sz w:val="18"/>
              </w:rPr>
              <w:t>correspond</w:t>
            </w:r>
            <w:r w:rsidR="00DE34CF" w:rsidRPr="001922F0">
              <w:rPr>
                <w:i/>
                <w:noProof/>
                <w:sz w:val="18"/>
              </w:rPr>
              <w:t xml:space="preserve">ing </w:t>
            </w:r>
            <w:r w:rsidRPr="001922F0">
              <w:rPr>
                <w:i/>
                <w:noProof/>
                <w:sz w:val="18"/>
              </w:rPr>
              <w:t xml:space="preserve">to a </w:t>
            </w:r>
            <w:r w:rsidR="00DE34CF" w:rsidRPr="001922F0">
              <w:rPr>
                <w:i/>
                <w:noProof/>
                <w:sz w:val="18"/>
              </w:rPr>
              <w:t xml:space="preserve">change </w:t>
            </w:r>
            <w:r w:rsidRPr="001922F0">
              <w:rPr>
                <w:i/>
                <w:noProof/>
                <w:sz w:val="18"/>
              </w:rPr>
              <w:t>in an earlier release)</w:t>
            </w:r>
            <w:r w:rsidRPr="001922F0">
              <w:rPr>
                <w:i/>
                <w:noProof/>
                <w:sz w:val="18"/>
              </w:rPr>
              <w:br/>
            </w:r>
            <w:r w:rsidRPr="001922F0">
              <w:rPr>
                <w:b/>
                <w:i/>
                <w:noProof/>
                <w:sz w:val="18"/>
              </w:rPr>
              <w:t>B</w:t>
            </w:r>
            <w:r w:rsidRPr="001922F0">
              <w:rPr>
                <w:i/>
                <w:noProof/>
                <w:sz w:val="18"/>
              </w:rPr>
              <w:t xml:space="preserve">  (addition of feature), </w:t>
            </w:r>
            <w:r w:rsidRPr="001922F0">
              <w:rPr>
                <w:i/>
                <w:noProof/>
                <w:sz w:val="18"/>
              </w:rPr>
              <w:br/>
            </w:r>
            <w:r w:rsidRPr="001922F0">
              <w:rPr>
                <w:b/>
                <w:i/>
                <w:noProof/>
                <w:sz w:val="18"/>
              </w:rPr>
              <w:t>C</w:t>
            </w:r>
            <w:r w:rsidRPr="001922F0">
              <w:rPr>
                <w:i/>
                <w:noProof/>
                <w:sz w:val="18"/>
              </w:rPr>
              <w:t xml:space="preserve">  (functional modification of feature)</w:t>
            </w:r>
            <w:r w:rsidRPr="001922F0">
              <w:rPr>
                <w:i/>
                <w:noProof/>
                <w:sz w:val="18"/>
              </w:rPr>
              <w:br/>
            </w:r>
            <w:r w:rsidRPr="001922F0">
              <w:rPr>
                <w:b/>
                <w:i/>
                <w:noProof/>
                <w:sz w:val="18"/>
              </w:rPr>
              <w:t>D</w:t>
            </w:r>
            <w:r w:rsidRPr="001922F0">
              <w:rPr>
                <w:i/>
                <w:noProof/>
                <w:sz w:val="18"/>
              </w:rPr>
              <w:t xml:space="preserve">  (editorial modification)</w:t>
            </w:r>
          </w:p>
          <w:p w14:paraId="43F9C951" w14:textId="77777777" w:rsidR="001E41F3" w:rsidRPr="001922F0" w:rsidRDefault="001E41F3">
            <w:pPr>
              <w:pStyle w:val="CRCoverPage"/>
              <w:rPr>
                <w:noProof/>
              </w:rPr>
            </w:pPr>
            <w:r w:rsidRPr="001922F0">
              <w:rPr>
                <w:noProof/>
                <w:sz w:val="18"/>
              </w:rPr>
              <w:t>Detailed explanations of the above categories can</w:t>
            </w:r>
            <w:r w:rsidRPr="001922F0">
              <w:rPr>
                <w:noProof/>
                <w:sz w:val="18"/>
              </w:rPr>
              <w:br/>
              <w:t xml:space="preserve">be found in 3GPP </w:t>
            </w:r>
            <w:hyperlink r:id="rId16" w:history="1">
              <w:r w:rsidRPr="001922F0">
                <w:rPr>
                  <w:rStyle w:val="Hyperlink"/>
                  <w:noProof/>
                  <w:sz w:val="18"/>
                </w:rPr>
                <w:t>TR 21.900</w:t>
              </w:r>
            </w:hyperlink>
            <w:r w:rsidRPr="001922F0">
              <w:rPr>
                <w:noProof/>
                <w:sz w:val="18"/>
              </w:rPr>
              <w:t>.</w:t>
            </w:r>
          </w:p>
        </w:tc>
        <w:tc>
          <w:tcPr>
            <w:tcW w:w="3120" w:type="dxa"/>
            <w:gridSpan w:val="2"/>
            <w:tcBorders>
              <w:bottom w:val="single" w:sz="4" w:space="0" w:color="auto"/>
              <w:right w:val="single" w:sz="4" w:space="0" w:color="auto"/>
            </w:tcBorders>
          </w:tcPr>
          <w:p w14:paraId="60ACFB5F" w14:textId="77777777" w:rsidR="000C038A" w:rsidRPr="001922F0" w:rsidRDefault="001E41F3" w:rsidP="00BD6BB8">
            <w:pPr>
              <w:pStyle w:val="CRCoverPage"/>
              <w:tabs>
                <w:tab w:val="left" w:pos="950"/>
              </w:tabs>
              <w:spacing w:after="0"/>
              <w:ind w:left="241" w:hanging="241"/>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releases:</w:t>
            </w:r>
            <w:r w:rsidRPr="001922F0">
              <w:rPr>
                <w:i/>
                <w:noProof/>
                <w:sz w:val="18"/>
              </w:rPr>
              <w:br/>
              <w:t>Rel-8</w:t>
            </w:r>
            <w:r w:rsidRPr="001922F0">
              <w:rPr>
                <w:i/>
                <w:noProof/>
                <w:sz w:val="18"/>
              </w:rPr>
              <w:tab/>
              <w:t>(Release 8)</w:t>
            </w:r>
            <w:r w:rsidR="007C2097" w:rsidRPr="001922F0">
              <w:rPr>
                <w:i/>
                <w:noProof/>
                <w:sz w:val="18"/>
              </w:rPr>
              <w:br/>
              <w:t>Rel-9</w:t>
            </w:r>
            <w:r w:rsidR="007C2097" w:rsidRPr="001922F0">
              <w:rPr>
                <w:i/>
                <w:noProof/>
                <w:sz w:val="18"/>
              </w:rPr>
              <w:tab/>
              <w:t>(Release 9)</w:t>
            </w:r>
            <w:r w:rsidR="009777D9" w:rsidRPr="001922F0">
              <w:rPr>
                <w:i/>
                <w:noProof/>
                <w:sz w:val="18"/>
              </w:rPr>
              <w:br/>
              <w:t>Rel-10</w:t>
            </w:r>
            <w:r w:rsidR="009777D9" w:rsidRPr="001922F0">
              <w:rPr>
                <w:i/>
                <w:noProof/>
                <w:sz w:val="18"/>
              </w:rPr>
              <w:tab/>
              <w:t>(Release 10)</w:t>
            </w:r>
            <w:r w:rsidR="000C038A" w:rsidRPr="001922F0">
              <w:rPr>
                <w:i/>
                <w:noProof/>
                <w:sz w:val="18"/>
              </w:rPr>
              <w:br/>
              <w:t>Rel-11</w:t>
            </w:r>
            <w:r w:rsidR="000C038A" w:rsidRPr="001922F0">
              <w:rPr>
                <w:i/>
                <w:noProof/>
                <w:sz w:val="18"/>
              </w:rPr>
              <w:tab/>
              <w:t>(Release 11)</w:t>
            </w:r>
            <w:r w:rsidR="000C038A" w:rsidRPr="001922F0">
              <w:rPr>
                <w:i/>
                <w:noProof/>
                <w:sz w:val="18"/>
              </w:rPr>
              <w:br/>
              <w:t>Rel-12</w:t>
            </w:r>
            <w:r w:rsidR="000C038A" w:rsidRPr="001922F0">
              <w:rPr>
                <w:i/>
                <w:noProof/>
                <w:sz w:val="18"/>
              </w:rPr>
              <w:tab/>
              <w:t>(Release 12)</w:t>
            </w:r>
            <w:r w:rsidR="0051580D" w:rsidRPr="001922F0">
              <w:rPr>
                <w:i/>
                <w:noProof/>
                <w:sz w:val="18"/>
              </w:rPr>
              <w:br/>
            </w:r>
            <w:bookmarkStart w:id="2" w:name="OLE_LINK1"/>
            <w:r w:rsidR="0051580D" w:rsidRPr="001922F0">
              <w:rPr>
                <w:i/>
                <w:noProof/>
                <w:sz w:val="18"/>
              </w:rPr>
              <w:t>Rel-13</w:t>
            </w:r>
            <w:r w:rsidR="0051580D" w:rsidRPr="001922F0">
              <w:rPr>
                <w:i/>
                <w:noProof/>
                <w:sz w:val="18"/>
              </w:rPr>
              <w:tab/>
              <w:t>(Release 13)</w:t>
            </w:r>
            <w:bookmarkEnd w:id="2"/>
            <w:r w:rsidR="00BD6BB8" w:rsidRPr="001922F0">
              <w:rPr>
                <w:i/>
                <w:noProof/>
                <w:sz w:val="18"/>
              </w:rPr>
              <w:br/>
              <w:t>Rel-14</w:t>
            </w:r>
            <w:r w:rsidR="00BD6BB8" w:rsidRPr="001922F0">
              <w:rPr>
                <w:i/>
                <w:noProof/>
                <w:sz w:val="18"/>
              </w:rPr>
              <w:tab/>
              <w:t>(Release 14)</w:t>
            </w:r>
            <w:r w:rsidR="00E34898" w:rsidRPr="001922F0">
              <w:rPr>
                <w:i/>
                <w:noProof/>
                <w:sz w:val="18"/>
              </w:rPr>
              <w:br/>
              <w:t>Rel-15</w:t>
            </w:r>
            <w:r w:rsidR="00E34898" w:rsidRPr="001922F0">
              <w:rPr>
                <w:i/>
                <w:noProof/>
                <w:sz w:val="18"/>
              </w:rPr>
              <w:tab/>
              <w:t>(Release 15)</w:t>
            </w:r>
            <w:r w:rsidR="00E34898" w:rsidRPr="001922F0">
              <w:rPr>
                <w:i/>
                <w:noProof/>
                <w:sz w:val="18"/>
              </w:rPr>
              <w:br/>
              <w:t>Rel-16</w:t>
            </w:r>
            <w:r w:rsidR="00E34898" w:rsidRPr="001922F0">
              <w:rPr>
                <w:i/>
                <w:noProof/>
                <w:sz w:val="18"/>
              </w:rPr>
              <w:tab/>
              <w:t>(Release 16)</w:t>
            </w:r>
          </w:p>
        </w:tc>
      </w:tr>
      <w:tr w:rsidR="001E41F3" w:rsidRPr="001922F0" w14:paraId="122F1E45" w14:textId="77777777" w:rsidTr="00547111">
        <w:tc>
          <w:tcPr>
            <w:tcW w:w="1843" w:type="dxa"/>
          </w:tcPr>
          <w:p w14:paraId="5BC57A52" w14:textId="77777777" w:rsidR="001E41F3" w:rsidRPr="001922F0" w:rsidRDefault="001E41F3">
            <w:pPr>
              <w:pStyle w:val="CRCoverPage"/>
              <w:spacing w:after="0"/>
              <w:rPr>
                <w:b/>
                <w:i/>
                <w:noProof/>
                <w:sz w:val="8"/>
                <w:szCs w:val="8"/>
              </w:rPr>
            </w:pPr>
          </w:p>
        </w:tc>
        <w:tc>
          <w:tcPr>
            <w:tcW w:w="7797" w:type="dxa"/>
            <w:gridSpan w:val="10"/>
          </w:tcPr>
          <w:p w14:paraId="41F29446" w14:textId="77777777" w:rsidR="001E41F3" w:rsidRPr="001922F0" w:rsidRDefault="001E41F3">
            <w:pPr>
              <w:pStyle w:val="CRCoverPage"/>
              <w:spacing w:after="0"/>
              <w:rPr>
                <w:noProof/>
                <w:sz w:val="8"/>
                <w:szCs w:val="8"/>
              </w:rPr>
            </w:pPr>
          </w:p>
        </w:tc>
      </w:tr>
      <w:tr w:rsidR="001E41F3" w:rsidRPr="001922F0" w14:paraId="3832340F" w14:textId="77777777" w:rsidTr="00547111">
        <w:tc>
          <w:tcPr>
            <w:tcW w:w="2694" w:type="dxa"/>
            <w:gridSpan w:val="2"/>
            <w:tcBorders>
              <w:top w:val="single" w:sz="4" w:space="0" w:color="auto"/>
              <w:left w:val="single" w:sz="4" w:space="0" w:color="auto"/>
            </w:tcBorders>
          </w:tcPr>
          <w:p w14:paraId="34A8F291" w14:textId="77777777" w:rsidR="001E41F3" w:rsidRPr="001922F0" w:rsidRDefault="001E41F3">
            <w:pPr>
              <w:pStyle w:val="CRCoverPage"/>
              <w:tabs>
                <w:tab w:val="right" w:pos="2184"/>
              </w:tabs>
              <w:spacing w:after="0"/>
              <w:rPr>
                <w:b/>
                <w:i/>
                <w:noProof/>
              </w:rPr>
            </w:pPr>
            <w:r w:rsidRPr="001922F0">
              <w:rPr>
                <w:b/>
                <w:i/>
                <w:noProof/>
              </w:rPr>
              <w:t>Reason for change:</w:t>
            </w:r>
          </w:p>
        </w:tc>
        <w:tc>
          <w:tcPr>
            <w:tcW w:w="6946" w:type="dxa"/>
            <w:gridSpan w:val="9"/>
            <w:tcBorders>
              <w:top w:val="single" w:sz="4" w:space="0" w:color="auto"/>
              <w:right w:val="single" w:sz="4" w:space="0" w:color="auto"/>
            </w:tcBorders>
            <w:shd w:val="pct30" w:color="FFFF00" w:fill="auto"/>
          </w:tcPr>
          <w:p w14:paraId="27BA5528" w14:textId="37EBDBCE" w:rsidR="001E41F3" w:rsidRPr="001922F0" w:rsidRDefault="00F4102C">
            <w:pPr>
              <w:pStyle w:val="CRCoverPage"/>
              <w:spacing w:after="0"/>
              <w:ind w:left="100"/>
              <w:rPr>
                <w:noProof/>
              </w:rPr>
            </w:pPr>
            <w:r w:rsidRPr="001922F0">
              <w:rPr>
                <w:noProof/>
              </w:rPr>
              <w:t xml:space="preserve">Introduction of </w:t>
            </w:r>
            <w:r w:rsidR="00317E75">
              <w:rPr>
                <w:noProof/>
              </w:rPr>
              <w:t>new combinations due to operator request.</w:t>
            </w:r>
            <w:r w:rsidR="007B3621">
              <w:rPr>
                <w:noProof/>
              </w:rPr>
              <w:t xml:space="preserve"> </w:t>
            </w:r>
          </w:p>
          <w:p w14:paraId="506E72AD" w14:textId="46184E2C" w:rsidR="00F4102C" w:rsidRPr="001922F0" w:rsidRDefault="00F4102C" w:rsidP="00F4102C">
            <w:pPr>
              <w:pStyle w:val="CRCoverPage"/>
              <w:spacing w:after="0"/>
              <w:rPr>
                <w:noProof/>
              </w:rPr>
            </w:pPr>
          </w:p>
        </w:tc>
      </w:tr>
      <w:tr w:rsidR="001E41F3" w:rsidRPr="001922F0" w14:paraId="1AABC851" w14:textId="77777777" w:rsidTr="00547111">
        <w:tc>
          <w:tcPr>
            <w:tcW w:w="2694" w:type="dxa"/>
            <w:gridSpan w:val="2"/>
            <w:tcBorders>
              <w:left w:val="single" w:sz="4" w:space="0" w:color="auto"/>
            </w:tcBorders>
          </w:tcPr>
          <w:p w14:paraId="7903FBC9"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28DF5425" w14:textId="77777777" w:rsidR="001E41F3" w:rsidRPr="001922F0" w:rsidRDefault="001E41F3">
            <w:pPr>
              <w:pStyle w:val="CRCoverPage"/>
              <w:spacing w:after="0"/>
              <w:rPr>
                <w:noProof/>
                <w:sz w:val="8"/>
                <w:szCs w:val="8"/>
              </w:rPr>
            </w:pPr>
          </w:p>
        </w:tc>
      </w:tr>
      <w:tr w:rsidR="001E41F3" w:rsidRPr="001922F0" w14:paraId="08DFF81C" w14:textId="77777777" w:rsidTr="00547111">
        <w:tc>
          <w:tcPr>
            <w:tcW w:w="2694" w:type="dxa"/>
            <w:gridSpan w:val="2"/>
            <w:tcBorders>
              <w:left w:val="single" w:sz="4" w:space="0" w:color="auto"/>
            </w:tcBorders>
          </w:tcPr>
          <w:p w14:paraId="4B3079BB" w14:textId="77777777" w:rsidR="001E41F3" w:rsidRPr="001922F0" w:rsidRDefault="001E41F3">
            <w:pPr>
              <w:pStyle w:val="CRCoverPage"/>
              <w:tabs>
                <w:tab w:val="right" w:pos="2184"/>
              </w:tabs>
              <w:spacing w:after="0"/>
              <w:rPr>
                <w:b/>
                <w:i/>
                <w:noProof/>
              </w:rPr>
            </w:pPr>
            <w:r w:rsidRPr="001922F0">
              <w:rPr>
                <w:b/>
                <w:i/>
                <w:noProof/>
              </w:rPr>
              <w:t>Summary of change</w:t>
            </w:r>
            <w:r w:rsidR="0051580D" w:rsidRPr="001922F0">
              <w:rPr>
                <w:b/>
                <w:i/>
                <w:noProof/>
              </w:rPr>
              <w:t>:</w:t>
            </w:r>
          </w:p>
        </w:tc>
        <w:tc>
          <w:tcPr>
            <w:tcW w:w="6946" w:type="dxa"/>
            <w:gridSpan w:val="9"/>
            <w:tcBorders>
              <w:right w:val="single" w:sz="4" w:space="0" w:color="auto"/>
            </w:tcBorders>
            <w:shd w:val="pct30" w:color="FFFF00" w:fill="auto"/>
          </w:tcPr>
          <w:p w14:paraId="5F055563" w14:textId="19382E21" w:rsidR="007A0CA8" w:rsidRDefault="003D2D4E" w:rsidP="007A0CA8">
            <w:pPr>
              <w:pStyle w:val="CRCoverPage"/>
              <w:spacing w:after="0"/>
              <w:ind w:left="100"/>
              <w:rPr>
                <w:szCs w:val="18"/>
                <w:lang w:eastAsia="zh-CN"/>
              </w:rPr>
            </w:pPr>
            <w:r>
              <w:rPr>
                <w:szCs w:val="18"/>
                <w:lang w:eastAsia="zh-CN"/>
              </w:rPr>
              <w:t>Introduction of</w:t>
            </w:r>
            <w:r w:rsidR="00D058A5" w:rsidRPr="007A0CA8">
              <w:rPr>
                <w:szCs w:val="18"/>
                <w:lang w:eastAsia="zh-CN"/>
              </w:rPr>
              <w:t xml:space="preserve"> </w:t>
            </w:r>
            <w:r w:rsidR="0092247E">
              <w:rPr>
                <w:szCs w:val="18"/>
                <w:lang w:eastAsia="zh-CN"/>
              </w:rPr>
              <w:t>combinations</w:t>
            </w:r>
            <w:r w:rsidR="00317E75">
              <w:rPr>
                <w:szCs w:val="18"/>
                <w:lang w:eastAsia="zh-CN"/>
              </w:rPr>
              <w:t>:</w:t>
            </w:r>
            <w:r w:rsidR="0092247E">
              <w:rPr>
                <w:szCs w:val="18"/>
                <w:lang w:eastAsia="zh-CN"/>
              </w:rPr>
              <w:t xml:space="preserve"> </w:t>
            </w:r>
          </w:p>
          <w:p w14:paraId="09A0186C" w14:textId="2F3CC32F" w:rsidR="007A0CA8" w:rsidRDefault="007A0CA8" w:rsidP="007A0CA8">
            <w:pPr>
              <w:pStyle w:val="CRCoverPage"/>
              <w:spacing w:after="0"/>
              <w:ind w:left="100"/>
              <w:rPr>
                <w:szCs w:val="18"/>
                <w:lang w:eastAsia="zh-CN"/>
              </w:rPr>
            </w:pPr>
          </w:p>
          <w:p w14:paraId="5C52CCFC" w14:textId="3C85436B" w:rsidR="00841629" w:rsidRDefault="00841629" w:rsidP="00841629">
            <w:pPr>
              <w:pStyle w:val="CRCoverPage"/>
              <w:spacing w:after="0"/>
              <w:ind w:left="100"/>
            </w:pPr>
            <w:r>
              <w:t>DC_n</w:t>
            </w:r>
            <w:r w:rsidR="00942F5D">
              <w:t>66</w:t>
            </w:r>
            <w:r>
              <w:t>A-n260A</w:t>
            </w:r>
          </w:p>
          <w:p w14:paraId="0D4700A5" w14:textId="4FAF08A8" w:rsidR="00841629" w:rsidRDefault="00841629" w:rsidP="00841629">
            <w:pPr>
              <w:pStyle w:val="CRCoverPage"/>
              <w:spacing w:after="0"/>
              <w:ind w:left="100"/>
            </w:pPr>
            <w:r>
              <w:t>CA/DC_n</w:t>
            </w:r>
            <w:r w:rsidR="00942F5D">
              <w:t>66</w:t>
            </w:r>
            <w:r>
              <w:t>A-n260G</w:t>
            </w:r>
          </w:p>
          <w:p w14:paraId="77F06FE3" w14:textId="0D8B98D6" w:rsidR="00841629" w:rsidRDefault="00841629" w:rsidP="00841629">
            <w:pPr>
              <w:pStyle w:val="CRCoverPage"/>
              <w:spacing w:after="0"/>
              <w:ind w:left="100"/>
            </w:pPr>
            <w:r>
              <w:t>CA/DC_n</w:t>
            </w:r>
            <w:r w:rsidR="00942F5D">
              <w:t>66</w:t>
            </w:r>
            <w:r>
              <w:t>A-n260H</w:t>
            </w:r>
          </w:p>
          <w:p w14:paraId="5E014F46" w14:textId="753E5417" w:rsidR="00841629" w:rsidRDefault="00841629" w:rsidP="00841629">
            <w:pPr>
              <w:pStyle w:val="CRCoverPage"/>
              <w:spacing w:after="0"/>
              <w:ind w:left="100"/>
            </w:pPr>
            <w:r>
              <w:t>CA/DC_n</w:t>
            </w:r>
            <w:r w:rsidR="00942F5D">
              <w:t>66</w:t>
            </w:r>
            <w:r>
              <w:t>A-n260I</w:t>
            </w:r>
          </w:p>
          <w:p w14:paraId="734B1B59" w14:textId="6739B06D" w:rsidR="00841629" w:rsidRDefault="00841629" w:rsidP="00841629">
            <w:pPr>
              <w:pStyle w:val="CRCoverPage"/>
              <w:spacing w:after="0"/>
              <w:ind w:left="100"/>
            </w:pPr>
            <w:r>
              <w:t>CA/DC_n</w:t>
            </w:r>
            <w:r w:rsidR="00942F5D">
              <w:t>66</w:t>
            </w:r>
            <w:r>
              <w:t>A-n260J</w:t>
            </w:r>
          </w:p>
          <w:p w14:paraId="23652D41" w14:textId="3495F19D" w:rsidR="00841629" w:rsidRDefault="00841629" w:rsidP="00841629">
            <w:pPr>
              <w:pStyle w:val="CRCoverPage"/>
              <w:spacing w:after="0"/>
              <w:ind w:left="100"/>
            </w:pPr>
            <w:r>
              <w:t>CA/DC_n</w:t>
            </w:r>
            <w:r w:rsidR="00942F5D">
              <w:t>66</w:t>
            </w:r>
            <w:r>
              <w:t>A-n260K</w:t>
            </w:r>
          </w:p>
          <w:p w14:paraId="7B85DD44" w14:textId="2DEEE9D4" w:rsidR="00841629" w:rsidRDefault="00841629" w:rsidP="00841629">
            <w:pPr>
              <w:pStyle w:val="CRCoverPage"/>
              <w:spacing w:after="0"/>
              <w:ind w:left="100"/>
            </w:pPr>
            <w:r>
              <w:t>CA/DC_n</w:t>
            </w:r>
            <w:r w:rsidR="00942F5D">
              <w:t>66</w:t>
            </w:r>
            <w:r>
              <w:t>A-n260L</w:t>
            </w:r>
          </w:p>
          <w:p w14:paraId="598684EB" w14:textId="0AD6FD1C" w:rsidR="00841629" w:rsidRDefault="00841629" w:rsidP="00841629">
            <w:pPr>
              <w:pStyle w:val="CRCoverPage"/>
              <w:spacing w:after="0"/>
              <w:ind w:left="100"/>
            </w:pPr>
            <w:r>
              <w:t>CA/DC_n</w:t>
            </w:r>
            <w:r w:rsidR="00942F5D">
              <w:t>66</w:t>
            </w:r>
            <w:r>
              <w:t>A-n260M</w:t>
            </w:r>
          </w:p>
          <w:p w14:paraId="2094D5EF" w14:textId="427EB455" w:rsidR="00E74E3B" w:rsidRPr="007A0CA8" w:rsidRDefault="00E74E3B" w:rsidP="007A0CA8">
            <w:pPr>
              <w:pStyle w:val="CRCoverPage"/>
              <w:spacing w:after="0"/>
              <w:ind w:left="100"/>
              <w:rPr>
                <w:noProof/>
                <w:sz w:val="18"/>
                <w:szCs w:val="18"/>
              </w:rPr>
            </w:pPr>
          </w:p>
        </w:tc>
      </w:tr>
      <w:tr w:rsidR="001E41F3" w:rsidRPr="001922F0" w14:paraId="43FA8100" w14:textId="77777777" w:rsidTr="00547111">
        <w:tc>
          <w:tcPr>
            <w:tcW w:w="2694" w:type="dxa"/>
            <w:gridSpan w:val="2"/>
            <w:tcBorders>
              <w:left w:val="single" w:sz="4" w:space="0" w:color="auto"/>
            </w:tcBorders>
          </w:tcPr>
          <w:p w14:paraId="133E0C30" w14:textId="279F687B" w:rsidR="001E41F3" w:rsidRPr="001922F0" w:rsidRDefault="00947922">
            <w:pPr>
              <w:pStyle w:val="CRCoverPage"/>
              <w:spacing w:after="0"/>
              <w:rPr>
                <w:b/>
                <w:i/>
                <w:noProof/>
                <w:sz w:val="8"/>
                <w:szCs w:val="8"/>
              </w:rPr>
            </w:pPr>
            <w:r w:rsidRPr="001922F0">
              <w:rPr>
                <w:b/>
                <w:i/>
                <w:noProof/>
                <w:sz w:val="8"/>
                <w:szCs w:val="8"/>
              </w:rPr>
              <w:t xml:space="preserve"> </w:t>
            </w:r>
          </w:p>
        </w:tc>
        <w:tc>
          <w:tcPr>
            <w:tcW w:w="6946" w:type="dxa"/>
            <w:gridSpan w:val="9"/>
            <w:tcBorders>
              <w:right w:val="single" w:sz="4" w:space="0" w:color="auto"/>
            </w:tcBorders>
          </w:tcPr>
          <w:p w14:paraId="4E6641E3" w14:textId="77777777" w:rsidR="001E41F3" w:rsidRPr="001922F0" w:rsidRDefault="001E41F3">
            <w:pPr>
              <w:pStyle w:val="CRCoverPage"/>
              <w:spacing w:after="0"/>
              <w:rPr>
                <w:noProof/>
                <w:sz w:val="8"/>
                <w:szCs w:val="8"/>
              </w:rPr>
            </w:pPr>
          </w:p>
        </w:tc>
      </w:tr>
      <w:tr w:rsidR="001E41F3" w:rsidRPr="001922F0" w14:paraId="1E58639C" w14:textId="77777777" w:rsidTr="00547111">
        <w:tc>
          <w:tcPr>
            <w:tcW w:w="2694" w:type="dxa"/>
            <w:gridSpan w:val="2"/>
            <w:tcBorders>
              <w:left w:val="single" w:sz="4" w:space="0" w:color="auto"/>
              <w:bottom w:val="single" w:sz="4" w:space="0" w:color="auto"/>
            </w:tcBorders>
          </w:tcPr>
          <w:p w14:paraId="7C33A72D" w14:textId="77777777" w:rsidR="001E41F3" w:rsidRPr="001922F0" w:rsidRDefault="001E41F3">
            <w:pPr>
              <w:pStyle w:val="CRCoverPage"/>
              <w:tabs>
                <w:tab w:val="right" w:pos="2184"/>
              </w:tabs>
              <w:spacing w:after="0"/>
              <w:rPr>
                <w:b/>
                <w:i/>
                <w:noProof/>
              </w:rPr>
            </w:pPr>
            <w:r w:rsidRPr="001922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162CE" w14:textId="72FA96FD" w:rsidR="001E41F3" w:rsidRPr="001922F0" w:rsidRDefault="00317E75">
            <w:pPr>
              <w:pStyle w:val="CRCoverPage"/>
              <w:spacing w:after="0"/>
              <w:ind w:left="100"/>
              <w:rPr>
                <w:noProof/>
              </w:rPr>
            </w:pPr>
            <w:r>
              <w:rPr>
                <w:noProof/>
              </w:rPr>
              <w:t xml:space="preserve">The operator will not be able to </w:t>
            </w:r>
            <w:r w:rsidRPr="00317E75">
              <w:rPr>
                <w:noProof/>
              </w:rPr>
              <w:t xml:space="preserve">utilize </w:t>
            </w:r>
            <w:r>
              <w:rPr>
                <w:noProof/>
              </w:rPr>
              <w:t>the requested band combinations</w:t>
            </w:r>
            <w:r w:rsidR="00DE0C71" w:rsidRPr="001922F0">
              <w:rPr>
                <w:noProof/>
              </w:rPr>
              <w:t>.</w:t>
            </w:r>
          </w:p>
        </w:tc>
      </w:tr>
      <w:tr w:rsidR="001E41F3" w:rsidRPr="001922F0" w14:paraId="1873CECF" w14:textId="77777777" w:rsidTr="00547111">
        <w:tc>
          <w:tcPr>
            <w:tcW w:w="2694" w:type="dxa"/>
            <w:gridSpan w:val="2"/>
          </w:tcPr>
          <w:p w14:paraId="3FF22B4B" w14:textId="77777777" w:rsidR="001E41F3" w:rsidRPr="001922F0" w:rsidRDefault="001E41F3">
            <w:pPr>
              <w:pStyle w:val="CRCoverPage"/>
              <w:spacing w:after="0"/>
              <w:rPr>
                <w:b/>
                <w:i/>
                <w:noProof/>
                <w:sz w:val="8"/>
                <w:szCs w:val="8"/>
              </w:rPr>
            </w:pPr>
          </w:p>
        </w:tc>
        <w:tc>
          <w:tcPr>
            <w:tcW w:w="6946" w:type="dxa"/>
            <w:gridSpan w:val="9"/>
          </w:tcPr>
          <w:p w14:paraId="4873AAFF" w14:textId="77777777" w:rsidR="001E41F3" w:rsidRPr="001922F0" w:rsidRDefault="001E41F3">
            <w:pPr>
              <w:pStyle w:val="CRCoverPage"/>
              <w:spacing w:after="0"/>
              <w:rPr>
                <w:noProof/>
                <w:sz w:val="8"/>
                <w:szCs w:val="8"/>
              </w:rPr>
            </w:pPr>
          </w:p>
        </w:tc>
      </w:tr>
      <w:tr w:rsidR="001E41F3" w:rsidRPr="001922F0" w14:paraId="5DD24E0C" w14:textId="77777777" w:rsidTr="00547111">
        <w:tc>
          <w:tcPr>
            <w:tcW w:w="2694" w:type="dxa"/>
            <w:gridSpan w:val="2"/>
            <w:tcBorders>
              <w:top w:val="single" w:sz="4" w:space="0" w:color="auto"/>
              <w:left w:val="single" w:sz="4" w:space="0" w:color="auto"/>
            </w:tcBorders>
          </w:tcPr>
          <w:p w14:paraId="2DD18A55" w14:textId="77777777" w:rsidR="001E41F3" w:rsidRPr="001922F0" w:rsidRDefault="001E41F3">
            <w:pPr>
              <w:pStyle w:val="CRCoverPage"/>
              <w:tabs>
                <w:tab w:val="right" w:pos="2184"/>
              </w:tabs>
              <w:spacing w:after="0"/>
              <w:rPr>
                <w:b/>
                <w:i/>
                <w:noProof/>
              </w:rPr>
            </w:pPr>
            <w:r w:rsidRPr="001922F0">
              <w:rPr>
                <w:b/>
                <w:i/>
                <w:noProof/>
              </w:rPr>
              <w:t>Clauses affected:</w:t>
            </w:r>
          </w:p>
        </w:tc>
        <w:tc>
          <w:tcPr>
            <w:tcW w:w="6946" w:type="dxa"/>
            <w:gridSpan w:val="9"/>
            <w:tcBorders>
              <w:top w:val="single" w:sz="4" w:space="0" w:color="auto"/>
              <w:right w:val="single" w:sz="4" w:space="0" w:color="auto"/>
            </w:tcBorders>
            <w:shd w:val="pct30" w:color="FFFF00" w:fill="auto"/>
          </w:tcPr>
          <w:p w14:paraId="5AB49C05" w14:textId="026CFFBB" w:rsidR="001E41F3" w:rsidRPr="001922F0" w:rsidRDefault="0051480F">
            <w:pPr>
              <w:pStyle w:val="CRCoverPage"/>
              <w:spacing w:after="0"/>
              <w:ind w:left="100"/>
              <w:rPr>
                <w:noProof/>
              </w:rPr>
            </w:pPr>
            <w:r w:rsidRPr="001922F0">
              <w:rPr>
                <w:noProof/>
              </w:rPr>
              <w:t>5.5</w:t>
            </w:r>
            <w:r w:rsidR="00173356">
              <w:rPr>
                <w:noProof/>
              </w:rPr>
              <w:t>A</w:t>
            </w:r>
            <w:r w:rsidR="008C7635">
              <w:rPr>
                <w:noProof/>
              </w:rPr>
              <w:t>.1</w:t>
            </w:r>
            <w:r w:rsidR="00435A70" w:rsidRPr="001922F0">
              <w:rPr>
                <w:noProof/>
              </w:rPr>
              <w:t xml:space="preserve">, </w:t>
            </w:r>
            <w:r w:rsidR="008C7635">
              <w:rPr>
                <w:noProof/>
              </w:rPr>
              <w:t>5.5</w:t>
            </w:r>
            <w:r w:rsidR="00365A1A" w:rsidRPr="004C73D0">
              <w:rPr>
                <w:noProof/>
              </w:rPr>
              <w:t>B.</w:t>
            </w:r>
            <w:r w:rsidR="008C7635">
              <w:rPr>
                <w:noProof/>
              </w:rPr>
              <w:t>7</w:t>
            </w:r>
            <w:r w:rsidR="00365A1A" w:rsidRPr="004C73D0">
              <w:rPr>
                <w:noProof/>
              </w:rPr>
              <w:t>.1</w:t>
            </w:r>
          </w:p>
        </w:tc>
      </w:tr>
      <w:tr w:rsidR="001E41F3" w:rsidRPr="001922F0" w14:paraId="2C8EEE98" w14:textId="77777777" w:rsidTr="00547111">
        <w:tc>
          <w:tcPr>
            <w:tcW w:w="2694" w:type="dxa"/>
            <w:gridSpan w:val="2"/>
            <w:tcBorders>
              <w:left w:val="single" w:sz="4" w:space="0" w:color="auto"/>
            </w:tcBorders>
          </w:tcPr>
          <w:p w14:paraId="68090137"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3C809989" w14:textId="77777777" w:rsidR="001E41F3" w:rsidRPr="001922F0" w:rsidRDefault="001E41F3">
            <w:pPr>
              <w:pStyle w:val="CRCoverPage"/>
              <w:spacing w:after="0"/>
              <w:rPr>
                <w:noProof/>
                <w:sz w:val="8"/>
                <w:szCs w:val="8"/>
              </w:rPr>
            </w:pPr>
          </w:p>
        </w:tc>
      </w:tr>
      <w:tr w:rsidR="001E41F3" w:rsidRPr="001922F0" w14:paraId="69F88963" w14:textId="77777777" w:rsidTr="00547111">
        <w:tc>
          <w:tcPr>
            <w:tcW w:w="2694" w:type="dxa"/>
            <w:gridSpan w:val="2"/>
            <w:tcBorders>
              <w:left w:val="single" w:sz="4" w:space="0" w:color="auto"/>
            </w:tcBorders>
          </w:tcPr>
          <w:p w14:paraId="0263FE30" w14:textId="77777777" w:rsidR="001E41F3" w:rsidRPr="001922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B170E" w14:textId="77777777" w:rsidR="001E41F3" w:rsidRPr="001922F0" w:rsidRDefault="001E41F3">
            <w:pPr>
              <w:pStyle w:val="CRCoverPage"/>
              <w:spacing w:after="0"/>
              <w:jc w:val="center"/>
              <w:rPr>
                <w:b/>
                <w:caps/>
                <w:noProof/>
              </w:rPr>
            </w:pPr>
            <w:r w:rsidRPr="001922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066F5" w14:textId="77777777" w:rsidR="001E41F3" w:rsidRPr="001922F0" w:rsidRDefault="001E41F3">
            <w:pPr>
              <w:pStyle w:val="CRCoverPage"/>
              <w:spacing w:after="0"/>
              <w:jc w:val="center"/>
              <w:rPr>
                <w:b/>
                <w:caps/>
                <w:noProof/>
              </w:rPr>
            </w:pPr>
            <w:r w:rsidRPr="001922F0">
              <w:rPr>
                <w:b/>
                <w:caps/>
                <w:noProof/>
              </w:rPr>
              <w:t>N</w:t>
            </w:r>
          </w:p>
        </w:tc>
        <w:tc>
          <w:tcPr>
            <w:tcW w:w="2977" w:type="dxa"/>
            <w:gridSpan w:val="4"/>
          </w:tcPr>
          <w:p w14:paraId="028A7A95" w14:textId="77777777" w:rsidR="001E41F3" w:rsidRPr="001922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D54BD" w14:textId="77777777" w:rsidR="001E41F3" w:rsidRPr="001922F0" w:rsidRDefault="001E41F3">
            <w:pPr>
              <w:pStyle w:val="CRCoverPage"/>
              <w:spacing w:after="0"/>
              <w:ind w:left="99"/>
              <w:rPr>
                <w:noProof/>
              </w:rPr>
            </w:pPr>
          </w:p>
        </w:tc>
      </w:tr>
      <w:tr w:rsidR="001E41F3" w:rsidRPr="001922F0" w14:paraId="1635BAD8" w14:textId="77777777" w:rsidTr="00547111">
        <w:tc>
          <w:tcPr>
            <w:tcW w:w="2694" w:type="dxa"/>
            <w:gridSpan w:val="2"/>
            <w:tcBorders>
              <w:left w:val="single" w:sz="4" w:space="0" w:color="auto"/>
            </w:tcBorders>
          </w:tcPr>
          <w:p w14:paraId="7EBB8AAE" w14:textId="77777777" w:rsidR="001E41F3" w:rsidRPr="001922F0" w:rsidRDefault="001E41F3">
            <w:pPr>
              <w:pStyle w:val="CRCoverPage"/>
              <w:tabs>
                <w:tab w:val="right" w:pos="2184"/>
              </w:tabs>
              <w:spacing w:after="0"/>
              <w:rPr>
                <w:b/>
                <w:i/>
                <w:noProof/>
              </w:rPr>
            </w:pPr>
            <w:r w:rsidRPr="001922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C42EBE"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20D7"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73F2AEA5" w14:textId="77777777" w:rsidR="001E41F3" w:rsidRPr="001922F0" w:rsidRDefault="001E41F3">
            <w:pPr>
              <w:pStyle w:val="CRCoverPage"/>
              <w:tabs>
                <w:tab w:val="right" w:pos="2893"/>
              </w:tabs>
              <w:spacing w:after="0"/>
              <w:rPr>
                <w:noProof/>
              </w:rPr>
            </w:pPr>
            <w:r w:rsidRPr="001922F0">
              <w:rPr>
                <w:noProof/>
              </w:rPr>
              <w:t xml:space="preserve"> Other core specifications</w:t>
            </w:r>
            <w:r w:rsidRPr="001922F0">
              <w:rPr>
                <w:noProof/>
              </w:rPr>
              <w:tab/>
            </w:r>
          </w:p>
        </w:tc>
        <w:tc>
          <w:tcPr>
            <w:tcW w:w="3401" w:type="dxa"/>
            <w:gridSpan w:val="3"/>
            <w:tcBorders>
              <w:right w:val="single" w:sz="4" w:space="0" w:color="auto"/>
            </w:tcBorders>
            <w:shd w:val="pct30" w:color="FFFF00" w:fill="auto"/>
          </w:tcPr>
          <w:p w14:paraId="4022E847" w14:textId="77777777" w:rsidR="001E41F3" w:rsidRPr="001922F0" w:rsidRDefault="001E41F3">
            <w:pPr>
              <w:pStyle w:val="CRCoverPage"/>
              <w:spacing w:after="0"/>
              <w:ind w:left="99"/>
              <w:rPr>
                <w:noProof/>
              </w:rPr>
            </w:pPr>
          </w:p>
        </w:tc>
      </w:tr>
      <w:tr w:rsidR="001E41F3" w:rsidRPr="001922F0" w14:paraId="1124DED4" w14:textId="77777777" w:rsidTr="00547111">
        <w:tc>
          <w:tcPr>
            <w:tcW w:w="2694" w:type="dxa"/>
            <w:gridSpan w:val="2"/>
            <w:tcBorders>
              <w:left w:val="single" w:sz="4" w:space="0" w:color="auto"/>
            </w:tcBorders>
          </w:tcPr>
          <w:p w14:paraId="264DBC26" w14:textId="77777777" w:rsidR="001E41F3" w:rsidRPr="001922F0" w:rsidRDefault="001E41F3">
            <w:pPr>
              <w:pStyle w:val="CRCoverPage"/>
              <w:spacing w:after="0"/>
              <w:rPr>
                <w:b/>
                <w:i/>
                <w:noProof/>
              </w:rPr>
            </w:pPr>
            <w:r w:rsidRPr="001922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7C2D1" w14:textId="77777777" w:rsidR="001E41F3" w:rsidRPr="001922F0" w:rsidRDefault="00DE0C71">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98A90" w14:textId="77777777" w:rsidR="001E41F3" w:rsidRPr="001922F0" w:rsidRDefault="001E41F3">
            <w:pPr>
              <w:pStyle w:val="CRCoverPage"/>
              <w:spacing w:after="0"/>
              <w:jc w:val="center"/>
              <w:rPr>
                <w:b/>
                <w:caps/>
                <w:noProof/>
              </w:rPr>
            </w:pPr>
          </w:p>
        </w:tc>
        <w:tc>
          <w:tcPr>
            <w:tcW w:w="2977" w:type="dxa"/>
            <w:gridSpan w:val="4"/>
          </w:tcPr>
          <w:p w14:paraId="5F85B0D2" w14:textId="77777777" w:rsidR="001E41F3" w:rsidRPr="001922F0" w:rsidRDefault="001E41F3">
            <w:pPr>
              <w:pStyle w:val="CRCoverPage"/>
              <w:spacing w:after="0"/>
              <w:rPr>
                <w:noProof/>
              </w:rPr>
            </w:pPr>
            <w:r w:rsidRPr="001922F0">
              <w:rPr>
                <w:noProof/>
              </w:rPr>
              <w:t xml:space="preserve"> Test specifications</w:t>
            </w:r>
          </w:p>
        </w:tc>
        <w:tc>
          <w:tcPr>
            <w:tcW w:w="3401" w:type="dxa"/>
            <w:gridSpan w:val="3"/>
            <w:tcBorders>
              <w:right w:val="single" w:sz="4" w:space="0" w:color="auto"/>
            </w:tcBorders>
            <w:shd w:val="pct30" w:color="FFFF00" w:fill="auto"/>
          </w:tcPr>
          <w:p w14:paraId="26DD4175" w14:textId="77777777" w:rsidR="001E41F3" w:rsidRPr="001922F0" w:rsidRDefault="00DE0C71">
            <w:pPr>
              <w:pStyle w:val="CRCoverPage"/>
              <w:spacing w:after="0"/>
              <w:ind w:left="99"/>
              <w:rPr>
                <w:noProof/>
              </w:rPr>
            </w:pPr>
            <w:r w:rsidRPr="001922F0">
              <w:rPr>
                <w:noProof/>
              </w:rPr>
              <w:t>TS 38.521 series</w:t>
            </w:r>
          </w:p>
        </w:tc>
      </w:tr>
      <w:tr w:rsidR="001E41F3" w:rsidRPr="001922F0" w14:paraId="0771B4CF" w14:textId="77777777" w:rsidTr="00547111">
        <w:tc>
          <w:tcPr>
            <w:tcW w:w="2694" w:type="dxa"/>
            <w:gridSpan w:val="2"/>
            <w:tcBorders>
              <w:left w:val="single" w:sz="4" w:space="0" w:color="auto"/>
            </w:tcBorders>
          </w:tcPr>
          <w:p w14:paraId="4E851CC4" w14:textId="77777777" w:rsidR="001E41F3" w:rsidRPr="001922F0" w:rsidRDefault="00145D43">
            <w:pPr>
              <w:pStyle w:val="CRCoverPage"/>
              <w:spacing w:after="0"/>
              <w:rPr>
                <w:b/>
                <w:i/>
                <w:noProof/>
              </w:rPr>
            </w:pPr>
            <w:r w:rsidRPr="001922F0">
              <w:rPr>
                <w:b/>
                <w:i/>
                <w:noProof/>
              </w:rPr>
              <w:t xml:space="preserve">(show </w:t>
            </w:r>
            <w:r w:rsidR="00592D74" w:rsidRPr="001922F0">
              <w:rPr>
                <w:b/>
                <w:i/>
                <w:noProof/>
              </w:rPr>
              <w:t xml:space="preserve">related </w:t>
            </w:r>
            <w:r w:rsidRPr="001922F0">
              <w:rPr>
                <w:b/>
                <w:i/>
                <w:noProof/>
              </w:rPr>
              <w:t>CR</w:t>
            </w:r>
            <w:r w:rsidR="00592D74" w:rsidRPr="001922F0">
              <w:rPr>
                <w:b/>
                <w:i/>
                <w:noProof/>
              </w:rPr>
              <w:t>s</w:t>
            </w:r>
            <w:r w:rsidRPr="001922F0">
              <w:rPr>
                <w:b/>
                <w:i/>
                <w:noProof/>
              </w:rPr>
              <w:t>)</w:t>
            </w:r>
          </w:p>
        </w:tc>
        <w:tc>
          <w:tcPr>
            <w:tcW w:w="284" w:type="dxa"/>
            <w:tcBorders>
              <w:top w:val="single" w:sz="4" w:space="0" w:color="auto"/>
              <w:left w:val="single" w:sz="4" w:space="0" w:color="auto"/>
              <w:bottom w:val="single" w:sz="4" w:space="0" w:color="auto"/>
            </w:tcBorders>
            <w:shd w:val="pct25" w:color="FFFF00" w:fill="auto"/>
          </w:tcPr>
          <w:p w14:paraId="63AD7C6B"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B0052"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1C980F66" w14:textId="77777777" w:rsidR="001E41F3" w:rsidRPr="001922F0" w:rsidRDefault="001E41F3">
            <w:pPr>
              <w:pStyle w:val="CRCoverPage"/>
              <w:spacing w:after="0"/>
              <w:rPr>
                <w:noProof/>
              </w:rPr>
            </w:pPr>
            <w:r w:rsidRPr="001922F0">
              <w:rPr>
                <w:noProof/>
              </w:rPr>
              <w:t xml:space="preserve"> O&amp;M Specifications</w:t>
            </w:r>
          </w:p>
        </w:tc>
        <w:tc>
          <w:tcPr>
            <w:tcW w:w="3401" w:type="dxa"/>
            <w:gridSpan w:val="3"/>
            <w:tcBorders>
              <w:right w:val="single" w:sz="4" w:space="0" w:color="auto"/>
            </w:tcBorders>
            <w:shd w:val="pct30" w:color="FFFF00" w:fill="auto"/>
          </w:tcPr>
          <w:p w14:paraId="10938C15" w14:textId="77777777" w:rsidR="001E41F3" w:rsidRPr="001922F0" w:rsidRDefault="001E41F3">
            <w:pPr>
              <w:pStyle w:val="CRCoverPage"/>
              <w:spacing w:after="0"/>
              <w:ind w:left="99"/>
              <w:rPr>
                <w:noProof/>
              </w:rPr>
            </w:pPr>
          </w:p>
        </w:tc>
      </w:tr>
      <w:tr w:rsidR="001E41F3" w:rsidRPr="001922F0" w14:paraId="4CF29C51" w14:textId="77777777" w:rsidTr="008863B9">
        <w:tc>
          <w:tcPr>
            <w:tcW w:w="2694" w:type="dxa"/>
            <w:gridSpan w:val="2"/>
            <w:tcBorders>
              <w:left w:val="single" w:sz="4" w:space="0" w:color="auto"/>
            </w:tcBorders>
          </w:tcPr>
          <w:p w14:paraId="30321F00" w14:textId="77777777" w:rsidR="001E41F3" w:rsidRPr="001922F0" w:rsidRDefault="001E41F3">
            <w:pPr>
              <w:pStyle w:val="CRCoverPage"/>
              <w:spacing w:after="0"/>
              <w:rPr>
                <w:b/>
                <w:i/>
                <w:noProof/>
              </w:rPr>
            </w:pPr>
          </w:p>
        </w:tc>
        <w:tc>
          <w:tcPr>
            <w:tcW w:w="6946" w:type="dxa"/>
            <w:gridSpan w:val="9"/>
            <w:tcBorders>
              <w:right w:val="single" w:sz="4" w:space="0" w:color="auto"/>
            </w:tcBorders>
          </w:tcPr>
          <w:p w14:paraId="0DDC0684" w14:textId="77777777" w:rsidR="001E41F3" w:rsidRPr="001922F0" w:rsidRDefault="001E41F3">
            <w:pPr>
              <w:pStyle w:val="CRCoverPage"/>
              <w:spacing w:after="0"/>
              <w:rPr>
                <w:noProof/>
              </w:rPr>
            </w:pPr>
          </w:p>
        </w:tc>
      </w:tr>
      <w:tr w:rsidR="001E41F3" w:rsidRPr="001922F0" w14:paraId="77C7A743" w14:textId="77777777" w:rsidTr="008863B9">
        <w:tc>
          <w:tcPr>
            <w:tcW w:w="2694" w:type="dxa"/>
            <w:gridSpan w:val="2"/>
            <w:tcBorders>
              <w:left w:val="single" w:sz="4" w:space="0" w:color="auto"/>
              <w:bottom w:val="single" w:sz="4" w:space="0" w:color="auto"/>
            </w:tcBorders>
          </w:tcPr>
          <w:p w14:paraId="1263A945" w14:textId="77777777" w:rsidR="001E41F3" w:rsidRPr="001922F0" w:rsidRDefault="001E41F3">
            <w:pPr>
              <w:pStyle w:val="CRCoverPage"/>
              <w:tabs>
                <w:tab w:val="right" w:pos="2184"/>
              </w:tabs>
              <w:spacing w:after="0"/>
              <w:rPr>
                <w:b/>
                <w:i/>
                <w:noProof/>
              </w:rPr>
            </w:pPr>
            <w:r w:rsidRPr="001922F0">
              <w:rPr>
                <w:b/>
                <w:i/>
                <w:noProof/>
              </w:rPr>
              <w:t>Other comments:</w:t>
            </w:r>
          </w:p>
        </w:tc>
        <w:tc>
          <w:tcPr>
            <w:tcW w:w="6946" w:type="dxa"/>
            <w:gridSpan w:val="9"/>
            <w:tcBorders>
              <w:bottom w:val="single" w:sz="4" w:space="0" w:color="auto"/>
              <w:right w:val="single" w:sz="4" w:space="0" w:color="auto"/>
            </w:tcBorders>
            <w:shd w:val="pct30" w:color="FFFF00" w:fill="auto"/>
          </w:tcPr>
          <w:p w14:paraId="14616761" w14:textId="77777777" w:rsidR="001E41F3" w:rsidRPr="001922F0" w:rsidRDefault="001E41F3">
            <w:pPr>
              <w:pStyle w:val="CRCoverPage"/>
              <w:spacing w:after="0"/>
              <w:ind w:left="100"/>
              <w:rPr>
                <w:noProof/>
              </w:rPr>
            </w:pPr>
          </w:p>
        </w:tc>
      </w:tr>
      <w:tr w:rsidR="008863B9" w:rsidRPr="001922F0" w14:paraId="642598F5" w14:textId="77777777" w:rsidTr="008863B9">
        <w:tc>
          <w:tcPr>
            <w:tcW w:w="2694" w:type="dxa"/>
            <w:gridSpan w:val="2"/>
            <w:tcBorders>
              <w:top w:val="single" w:sz="4" w:space="0" w:color="auto"/>
              <w:bottom w:val="single" w:sz="4" w:space="0" w:color="auto"/>
            </w:tcBorders>
          </w:tcPr>
          <w:p w14:paraId="4168A9EE" w14:textId="77777777" w:rsidR="008863B9" w:rsidRPr="001922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BDB36" w14:textId="77777777" w:rsidR="008863B9" w:rsidRPr="001922F0" w:rsidRDefault="008863B9">
            <w:pPr>
              <w:pStyle w:val="CRCoverPage"/>
              <w:spacing w:after="0"/>
              <w:ind w:left="100"/>
              <w:rPr>
                <w:noProof/>
                <w:sz w:val="8"/>
                <w:szCs w:val="8"/>
              </w:rPr>
            </w:pPr>
          </w:p>
        </w:tc>
      </w:tr>
      <w:tr w:rsidR="008863B9" w:rsidRPr="001922F0" w14:paraId="2A2D9831" w14:textId="77777777" w:rsidTr="008863B9">
        <w:tc>
          <w:tcPr>
            <w:tcW w:w="2694" w:type="dxa"/>
            <w:gridSpan w:val="2"/>
            <w:tcBorders>
              <w:top w:val="single" w:sz="4" w:space="0" w:color="auto"/>
              <w:left w:val="single" w:sz="4" w:space="0" w:color="auto"/>
              <w:bottom w:val="single" w:sz="4" w:space="0" w:color="auto"/>
            </w:tcBorders>
          </w:tcPr>
          <w:p w14:paraId="1169CFE4" w14:textId="77777777" w:rsidR="008863B9" w:rsidRPr="001922F0" w:rsidRDefault="008863B9">
            <w:pPr>
              <w:pStyle w:val="CRCoverPage"/>
              <w:tabs>
                <w:tab w:val="right" w:pos="2184"/>
              </w:tabs>
              <w:spacing w:after="0"/>
              <w:rPr>
                <w:b/>
                <w:i/>
                <w:noProof/>
              </w:rPr>
            </w:pPr>
            <w:r w:rsidRPr="001922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90BFC" w14:textId="77777777" w:rsidR="008863B9" w:rsidRPr="001922F0" w:rsidRDefault="008863B9">
            <w:pPr>
              <w:pStyle w:val="CRCoverPage"/>
              <w:spacing w:after="0"/>
              <w:ind w:left="100"/>
              <w:rPr>
                <w:noProof/>
              </w:rPr>
            </w:pPr>
          </w:p>
        </w:tc>
      </w:tr>
    </w:tbl>
    <w:p w14:paraId="32345AE1" w14:textId="77777777" w:rsidR="001E41F3" w:rsidRPr="001922F0" w:rsidRDefault="001E41F3">
      <w:pPr>
        <w:pStyle w:val="CRCoverPage"/>
        <w:spacing w:after="0"/>
        <w:rPr>
          <w:noProof/>
          <w:sz w:val="8"/>
          <w:szCs w:val="8"/>
        </w:rPr>
      </w:pPr>
    </w:p>
    <w:p w14:paraId="7C2DB3DB" w14:textId="77777777" w:rsidR="001E41F3" w:rsidRPr="001922F0" w:rsidRDefault="001E41F3">
      <w:pPr>
        <w:rPr>
          <w:noProof/>
        </w:rPr>
        <w:sectPr w:rsidR="001E41F3" w:rsidRPr="001922F0">
          <w:headerReference w:type="even" r:id="rId17"/>
          <w:footnotePr>
            <w:numRestart w:val="eachSect"/>
          </w:footnotePr>
          <w:pgSz w:w="11907" w:h="16840" w:code="9"/>
          <w:pgMar w:top="1418" w:right="1134" w:bottom="1134" w:left="1134" w:header="680" w:footer="567" w:gutter="0"/>
          <w:cols w:space="720"/>
        </w:sectPr>
      </w:pPr>
    </w:p>
    <w:p w14:paraId="64F8946A" w14:textId="641D26EF" w:rsidR="008106BE" w:rsidRPr="001922F0" w:rsidRDefault="00A220B6" w:rsidP="008106BE">
      <w:pPr>
        <w:rPr>
          <w:noProof/>
          <w:color w:val="0070C0"/>
        </w:rPr>
      </w:pPr>
      <w:bookmarkStart w:id="3" w:name="_Toc5268459"/>
      <w:r w:rsidRPr="001922F0">
        <w:rPr>
          <w:noProof/>
          <w:color w:val="0070C0"/>
        </w:rPr>
        <w:lastRenderedPageBreak/>
        <w:t>****************************</w:t>
      </w:r>
      <w:r w:rsidR="008106BE" w:rsidRPr="001922F0">
        <w:rPr>
          <w:noProof/>
          <w:color w:val="0070C0"/>
        </w:rPr>
        <w:t xml:space="preserve">**************************** </w:t>
      </w:r>
      <w:r w:rsidR="008106BE" w:rsidRPr="00A220B6">
        <w:rPr>
          <w:b/>
          <w:noProof/>
          <w:color w:val="0070C0"/>
        </w:rPr>
        <w:t>Start of Changes</w:t>
      </w:r>
      <w:r w:rsidR="008106BE" w:rsidRPr="001922F0">
        <w:rPr>
          <w:noProof/>
          <w:color w:val="0070C0"/>
        </w:rPr>
        <w:t xml:space="preserve"> *******************************************</w:t>
      </w:r>
      <w:r w:rsidRPr="001922F0">
        <w:rPr>
          <w:noProof/>
          <w:color w:val="0070C0"/>
        </w:rPr>
        <w:t>****************************</w:t>
      </w:r>
    </w:p>
    <w:p w14:paraId="26FC991B" w14:textId="77777777" w:rsidR="00CE5FE7" w:rsidRPr="00E062F1" w:rsidRDefault="00CE5FE7" w:rsidP="00CE5FE7">
      <w:pPr>
        <w:pStyle w:val="Heading2"/>
      </w:pPr>
      <w:bookmarkStart w:id="4" w:name="_Toc21351515"/>
      <w:bookmarkStart w:id="5" w:name="_Toc29807097"/>
      <w:bookmarkStart w:id="6" w:name="_Toc36648811"/>
      <w:bookmarkStart w:id="7" w:name="_Toc36651536"/>
      <w:bookmarkStart w:id="8" w:name="_Toc37256470"/>
      <w:bookmarkStart w:id="9" w:name="_Toc37256811"/>
      <w:bookmarkStart w:id="10" w:name="_Toc45890508"/>
      <w:bookmarkStart w:id="11" w:name="_Toc45891732"/>
      <w:bookmarkStart w:id="12" w:name="_Toc45892142"/>
      <w:bookmarkStart w:id="13" w:name="_Toc45892552"/>
      <w:bookmarkEnd w:id="3"/>
      <w:r w:rsidRPr="00E062F1">
        <w:t>5.5A</w:t>
      </w:r>
      <w:r w:rsidRPr="00E062F1">
        <w:tab/>
        <w:t>Configuration for CA</w:t>
      </w:r>
      <w:bookmarkEnd w:id="4"/>
      <w:bookmarkEnd w:id="5"/>
      <w:bookmarkEnd w:id="6"/>
      <w:bookmarkEnd w:id="7"/>
      <w:bookmarkEnd w:id="8"/>
      <w:bookmarkEnd w:id="9"/>
      <w:bookmarkEnd w:id="10"/>
      <w:bookmarkEnd w:id="11"/>
      <w:bookmarkEnd w:id="12"/>
      <w:bookmarkEnd w:id="13"/>
    </w:p>
    <w:p w14:paraId="438A5DA7" w14:textId="77777777" w:rsidR="00CE5FE7" w:rsidRPr="00E062F1" w:rsidRDefault="00CE5FE7" w:rsidP="00CE5FE7">
      <w:pPr>
        <w:pStyle w:val="Heading4"/>
        <w:rPr>
          <w:lang w:eastAsia="zh-CN"/>
        </w:rPr>
      </w:pPr>
      <w:bookmarkStart w:id="14" w:name="_Toc21351516"/>
      <w:bookmarkStart w:id="15" w:name="_Toc29807098"/>
      <w:bookmarkStart w:id="16" w:name="_Toc36648812"/>
      <w:bookmarkStart w:id="17" w:name="_Toc36651537"/>
      <w:bookmarkStart w:id="18" w:name="_Toc37256471"/>
      <w:bookmarkStart w:id="19" w:name="_Toc37256812"/>
      <w:bookmarkStart w:id="20" w:name="_Toc45890509"/>
      <w:bookmarkStart w:id="21" w:name="_Toc45891733"/>
      <w:bookmarkStart w:id="22" w:name="_Toc45892143"/>
      <w:bookmarkStart w:id="23" w:name="_Toc45892553"/>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4"/>
      <w:bookmarkEnd w:id="15"/>
      <w:bookmarkEnd w:id="16"/>
      <w:bookmarkEnd w:id="17"/>
      <w:bookmarkEnd w:id="18"/>
      <w:bookmarkEnd w:id="19"/>
      <w:bookmarkEnd w:id="20"/>
      <w:bookmarkEnd w:id="21"/>
      <w:bookmarkEnd w:id="22"/>
      <w:bookmarkEnd w:id="23"/>
    </w:p>
    <w:p w14:paraId="2E379607" w14:textId="77777777" w:rsidR="00CE5FE7" w:rsidRPr="00E062F1" w:rsidRDefault="00CE5FE7" w:rsidP="00CE5FE7">
      <w:pPr>
        <w:rPr>
          <w:lang w:eastAsia="zh-CN"/>
        </w:rPr>
      </w:pPr>
      <w:r w:rsidRPr="00E062F1">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25835386" w14:textId="77777777" w:rsidR="00CE5FE7" w:rsidRPr="00E062F1" w:rsidRDefault="00CE5FE7" w:rsidP="00CE5FE7">
      <w:pPr>
        <w:pStyle w:val="TH"/>
      </w:pPr>
      <w:r w:rsidRPr="00E062F1">
        <w:t>Table 5.5</w:t>
      </w:r>
      <w:r w:rsidRPr="00E062F1">
        <w:rPr>
          <w:lang w:eastAsia="zh-CN"/>
        </w:rPr>
        <w:t>A.1</w:t>
      </w:r>
      <w:r w:rsidRPr="00E062F1">
        <w:t xml:space="preserve">-1: Inter-band </w:t>
      </w:r>
      <w:r w:rsidRPr="00E062F1">
        <w:rPr>
          <w:lang w:eastAsia="zh-CN"/>
        </w:rPr>
        <w:t>CA</w:t>
      </w:r>
      <w:r w:rsidRPr="00E062F1">
        <w:t xml:space="preserve"> configurations and bandwidth combinations sets between FR1 and FR2 (two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746"/>
        <w:gridCol w:w="668"/>
        <w:gridCol w:w="669"/>
        <w:gridCol w:w="668"/>
        <w:gridCol w:w="669"/>
        <w:gridCol w:w="16"/>
        <w:gridCol w:w="652"/>
        <w:gridCol w:w="669"/>
        <w:gridCol w:w="11"/>
        <w:gridCol w:w="658"/>
        <w:gridCol w:w="669"/>
        <w:gridCol w:w="669"/>
        <w:gridCol w:w="669"/>
        <w:gridCol w:w="669"/>
        <w:gridCol w:w="668"/>
        <w:gridCol w:w="669"/>
        <w:gridCol w:w="668"/>
        <w:gridCol w:w="12"/>
        <w:gridCol w:w="657"/>
        <w:gridCol w:w="671"/>
        <w:gridCol w:w="749"/>
      </w:tblGrid>
      <w:tr w:rsidR="00CE5FE7" w:rsidRPr="00E062F1" w14:paraId="5977420F" w14:textId="77777777" w:rsidTr="009D407F">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tcPr>
          <w:p w14:paraId="3A28125F" w14:textId="77777777" w:rsidR="00CE5FE7" w:rsidRPr="00E062F1" w:rsidRDefault="00CE5FE7" w:rsidP="00FF2E71">
            <w:pPr>
              <w:pStyle w:val="TAH"/>
              <w:keepNext w:val="0"/>
            </w:pPr>
            <w:r w:rsidRPr="00E062F1">
              <w:t>NR CA configuration</w:t>
            </w:r>
          </w:p>
        </w:tc>
        <w:tc>
          <w:tcPr>
            <w:tcW w:w="1034" w:type="dxa"/>
            <w:tcBorders>
              <w:top w:val="single" w:sz="4" w:space="0" w:color="auto"/>
              <w:left w:val="single" w:sz="4" w:space="0" w:color="auto"/>
              <w:bottom w:val="single" w:sz="4" w:space="0" w:color="auto"/>
              <w:right w:val="single" w:sz="4" w:space="0" w:color="auto"/>
            </w:tcBorders>
          </w:tcPr>
          <w:p w14:paraId="2E55A66C" w14:textId="77777777" w:rsidR="00CE5FE7" w:rsidRPr="00E062F1" w:rsidRDefault="00CE5FE7" w:rsidP="00FF2E71">
            <w:pPr>
              <w:pStyle w:val="TAH"/>
              <w:keepNext w:val="0"/>
            </w:pPr>
            <w:r w:rsidRPr="00E062F1">
              <w:t>Uplink CA configuration</w:t>
            </w:r>
          </w:p>
        </w:tc>
        <w:tc>
          <w:tcPr>
            <w:tcW w:w="746" w:type="dxa"/>
            <w:tcBorders>
              <w:top w:val="single" w:sz="4" w:space="0" w:color="auto"/>
              <w:left w:val="single" w:sz="4" w:space="0" w:color="auto"/>
              <w:bottom w:val="single" w:sz="4" w:space="0" w:color="auto"/>
              <w:right w:val="single" w:sz="4" w:space="0" w:color="auto"/>
            </w:tcBorders>
            <w:vAlign w:val="center"/>
          </w:tcPr>
          <w:p w14:paraId="26DE43E5" w14:textId="77777777" w:rsidR="00CE5FE7" w:rsidRPr="00E062F1" w:rsidRDefault="00CE5FE7" w:rsidP="00FF2E71">
            <w:pPr>
              <w:pStyle w:val="TAH"/>
              <w:keepNext w:val="0"/>
            </w:pPr>
            <w:r w:rsidRPr="00E062F1">
              <w:t>NR Band</w:t>
            </w:r>
          </w:p>
        </w:tc>
        <w:tc>
          <w:tcPr>
            <w:tcW w:w="668" w:type="dxa"/>
            <w:tcBorders>
              <w:top w:val="single" w:sz="4" w:space="0" w:color="auto"/>
              <w:left w:val="single" w:sz="4" w:space="0" w:color="auto"/>
              <w:bottom w:val="single" w:sz="4" w:space="0" w:color="auto"/>
              <w:right w:val="single" w:sz="4" w:space="0" w:color="auto"/>
            </w:tcBorders>
          </w:tcPr>
          <w:p w14:paraId="37DF66AF" w14:textId="77777777" w:rsidR="00CE5FE7" w:rsidRPr="00E062F1" w:rsidRDefault="00CE5FE7" w:rsidP="00FF2E71">
            <w:pPr>
              <w:pStyle w:val="TAH"/>
              <w:keepNext w:val="0"/>
            </w:pPr>
            <w:r w:rsidRPr="00E062F1">
              <w:t>SCS</w:t>
            </w:r>
          </w:p>
          <w:p w14:paraId="10730DC9" w14:textId="77777777" w:rsidR="00CE5FE7" w:rsidRPr="00E062F1" w:rsidRDefault="00CE5FE7" w:rsidP="00FF2E71">
            <w:pPr>
              <w:pStyle w:val="TAH"/>
              <w:keepNext w:val="0"/>
            </w:pPr>
            <w:r w:rsidRPr="00E062F1">
              <w:t>(kHz)</w:t>
            </w:r>
          </w:p>
        </w:tc>
        <w:tc>
          <w:tcPr>
            <w:tcW w:w="669" w:type="dxa"/>
            <w:tcBorders>
              <w:top w:val="single" w:sz="4" w:space="0" w:color="auto"/>
              <w:left w:val="single" w:sz="4" w:space="0" w:color="auto"/>
              <w:bottom w:val="single" w:sz="4" w:space="0" w:color="auto"/>
              <w:right w:val="single" w:sz="4" w:space="0" w:color="auto"/>
            </w:tcBorders>
            <w:vAlign w:val="center"/>
          </w:tcPr>
          <w:p w14:paraId="28E49311" w14:textId="77777777" w:rsidR="00CE5FE7" w:rsidRPr="00E062F1" w:rsidRDefault="00CE5FE7" w:rsidP="00FF2E71">
            <w:pPr>
              <w:pStyle w:val="TAH"/>
              <w:keepNext w:val="0"/>
            </w:pPr>
            <w:r w:rsidRPr="00E062F1">
              <w:t>5</w:t>
            </w:r>
          </w:p>
          <w:p w14:paraId="63EAABBF" w14:textId="77777777" w:rsidR="00CE5FE7" w:rsidRPr="00E062F1" w:rsidRDefault="00CE5FE7" w:rsidP="00FF2E71">
            <w:pPr>
              <w:pStyle w:val="TAH"/>
              <w:keepNext w:val="0"/>
            </w:pPr>
            <w:r w:rsidRPr="00E062F1">
              <w:t>MHz</w:t>
            </w:r>
          </w:p>
        </w:tc>
        <w:tc>
          <w:tcPr>
            <w:tcW w:w="668" w:type="dxa"/>
            <w:tcBorders>
              <w:top w:val="single" w:sz="4" w:space="0" w:color="auto"/>
              <w:left w:val="single" w:sz="4" w:space="0" w:color="auto"/>
              <w:bottom w:val="single" w:sz="4" w:space="0" w:color="auto"/>
              <w:right w:val="single" w:sz="4" w:space="0" w:color="auto"/>
            </w:tcBorders>
            <w:vAlign w:val="center"/>
          </w:tcPr>
          <w:p w14:paraId="3CCB9D8C" w14:textId="77777777" w:rsidR="00CE5FE7" w:rsidRPr="00E062F1" w:rsidRDefault="00CE5FE7" w:rsidP="00FF2E71">
            <w:pPr>
              <w:pStyle w:val="TAH"/>
              <w:keepNext w:val="0"/>
            </w:pPr>
            <w:r w:rsidRPr="00E062F1">
              <w:t>10</w:t>
            </w:r>
          </w:p>
          <w:p w14:paraId="6A67D18F" w14:textId="77777777" w:rsidR="00CE5FE7" w:rsidRPr="00E062F1" w:rsidRDefault="00CE5FE7" w:rsidP="00FF2E71">
            <w:pPr>
              <w:pStyle w:val="TAH"/>
              <w:keepNext w:val="0"/>
            </w:pPr>
            <w:r w:rsidRPr="00E062F1">
              <w:t>MHz</w:t>
            </w:r>
          </w:p>
        </w:tc>
        <w:tc>
          <w:tcPr>
            <w:tcW w:w="669" w:type="dxa"/>
            <w:tcBorders>
              <w:top w:val="single" w:sz="4" w:space="0" w:color="auto"/>
              <w:left w:val="single" w:sz="4" w:space="0" w:color="auto"/>
              <w:bottom w:val="single" w:sz="4" w:space="0" w:color="auto"/>
              <w:right w:val="single" w:sz="4" w:space="0" w:color="auto"/>
            </w:tcBorders>
            <w:vAlign w:val="center"/>
          </w:tcPr>
          <w:p w14:paraId="2BDF42A7" w14:textId="77777777" w:rsidR="00CE5FE7" w:rsidRPr="00E062F1" w:rsidRDefault="00CE5FE7" w:rsidP="00FF2E71">
            <w:pPr>
              <w:pStyle w:val="TAH"/>
              <w:keepNext w:val="0"/>
            </w:pPr>
            <w:r w:rsidRPr="00E062F1">
              <w:t>15</w:t>
            </w:r>
          </w:p>
          <w:p w14:paraId="2F0CC321" w14:textId="77777777" w:rsidR="00CE5FE7" w:rsidRPr="00E062F1" w:rsidRDefault="00CE5FE7" w:rsidP="00FF2E71">
            <w:pPr>
              <w:pStyle w:val="TAH"/>
              <w:keepNext w:val="0"/>
            </w:pPr>
            <w:r w:rsidRPr="00E062F1">
              <w:t>MHz</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7A6A740" w14:textId="77777777" w:rsidR="00CE5FE7" w:rsidRPr="00E062F1" w:rsidRDefault="00CE5FE7" w:rsidP="00FF2E71">
            <w:pPr>
              <w:pStyle w:val="TAH"/>
              <w:keepNext w:val="0"/>
            </w:pPr>
            <w:r w:rsidRPr="00E062F1">
              <w:t>20</w:t>
            </w:r>
          </w:p>
          <w:p w14:paraId="6F6B090E" w14:textId="77777777" w:rsidR="00CE5FE7" w:rsidRPr="00E062F1" w:rsidRDefault="00CE5FE7" w:rsidP="00FF2E71">
            <w:pPr>
              <w:pStyle w:val="TAH"/>
              <w:keepNext w:val="0"/>
            </w:pPr>
            <w:r w:rsidRPr="00E062F1">
              <w:t>MHz</w:t>
            </w:r>
          </w:p>
        </w:tc>
        <w:tc>
          <w:tcPr>
            <w:tcW w:w="669" w:type="dxa"/>
            <w:tcBorders>
              <w:top w:val="single" w:sz="4" w:space="0" w:color="auto"/>
              <w:left w:val="single" w:sz="4" w:space="0" w:color="auto"/>
              <w:bottom w:val="single" w:sz="4" w:space="0" w:color="auto"/>
              <w:right w:val="single" w:sz="4" w:space="0" w:color="auto"/>
            </w:tcBorders>
            <w:vAlign w:val="center"/>
          </w:tcPr>
          <w:p w14:paraId="784750DF" w14:textId="77777777" w:rsidR="00CE5FE7" w:rsidRPr="00E062F1" w:rsidRDefault="00CE5FE7" w:rsidP="00FF2E71">
            <w:pPr>
              <w:pStyle w:val="TAH"/>
              <w:keepNext w:val="0"/>
              <w:rPr>
                <w:lang w:eastAsia="zh-CN"/>
              </w:rPr>
            </w:pPr>
            <w:r w:rsidRPr="00E062F1">
              <w:rPr>
                <w:lang w:eastAsia="zh-CN"/>
              </w:rPr>
              <w:t>25</w:t>
            </w:r>
          </w:p>
          <w:p w14:paraId="62F685B4" w14:textId="77777777" w:rsidR="00CE5FE7" w:rsidRPr="00E062F1" w:rsidRDefault="00CE5FE7" w:rsidP="00FF2E71">
            <w:pPr>
              <w:pStyle w:val="TAH"/>
              <w:keepNext w:val="0"/>
            </w:pPr>
            <w:r w:rsidRPr="00E062F1">
              <w:rPr>
                <w:lang w:eastAsia="zh-CN"/>
              </w:rPr>
              <w:t>MHz</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742CA0" w14:textId="77777777" w:rsidR="00CE5FE7" w:rsidRPr="00E062F1" w:rsidRDefault="00CE5FE7" w:rsidP="00FF2E71">
            <w:pPr>
              <w:pStyle w:val="TAH"/>
              <w:keepNext w:val="0"/>
              <w:rPr>
                <w:lang w:eastAsia="zh-CN"/>
              </w:rPr>
            </w:pPr>
            <w:r w:rsidRPr="00E062F1">
              <w:rPr>
                <w:lang w:eastAsia="zh-CN"/>
              </w:rPr>
              <w:t>30</w:t>
            </w:r>
          </w:p>
          <w:p w14:paraId="51E0AE9F" w14:textId="77777777" w:rsidR="00CE5FE7" w:rsidRPr="00E062F1" w:rsidRDefault="00CE5FE7" w:rsidP="00FF2E71">
            <w:pPr>
              <w:pStyle w:val="TAH"/>
              <w:keepNext w:val="0"/>
            </w:pPr>
            <w:r w:rsidRPr="00E062F1">
              <w:rPr>
                <w:lang w:eastAsia="zh-CN"/>
              </w:rPr>
              <w:t>MHz</w:t>
            </w:r>
          </w:p>
        </w:tc>
        <w:tc>
          <w:tcPr>
            <w:tcW w:w="669" w:type="dxa"/>
            <w:tcBorders>
              <w:top w:val="single" w:sz="4" w:space="0" w:color="auto"/>
              <w:left w:val="single" w:sz="4" w:space="0" w:color="auto"/>
              <w:bottom w:val="single" w:sz="4" w:space="0" w:color="auto"/>
              <w:right w:val="single" w:sz="4" w:space="0" w:color="auto"/>
            </w:tcBorders>
            <w:vAlign w:val="center"/>
          </w:tcPr>
          <w:p w14:paraId="3397E1F4" w14:textId="77777777" w:rsidR="00CE5FE7" w:rsidRPr="00E062F1" w:rsidRDefault="00CE5FE7" w:rsidP="00FF2E71">
            <w:pPr>
              <w:pStyle w:val="TAH"/>
              <w:keepNext w:val="0"/>
            </w:pPr>
            <w:r w:rsidRPr="00E062F1">
              <w:t>40</w:t>
            </w:r>
          </w:p>
          <w:p w14:paraId="64C41F76" w14:textId="77777777" w:rsidR="00CE5FE7" w:rsidRPr="00E062F1" w:rsidRDefault="00CE5FE7" w:rsidP="00FF2E71">
            <w:pPr>
              <w:pStyle w:val="TAH"/>
              <w:keepNext w:val="0"/>
            </w:pPr>
            <w:r w:rsidRPr="00E062F1">
              <w:t>MHz</w:t>
            </w:r>
          </w:p>
        </w:tc>
        <w:tc>
          <w:tcPr>
            <w:tcW w:w="669" w:type="dxa"/>
            <w:tcBorders>
              <w:top w:val="single" w:sz="4" w:space="0" w:color="auto"/>
              <w:left w:val="single" w:sz="4" w:space="0" w:color="auto"/>
              <w:bottom w:val="single" w:sz="4" w:space="0" w:color="auto"/>
              <w:right w:val="single" w:sz="4" w:space="0" w:color="auto"/>
            </w:tcBorders>
            <w:vAlign w:val="center"/>
          </w:tcPr>
          <w:p w14:paraId="52F7D931" w14:textId="77777777" w:rsidR="00CE5FE7" w:rsidRPr="00E062F1" w:rsidRDefault="00CE5FE7" w:rsidP="00FF2E71">
            <w:pPr>
              <w:pStyle w:val="TAH"/>
              <w:keepNext w:val="0"/>
            </w:pPr>
            <w:r w:rsidRPr="00E062F1">
              <w:t>50</w:t>
            </w:r>
          </w:p>
          <w:p w14:paraId="09541927" w14:textId="77777777" w:rsidR="00CE5FE7" w:rsidRPr="00E062F1" w:rsidRDefault="00CE5FE7" w:rsidP="00FF2E71">
            <w:pPr>
              <w:pStyle w:val="TAH"/>
              <w:keepNext w:val="0"/>
            </w:pPr>
            <w:r w:rsidRPr="00E062F1">
              <w:t>MHz</w:t>
            </w:r>
          </w:p>
        </w:tc>
        <w:tc>
          <w:tcPr>
            <w:tcW w:w="669" w:type="dxa"/>
            <w:tcBorders>
              <w:top w:val="single" w:sz="4" w:space="0" w:color="auto"/>
              <w:left w:val="single" w:sz="4" w:space="0" w:color="auto"/>
              <w:bottom w:val="single" w:sz="4" w:space="0" w:color="auto"/>
              <w:right w:val="single" w:sz="4" w:space="0" w:color="auto"/>
            </w:tcBorders>
            <w:vAlign w:val="center"/>
          </w:tcPr>
          <w:p w14:paraId="7A55934E" w14:textId="77777777" w:rsidR="00CE5FE7" w:rsidRPr="00E062F1" w:rsidRDefault="00CE5FE7" w:rsidP="00FF2E71">
            <w:pPr>
              <w:pStyle w:val="TAH"/>
              <w:keepNext w:val="0"/>
            </w:pPr>
            <w:r w:rsidRPr="00E062F1">
              <w:t>60</w:t>
            </w:r>
          </w:p>
          <w:p w14:paraId="400102A2" w14:textId="77777777" w:rsidR="00CE5FE7" w:rsidRPr="00E062F1" w:rsidRDefault="00CE5FE7" w:rsidP="00FF2E71">
            <w:pPr>
              <w:pStyle w:val="TAH"/>
              <w:keepNext w:val="0"/>
            </w:pPr>
            <w:r w:rsidRPr="00E062F1">
              <w:t>MHz</w:t>
            </w:r>
          </w:p>
        </w:tc>
        <w:tc>
          <w:tcPr>
            <w:tcW w:w="669" w:type="dxa"/>
            <w:tcBorders>
              <w:top w:val="single" w:sz="4" w:space="0" w:color="auto"/>
              <w:left w:val="single" w:sz="4" w:space="0" w:color="auto"/>
              <w:bottom w:val="single" w:sz="4" w:space="0" w:color="auto"/>
              <w:right w:val="single" w:sz="4" w:space="0" w:color="auto"/>
            </w:tcBorders>
            <w:vAlign w:val="center"/>
          </w:tcPr>
          <w:p w14:paraId="01CEDEE4" w14:textId="77777777" w:rsidR="00CE5FE7" w:rsidRPr="00E062F1" w:rsidRDefault="00CE5FE7" w:rsidP="00FF2E71">
            <w:pPr>
              <w:pStyle w:val="TAH"/>
              <w:keepNext w:val="0"/>
              <w:rPr>
                <w:lang w:eastAsia="zh-CN"/>
              </w:rPr>
            </w:pPr>
            <w:r w:rsidRPr="00E062F1">
              <w:rPr>
                <w:lang w:eastAsia="zh-CN"/>
              </w:rPr>
              <w:t>70</w:t>
            </w:r>
          </w:p>
          <w:p w14:paraId="784982BA" w14:textId="77777777" w:rsidR="00CE5FE7" w:rsidRPr="00E062F1" w:rsidRDefault="00CE5FE7" w:rsidP="00FF2E71">
            <w:pPr>
              <w:pStyle w:val="TAH"/>
              <w:keepNext w:val="0"/>
              <w:rPr>
                <w:lang w:eastAsia="zh-CN"/>
              </w:rPr>
            </w:pPr>
            <w:r w:rsidRPr="00E062F1">
              <w:rPr>
                <w:lang w:eastAsia="zh-CN"/>
              </w:rPr>
              <w:t>MHz</w:t>
            </w:r>
          </w:p>
        </w:tc>
        <w:tc>
          <w:tcPr>
            <w:tcW w:w="668" w:type="dxa"/>
            <w:tcBorders>
              <w:top w:val="single" w:sz="4" w:space="0" w:color="auto"/>
              <w:left w:val="single" w:sz="4" w:space="0" w:color="auto"/>
              <w:bottom w:val="single" w:sz="4" w:space="0" w:color="auto"/>
              <w:right w:val="single" w:sz="4" w:space="0" w:color="auto"/>
            </w:tcBorders>
            <w:vAlign w:val="center"/>
          </w:tcPr>
          <w:p w14:paraId="372918BA" w14:textId="77777777" w:rsidR="00CE5FE7" w:rsidRPr="00E062F1" w:rsidRDefault="00CE5FE7" w:rsidP="00FF2E71">
            <w:pPr>
              <w:pStyle w:val="TAH"/>
              <w:keepNext w:val="0"/>
            </w:pPr>
            <w:r w:rsidRPr="00E062F1">
              <w:t>80</w:t>
            </w:r>
          </w:p>
          <w:p w14:paraId="3EA66B6A" w14:textId="77777777" w:rsidR="00CE5FE7" w:rsidRPr="00E062F1" w:rsidRDefault="00CE5FE7" w:rsidP="00FF2E71">
            <w:pPr>
              <w:pStyle w:val="TAH"/>
              <w:keepNext w:val="0"/>
            </w:pPr>
            <w:r w:rsidRPr="00E062F1">
              <w:t>MHz</w:t>
            </w:r>
          </w:p>
        </w:tc>
        <w:tc>
          <w:tcPr>
            <w:tcW w:w="669" w:type="dxa"/>
            <w:tcBorders>
              <w:top w:val="single" w:sz="4" w:space="0" w:color="auto"/>
              <w:left w:val="single" w:sz="4" w:space="0" w:color="auto"/>
              <w:bottom w:val="single" w:sz="4" w:space="0" w:color="auto"/>
              <w:right w:val="single" w:sz="4" w:space="0" w:color="auto"/>
            </w:tcBorders>
            <w:vAlign w:val="center"/>
          </w:tcPr>
          <w:p w14:paraId="1173A52A" w14:textId="77777777" w:rsidR="00CE5FE7" w:rsidRPr="00E062F1" w:rsidRDefault="00CE5FE7" w:rsidP="00FF2E71">
            <w:pPr>
              <w:pStyle w:val="TAH"/>
              <w:keepNext w:val="0"/>
              <w:rPr>
                <w:lang w:eastAsia="zh-CN"/>
              </w:rPr>
            </w:pPr>
            <w:r w:rsidRPr="00E062F1">
              <w:rPr>
                <w:lang w:eastAsia="zh-CN"/>
              </w:rPr>
              <w:t>90</w:t>
            </w:r>
          </w:p>
          <w:p w14:paraId="1C940611" w14:textId="77777777" w:rsidR="00CE5FE7" w:rsidRPr="00E062F1" w:rsidRDefault="00CE5FE7" w:rsidP="00FF2E71">
            <w:pPr>
              <w:pStyle w:val="TAH"/>
              <w:keepNext w:val="0"/>
            </w:pPr>
            <w:r w:rsidRPr="00E062F1">
              <w:rPr>
                <w:lang w:eastAsia="zh-CN"/>
              </w:rPr>
              <w:t>MHz</w:t>
            </w:r>
          </w:p>
        </w:tc>
        <w:tc>
          <w:tcPr>
            <w:tcW w:w="668" w:type="dxa"/>
            <w:tcBorders>
              <w:top w:val="single" w:sz="4" w:space="0" w:color="auto"/>
              <w:left w:val="single" w:sz="4" w:space="0" w:color="auto"/>
              <w:bottom w:val="single" w:sz="4" w:space="0" w:color="auto"/>
              <w:right w:val="single" w:sz="4" w:space="0" w:color="auto"/>
            </w:tcBorders>
            <w:vAlign w:val="center"/>
          </w:tcPr>
          <w:p w14:paraId="75B96A6D" w14:textId="77777777" w:rsidR="00CE5FE7" w:rsidRPr="00E062F1" w:rsidRDefault="00CE5FE7" w:rsidP="00FF2E71">
            <w:pPr>
              <w:pStyle w:val="TAH"/>
              <w:keepNext w:val="0"/>
            </w:pPr>
            <w:r w:rsidRPr="00E062F1">
              <w:t>100 MHz</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534D6E6" w14:textId="77777777" w:rsidR="00CE5FE7" w:rsidRPr="00E062F1" w:rsidRDefault="00CE5FE7" w:rsidP="00FF2E71">
            <w:pPr>
              <w:pStyle w:val="TAH"/>
              <w:keepNext w:val="0"/>
            </w:pPr>
            <w:r w:rsidRPr="00E062F1">
              <w:rPr>
                <w:lang w:eastAsia="zh-CN"/>
              </w:rPr>
              <w:t>200</w:t>
            </w:r>
            <w:r w:rsidRPr="00E062F1">
              <w:t xml:space="preserve"> MHz</w:t>
            </w:r>
          </w:p>
        </w:tc>
        <w:tc>
          <w:tcPr>
            <w:tcW w:w="671" w:type="dxa"/>
            <w:tcBorders>
              <w:top w:val="single" w:sz="4" w:space="0" w:color="auto"/>
              <w:left w:val="single" w:sz="4" w:space="0" w:color="auto"/>
              <w:bottom w:val="single" w:sz="4" w:space="0" w:color="auto"/>
              <w:right w:val="single" w:sz="4" w:space="0" w:color="auto"/>
            </w:tcBorders>
            <w:vAlign w:val="center"/>
          </w:tcPr>
          <w:p w14:paraId="372526C6" w14:textId="77777777" w:rsidR="00CE5FE7" w:rsidRPr="00E062F1" w:rsidRDefault="00CE5FE7" w:rsidP="00FF2E71">
            <w:pPr>
              <w:pStyle w:val="TAH"/>
              <w:keepNext w:val="0"/>
            </w:pPr>
            <w:r w:rsidRPr="00E062F1">
              <w:rPr>
                <w:lang w:eastAsia="zh-CN"/>
              </w:rPr>
              <w:t>4</w:t>
            </w:r>
            <w:r w:rsidRPr="00E062F1">
              <w:t>00 MHz</w:t>
            </w:r>
          </w:p>
        </w:tc>
        <w:tc>
          <w:tcPr>
            <w:tcW w:w="749" w:type="dxa"/>
            <w:tcBorders>
              <w:top w:val="single" w:sz="4" w:space="0" w:color="auto"/>
              <w:left w:val="single" w:sz="4" w:space="0" w:color="auto"/>
              <w:bottom w:val="single" w:sz="4" w:space="0" w:color="auto"/>
              <w:right w:val="single" w:sz="4" w:space="0" w:color="auto"/>
            </w:tcBorders>
          </w:tcPr>
          <w:p w14:paraId="274D3F04" w14:textId="77777777" w:rsidR="00CE5FE7" w:rsidRPr="00E062F1" w:rsidRDefault="00CE5FE7" w:rsidP="00FF2E71">
            <w:pPr>
              <w:pStyle w:val="TAH"/>
              <w:keepNext w:val="0"/>
            </w:pPr>
            <w:r w:rsidRPr="00E062F1">
              <w:t>Bandwidth combination set</w:t>
            </w:r>
          </w:p>
        </w:tc>
      </w:tr>
      <w:tr w:rsidR="00CE5FE7" w:rsidRPr="00E062F1" w14:paraId="6810232F"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F2E2FD6" w14:textId="77777777" w:rsidR="00CE5FE7" w:rsidRPr="00E062F1" w:rsidRDefault="00CE5FE7" w:rsidP="00FF2E71">
            <w:pPr>
              <w:pStyle w:val="TAC"/>
            </w:pPr>
            <w:r w:rsidRPr="00E062F1">
              <w:t>CA_n</w:t>
            </w:r>
            <w:r w:rsidRPr="00E062F1">
              <w:rPr>
                <w:lang w:eastAsia="zh-CN"/>
              </w:rPr>
              <w:t>1</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39EDFE48" w14:textId="77777777" w:rsidR="00CE5FE7" w:rsidRPr="00E062F1" w:rsidRDefault="00CE5FE7" w:rsidP="00FF2E71">
            <w:pPr>
              <w:pStyle w:val="TAC"/>
            </w:pPr>
            <w:r w:rsidRPr="00E062F1">
              <w:t>CA_n</w:t>
            </w:r>
            <w:r w:rsidRPr="00E062F1">
              <w:rPr>
                <w:lang w:eastAsia="zh-CN"/>
              </w:rPr>
              <w:t>1</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7A40EC51" w14:textId="77777777" w:rsidR="00CE5FE7" w:rsidRPr="00E062F1" w:rsidRDefault="00CE5FE7" w:rsidP="00FF2E71">
            <w:pPr>
              <w:pStyle w:val="TAC"/>
              <w:rPr>
                <w:lang w:eastAsia="zh-CN"/>
              </w:rPr>
            </w:pPr>
            <w:r w:rsidRPr="00E062F1">
              <w:rPr>
                <w:lang w:eastAsia="zh-CN"/>
              </w:rPr>
              <w:t>n1</w:t>
            </w:r>
          </w:p>
        </w:tc>
        <w:tc>
          <w:tcPr>
            <w:tcW w:w="668" w:type="dxa"/>
            <w:tcBorders>
              <w:top w:val="single" w:sz="4" w:space="0" w:color="auto"/>
              <w:left w:val="single" w:sz="4" w:space="0" w:color="auto"/>
              <w:bottom w:val="single" w:sz="4" w:space="0" w:color="auto"/>
              <w:right w:val="single" w:sz="4" w:space="0" w:color="auto"/>
            </w:tcBorders>
            <w:vAlign w:val="center"/>
          </w:tcPr>
          <w:p w14:paraId="27B6C94D"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2A555BC7"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7AE9BBD"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996F35"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94C4462"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E82E75"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4B039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BD57D7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83B0E4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C9EAD2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E658D55"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8EBB96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633FE0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3A638ED"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E2ADC5"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3137F5"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C3C803A" w14:textId="77777777" w:rsidR="00CE5FE7" w:rsidRPr="00E062F1" w:rsidRDefault="00CE5FE7" w:rsidP="00FF2E71">
            <w:pPr>
              <w:pStyle w:val="TAC"/>
              <w:rPr>
                <w:lang w:eastAsia="zh-CN"/>
              </w:rPr>
            </w:pPr>
            <w:r w:rsidRPr="00E062F1">
              <w:rPr>
                <w:lang w:eastAsia="zh-CN"/>
              </w:rPr>
              <w:t>0</w:t>
            </w:r>
          </w:p>
        </w:tc>
      </w:tr>
      <w:tr w:rsidR="00CE5FE7" w:rsidRPr="00E062F1" w14:paraId="63C472F4" w14:textId="77777777" w:rsidTr="009D407F">
        <w:trPr>
          <w:trHeight w:val="125"/>
          <w:jc w:val="center"/>
        </w:trPr>
        <w:tc>
          <w:tcPr>
            <w:tcW w:w="1034" w:type="dxa"/>
            <w:vMerge/>
            <w:tcBorders>
              <w:left w:val="single" w:sz="4" w:space="0" w:color="auto"/>
              <w:right w:val="single" w:sz="4" w:space="0" w:color="auto"/>
            </w:tcBorders>
            <w:vAlign w:val="center"/>
          </w:tcPr>
          <w:p w14:paraId="4E22B47D"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4730743"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6BEA65BC"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A4DD9AE"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37A4AFC5"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3F7DDF3"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70A94C3"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BF9BC62"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BCB048"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C361D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58E65D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2E54A3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15DBFE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498E90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93063A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06C84D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E301CC5"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CC790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4CA623"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308E7252" w14:textId="77777777" w:rsidR="00CE5FE7" w:rsidRPr="00E062F1" w:rsidRDefault="00CE5FE7" w:rsidP="00FF2E71">
            <w:pPr>
              <w:pStyle w:val="TAC"/>
              <w:rPr>
                <w:lang w:eastAsia="zh-CN"/>
              </w:rPr>
            </w:pPr>
          </w:p>
        </w:tc>
      </w:tr>
      <w:tr w:rsidR="00CE5FE7" w:rsidRPr="00E062F1" w14:paraId="512029BD" w14:textId="77777777" w:rsidTr="009D407F">
        <w:trPr>
          <w:trHeight w:val="125"/>
          <w:jc w:val="center"/>
        </w:trPr>
        <w:tc>
          <w:tcPr>
            <w:tcW w:w="1034" w:type="dxa"/>
            <w:vMerge/>
            <w:tcBorders>
              <w:left w:val="single" w:sz="4" w:space="0" w:color="auto"/>
              <w:right w:val="single" w:sz="4" w:space="0" w:color="auto"/>
            </w:tcBorders>
            <w:vAlign w:val="center"/>
          </w:tcPr>
          <w:p w14:paraId="027AD934"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DEB5C35"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093D3F91"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DBC4DC8"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0C00BCAA"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352726B"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CFC303C"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1D364EF"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5D3F752"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C3DE1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82C791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D2D510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E8B2B5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C09F38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4D177B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2EA54F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2CA4505"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C6C0FC"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E6712A"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E904E7F" w14:textId="77777777" w:rsidR="00CE5FE7" w:rsidRPr="00E062F1" w:rsidRDefault="00CE5FE7" w:rsidP="00FF2E71">
            <w:pPr>
              <w:pStyle w:val="TAC"/>
              <w:rPr>
                <w:lang w:eastAsia="zh-CN"/>
              </w:rPr>
            </w:pPr>
          </w:p>
        </w:tc>
      </w:tr>
      <w:tr w:rsidR="00CE5FE7" w:rsidRPr="00E062F1" w14:paraId="3755A6B0" w14:textId="77777777" w:rsidTr="009D407F">
        <w:trPr>
          <w:trHeight w:val="125"/>
          <w:jc w:val="center"/>
        </w:trPr>
        <w:tc>
          <w:tcPr>
            <w:tcW w:w="1034" w:type="dxa"/>
            <w:vMerge/>
            <w:tcBorders>
              <w:left w:val="single" w:sz="4" w:space="0" w:color="auto"/>
              <w:right w:val="single" w:sz="4" w:space="0" w:color="auto"/>
            </w:tcBorders>
            <w:vAlign w:val="center"/>
          </w:tcPr>
          <w:p w14:paraId="59EE1C1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EB77AF0"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7FF41CF4" w14:textId="77777777" w:rsidR="00CE5FE7" w:rsidRPr="00E062F1" w:rsidRDefault="00CE5FE7" w:rsidP="00FF2E71">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vAlign w:val="center"/>
          </w:tcPr>
          <w:p w14:paraId="5307BFB0" w14:textId="77777777" w:rsidR="00CE5FE7" w:rsidRPr="00E062F1" w:rsidRDefault="00CE5FE7" w:rsidP="00FF2E71">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6B51B74C"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8F1E22F"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27EFD6A"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CCCAB44"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2D32EC9" w14:textId="77777777" w:rsidR="00CE5FE7" w:rsidRPr="00E062F1" w:rsidRDefault="00CE5FE7" w:rsidP="00FF2E71">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B6C21D"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041BE5C"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5309182"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4B0A03"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0CBCA24"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51691A1"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DDDC36D"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F9F02B1" w14:textId="77777777" w:rsidR="00CE5FE7" w:rsidRPr="00E062F1" w:rsidRDefault="00CE5FE7" w:rsidP="00FF2E71">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370ED4" w14:textId="77777777" w:rsidR="00CE5FE7" w:rsidRPr="00E062F1" w:rsidRDefault="00CE5FE7" w:rsidP="00FF2E71">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409C48" w14:textId="77777777" w:rsidR="00CE5FE7" w:rsidRPr="00E062F1" w:rsidRDefault="00CE5FE7" w:rsidP="00FF2E71">
            <w:pPr>
              <w:pStyle w:val="TAC"/>
              <w:rPr>
                <w:rFonts w:cs="Arial"/>
              </w:rPr>
            </w:pPr>
          </w:p>
        </w:tc>
        <w:tc>
          <w:tcPr>
            <w:tcW w:w="749" w:type="dxa"/>
            <w:vMerge/>
            <w:tcBorders>
              <w:left w:val="single" w:sz="4" w:space="0" w:color="auto"/>
              <w:right w:val="single" w:sz="4" w:space="0" w:color="auto"/>
            </w:tcBorders>
            <w:vAlign w:val="center"/>
          </w:tcPr>
          <w:p w14:paraId="6AB831A6" w14:textId="77777777" w:rsidR="00CE5FE7" w:rsidRPr="00E062F1" w:rsidRDefault="00CE5FE7" w:rsidP="00FF2E71">
            <w:pPr>
              <w:pStyle w:val="TAC"/>
              <w:rPr>
                <w:lang w:eastAsia="zh-CN"/>
              </w:rPr>
            </w:pPr>
          </w:p>
        </w:tc>
      </w:tr>
      <w:tr w:rsidR="00CE5FE7" w:rsidRPr="00E062F1" w14:paraId="740EA43F"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6BE891AA" w14:textId="77777777" w:rsidR="00CE5FE7" w:rsidRPr="00E062F1" w:rsidRDefault="00CE5FE7" w:rsidP="00FF2E71">
            <w:pPr>
              <w:pStyle w:val="TAC"/>
            </w:pPr>
          </w:p>
        </w:tc>
        <w:tc>
          <w:tcPr>
            <w:tcW w:w="1034" w:type="dxa"/>
            <w:vMerge/>
            <w:tcBorders>
              <w:left w:val="single" w:sz="4" w:space="0" w:color="auto"/>
              <w:bottom w:val="single" w:sz="4" w:space="0" w:color="auto"/>
              <w:right w:val="single" w:sz="4" w:space="0" w:color="auto"/>
            </w:tcBorders>
            <w:vAlign w:val="center"/>
          </w:tcPr>
          <w:p w14:paraId="54291DE5"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486CACD6"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C2F74FF" w14:textId="77777777" w:rsidR="00CE5FE7" w:rsidRPr="00E062F1" w:rsidRDefault="00CE5FE7" w:rsidP="00FF2E71">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13A819A8"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2ECEC4B"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631BDCE"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D4B6964"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1170E33" w14:textId="77777777" w:rsidR="00CE5FE7" w:rsidRPr="00E062F1" w:rsidRDefault="00CE5FE7" w:rsidP="00FF2E71">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C889184"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E4370BD"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C48B8D6" w14:textId="77777777" w:rsidR="00CE5FE7" w:rsidRPr="00E062F1" w:rsidRDefault="00CE5FE7" w:rsidP="00FF2E71">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E7A9B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E67496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B78699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5775F8F"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F99B01D" w14:textId="77777777" w:rsidR="00CE5FE7" w:rsidRPr="00E062F1" w:rsidRDefault="00CE5FE7" w:rsidP="00FF2E71">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062718" w14:textId="77777777" w:rsidR="00CE5FE7" w:rsidRPr="00E062F1" w:rsidRDefault="00CE5FE7" w:rsidP="00FF2E71">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16A666" w14:textId="77777777" w:rsidR="00CE5FE7" w:rsidRPr="00E062F1" w:rsidRDefault="00CE5FE7" w:rsidP="00FF2E71">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0FA795D" w14:textId="77777777" w:rsidR="00CE5FE7" w:rsidRPr="00E062F1" w:rsidRDefault="00CE5FE7" w:rsidP="00FF2E71">
            <w:pPr>
              <w:pStyle w:val="TAC"/>
              <w:rPr>
                <w:lang w:eastAsia="zh-CN"/>
              </w:rPr>
            </w:pPr>
          </w:p>
        </w:tc>
      </w:tr>
      <w:tr w:rsidR="00CE5FE7" w:rsidRPr="00E062F1" w14:paraId="7A361217"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0BFFF51"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10B2BF23"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345B6D2B" w14:textId="77777777" w:rsidR="00CE5FE7" w:rsidRPr="00E062F1" w:rsidRDefault="00CE5FE7" w:rsidP="00FF2E71">
            <w:pPr>
              <w:pStyle w:val="TAC"/>
              <w:rPr>
                <w:lang w:eastAsia="zh-CN"/>
              </w:rPr>
            </w:pPr>
            <w:r w:rsidRPr="00E062F1">
              <w:rPr>
                <w:lang w:eastAsia="zh-CN"/>
              </w:rPr>
              <w:t>n3</w:t>
            </w:r>
          </w:p>
        </w:tc>
        <w:tc>
          <w:tcPr>
            <w:tcW w:w="668" w:type="dxa"/>
            <w:tcBorders>
              <w:top w:val="single" w:sz="4" w:space="0" w:color="auto"/>
              <w:left w:val="single" w:sz="4" w:space="0" w:color="auto"/>
              <w:bottom w:val="single" w:sz="4" w:space="0" w:color="auto"/>
              <w:right w:val="single" w:sz="4" w:space="0" w:color="auto"/>
            </w:tcBorders>
            <w:vAlign w:val="center"/>
          </w:tcPr>
          <w:p w14:paraId="3277E117"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3C02FA5C"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94B6E71"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D8C8C8"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09B716E"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5B5B75"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9D070D2"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84EF8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2E69DB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43E010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9BB1BB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A2282E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904F93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EDA75C6"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E4F3E2"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6D25D5"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D511241" w14:textId="77777777" w:rsidR="00CE5FE7" w:rsidRPr="00E062F1" w:rsidRDefault="00CE5FE7" w:rsidP="00FF2E71">
            <w:pPr>
              <w:pStyle w:val="TAC"/>
              <w:rPr>
                <w:lang w:eastAsia="zh-CN"/>
              </w:rPr>
            </w:pPr>
            <w:r w:rsidRPr="00E062F1">
              <w:rPr>
                <w:lang w:eastAsia="zh-CN"/>
              </w:rPr>
              <w:t>0</w:t>
            </w:r>
          </w:p>
        </w:tc>
      </w:tr>
      <w:tr w:rsidR="00CE5FE7" w:rsidRPr="00E062F1" w14:paraId="4BF8A5AC" w14:textId="77777777" w:rsidTr="009D407F">
        <w:trPr>
          <w:trHeight w:val="125"/>
          <w:jc w:val="center"/>
        </w:trPr>
        <w:tc>
          <w:tcPr>
            <w:tcW w:w="1034" w:type="dxa"/>
            <w:vMerge/>
            <w:tcBorders>
              <w:left w:val="single" w:sz="4" w:space="0" w:color="auto"/>
              <w:right w:val="single" w:sz="4" w:space="0" w:color="auto"/>
            </w:tcBorders>
            <w:vAlign w:val="center"/>
          </w:tcPr>
          <w:p w14:paraId="0760EB54"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C30A971"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61E1292B"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5F53DA6"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7C4AD9C6"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E918447"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8C81AC"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C5749DA"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B8E3AB"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030F28"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694AE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96C0DF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160621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9A10B3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239040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05CEE9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839F378"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3E098E"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014097"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48179695" w14:textId="77777777" w:rsidR="00CE5FE7" w:rsidRPr="00E062F1" w:rsidRDefault="00CE5FE7" w:rsidP="00FF2E71">
            <w:pPr>
              <w:pStyle w:val="TAC"/>
              <w:rPr>
                <w:lang w:eastAsia="zh-CN"/>
              </w:rPr>
            </w:pPr>
          </w:p>
        </w:tc>
      </w:tr>
      <w:tr w:rsidR="00CE5FE7" w:rsidRPr="00E062F1" w14:paraId="04941CB9" w14:textId="77777777" w:rsidTr="009D407F">
        <w:trPr>
          <w:trHeight w:val="125"/>
          <w:jc w:val="center"/>
        </w:trPr>
        <w:tc>
          <w:tcPr>
            <w:tcW w:w="1034" w:type="dxa"/>
            <w:vMerge/>
            <w:tcBorders>
              <w:left w:val="single" w:sz="4" w:space="0" w:color="auto"/>
              <w:right w:val="single" w:sz="4" w:space="0" w:color="auto"/>
            </w:tcBorders>
            <w:vAlign w:val="center"/>
          </w:tcPr>
          <w:p w14:paraId="1CF8A5A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9F6EBC8"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60C00669"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1C2D12C"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69DF5575"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7DE467E"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431335"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944C46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E2E74D6"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45070B"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2BE78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55EA25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A863A6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A7B124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E79029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3660C31"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CEE6E65"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20DF42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5D5A3C"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445B7B40" w14:textId="77777777" w:rsidR="00CE5FE7" w:rsidRPr="00E062F1" w:rsidRDefault="00CE5FE7" w:rsidP="00FF2E71">
            <w:pPr>
              <w:pStyle w:val="TAC"/>
              <w:rPr>
                <w:lang w:eastAsia="zh-CN"/>
              </w:rPr>
            </w:pPr>
          </w:p>
        </w:tc>
      </w:tr>
      <w:tr w:rsidR="00CE5FE7" w:rsidRPr="00E062F1" w14:paraId="5FA0184C" w14:textId="77777777" w:rsidTr="009D407F">
        <w:trPr>
          <w:trHeight w:val="125"/>
          <w:jc w:val="center"/>
        </w:trPr>
        <w:tc>
          <w:tcPr>
            <w:tcW w:w="1034" w:type="dxa"/>
            <w:vMerge/>
            <w:tcBorders>
              <w:left w:val="single" w:sz="4" w:space="0" w:color="auto"/>
              <w:right w:val="single" w:sz="4" w:space="0" w:color="auto"/>
            </w:tcBorders>
            <w:vAlign w:val="center"/>
          </w:tcPr>
          <w:p w14:paraId="411E89D9"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4B9B1CDA"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18AEBAED" w14:textId="77777777" w:rsidR="00CE5FE7" w:rsidRPr="00E062F1" w:rsidRDefault="00CE5FE7" w:rsidP="00FF2E71">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vAlign w:val="center"/>
          </w:tcPr>
          <w:p w14:paraId="0245E6E0" w14:textId="77777777" w:rsidR="00CE5FE7" w:rsidRPr="00E062F1" w:rsidRDefault="00CE5FE7" w:rsidP="00FF2E71">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4EB6CB82"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5AA138B"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8BC99C1"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6636E48"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F8AB305" w14:textId="77777777" w:rsidR="00CE5FE7" w:rsidRPr="00E062F1" w:rsidRDefault="00CE5FE7" w:rsidP="00FF2E71">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702B230"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D7AC070"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9358333"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F6EE68"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024CC13"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EB5A289"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9292D00"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BB028F2" w14:textId="77777777" w:rsidR="00CE5FE7" w:rsidRPr="00E062F1" w:rsidRDefault="00CE5FE7" w:rsidP="00FF2E71">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1FC4DA" w14:textId="77777777" w:rsidR="00CE5FE7" w:rsidRPr="00E062F1" w:rsidRDefault="00CE5FE7" w:rsidP="00FF2E71">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CF9944" w14:textId="77777777" w:rsidR="00CE5FE7" w:rsidRPr="00E062F1" w:rsidRDefault="00CE5FE7" w:rsidP="00FF2E71">
            <w:pPr>
              <w:pStyle w:val="TAC"/>
              <w:rPr>
                <w:rFonts w:cs="Arial"/>
              </w:rPr>
            </w:pPr>
          </w:p>
        </w:tc>
        <w:tc>
          <w:tcPr>
            <w:tcW w:w="749" w:type="dxa"/>
            <w:vMerge/>
            <w:tcBorders>
              <w:left w:val="single" w:sz="4" w:space="0" w:color="auto"/>
              <w:right w:val="single" w:sz="4" w:space="0" w:color="auto"/>
            </w:tcBorders>
            <w:vAlign w:val="center"/>
          </w:tcPr>
          <w:p w14:paraId="303796C7" w14:textId="77777777" w:rsidR="00CE5FE7" w:rsidRPr="00E062F1" w:rsidRDefault="00CE5FE7" w:rsidP="00FF2E71">
            <w:pPr>
              <w:pStyle w:val="TAC"/>
              <w:rPr>
                <w:lang w:eastAsia="zh-CN"/>
              </w:rPr>
            </w:pPr>
          </w:p>
        </w:tc>
      </w:tr>
      <w:tr w:rsidR="00CE5FE7" w:rsidRPr="00E062F1" w14:paraId="56929A2B"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1BD10ACE" w14:textId="77777777" w:rsidR="00CE5FE7" w:rsidRPr="00E062F1" w:rsidRDefault="00CE5FE7" w:rsidP="00FF2E71">
            <w:pPr>
              <w:pStyle w:val="TAC"/>
            </w:pPr>
          </w:p>
        </w:tc>
        <w:tc>
          <w:tcPr>
            <w:tcW w:w="1034" w:type="dxa"/>
            <w:vMerge/>
            <w:tcBorders>
              <w:left w:val="single" w:sz="4" w:space="0" w:color="auto"/>
              <w:bottom w:val="single" w:sz="4" w:space="0" w:color="auto"/>
              <w:right w:val="single" w:sz="4" w:space="0" w:color="auto"/>
            </w:tcBorders>
            <w:vAlign w:val="center"/>
          </w:tcPr>
          <w:p w14:paraId="3D984997"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164C0E02"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EC228A2" w14:textId="77777777" w:rsidR="00CE5FE7" w:rsidRPr="00E062F1" w:rsidRDefault="00CE5FE7" w:rsidP="00FF2E71">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799DBABF"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31220CE"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9815C92"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2C92FCB"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0B3B6806" w14:textId="77777777" w:rsidR="00CE5FE7" w:rsidRPr="00E062F1" w:rsidRDefault="00CE5FE7" w:rsidP="00FF2E71">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1126987"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A670E20"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E95B04E" w14:textId="77777777" w:rsidR="00CE5FE7" w:rsidRPr="00E062F1" w:rsidRDefault="00CE5FE7" w:rsidP="00FF2E71">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F9954A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850C2CF"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D4E780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660B0C4"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66A1677" w14:textId="77777777" w:rsidR="00CE5FE7" w:rsidRPr="00E062F1" w:rsidRDefault="00CE5FE7" w:rsidP="00FF2E71">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EC7CBE" w14:textId="77777777" w:rsidR="00CE5FE7" w:rsidRPr="00E062F1" w:rsidRDefault="00CE5FE7" w:rsidP="00FF2E71">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7A50A0" w14:textId="77777777" w:rsidR="00CE5FE7" w:rsidRPr="00E062F1" w:rsidRDefault="00CE5FE7" w:rsidP="00FF2E71">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0C73EE88" w14:textId="77777777" w:rsidR="00CE5FE7" w:rsidRPr="00E062F1" w:rsidRDefault="00CE5FE7" w:rsidP="00FF2E71">
            <w:pPr>
              <w:pStyle w:val="TAC"/>
              <w:rPr>
                <w:lang w:eastAsia="zh-CN"/>
              </w:rPr>
            </w:pPr>
          </w:p>
        </w:tc>
      </w:tr>
      <w:tr w:rsidR="00CE5FE7" w:rsidRPr="00E062F1" w14:paraId="147E6EBE"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1313764"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6826D403"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14:paraId="34A06B61" w14:textId="77777777" w:rsidR="00CE5FE7" w:rsidRPr="00E062F1" w:rsidRDefault="00CE5FE7" w:rsidP="00FF2E71">
            <w:pPr>
              <w:pStyle w:val="TAC"/>
              <w:rPr>
                <w:lang w:eastAsia="zh-CN"/>
              </w:rPr>
            </w:pPr>
            <w:r w:rsidRPr="00E062F1">
              <w:rPr>
                <w:lang w:eastAsia="zh-CN"/>
              </w:rPr>
              <w:t>n3</w:t>
            </w:r>
          </w:p>
        </w:tc>
        <w:tc>
          <w:tcPr>
            <w:tcW w:w="668" w:type="dxa"/>
            <w:tcBorders>
              <w:top w:val="single" w:sz="4" w:space="0" w:color="auto"/>
              <w:left w:val="single" w:sz="4" w:space="0" w:color="auto"/>
              <w:bottom w:val="single" w:sz="4" w:space="0" w:color="auto"/>
              <w:right w:val="single" w:sz="4" w:space="0" w:color="auto"/>
            </w:tcBorders>
            <w:vAlign w:val="center"/>
          </w:tcPr>
          <w:p w14:paraId="09443E7C"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1A1DD126"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4ED57D4"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4F1C43"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5FBEB51"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7F4602"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ADB4C9"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FD58D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D44FC9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A9A8B8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5E700F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A1C346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7125FB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6EF5164"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612359C"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9F51B3"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20E2A6D" w14:textId="77777777" w:rsidR="00CE5FE7" w:rsidRPr="00E062F1" w:rsidRDefault="00CE5FE7" w:rsidP="00FF2E71">
            <w:pPr>
              <w:pStyle w:val="TAC"/>
              <w:rPr>
                <w:lang w:eastAsia="zh-CN"/>
              </w:rPr>
            </w:pPr>
            <w:r w:rsidRPr="00E062F1">
              <w:rPr>
                <w:lang w:eastAsia="zh-CN"/>
              </w:rPr>
              <w:t>0</w:t>
            </w:r>
          </w:p>
        </w:tc>
      </w:tr>
      <w:tr w:rsidR="00CE5FE7" w:rsidRPr="00E062F1" w14:paraId="7571D820" w14:textId="77777777" w:rsidTr="009D407F">
        <w:trPr>
          <w:trHeight w:val="125"/>
          <w:jc w:val="center"/>
        </w:trPr>
        <w:tc>
          <w:tcPr>
            <w:tcW w:w="1034" w:type="dxa"/>
            <w:vMerge/>
            <w:tcBorders>
              <w:left w:val="single" w:sz="4" w:space="0" w:color="auto"/>
              <w:right w:val="single" w:sz="4" w:space="0" w:color="auto"/>
            </w:tcBorders>
            <w:vAlign w:val="center"/>
          </w:tcPr>
          <w:p w14:paraId="516B2C04"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78469C0"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4DD9AB7D"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294B1DA"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0D77D110"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89C169F"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71CBA5D"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4264B25"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1D7740"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749D8E"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1CD191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449672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F06C8B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24ED8E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5E3767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243E88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23C5936"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37421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F00FAE"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4E964214" w14:textId="77777777" w:rsidR="00CE5FE7" w:rsidRPr="00E062F1" w:rsidRDefault="00CE5FE7" w:rsidP="00FF2E71">
            <w:pPr>
              <w:pStyle w:val="TAC"/>
              <w:rPr>
                <w:lang w:eastAsia="zh-CN"/>
              </w:rPr>
            </w:pPr>
          </w:p>
        </w:tc>
      </w:tr>
      <w:tr w:rsidR="00CE5FE7" w:rsidRPr="00E062F1" w14:paraId="577AF79D" w14:textId="77777777" w:rsidTr="009D407F">
        <w:trPr>
          <w:trHeight w:val="125"/>
          <w:jc w:val="center"/>
        </w:trPr>
        <w:tc>
          <w:tcPr>
            <w:tcW w:w="1034" w:type="dxa"/>
            <w:vMerge/>
            <w:tcBorders>
              <w:left w:val="single" w:sz="4" w:space="0" w:color="auto"/>
              <w:right w:val="single" w:sz="4" w:space="0" w:color="auto"/>
            </w:tcBorders>
            <w:vAlign w:val="center"/>
          </w:tcPr>
          <w:p w14:paraId="2B7D32D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D136B0B"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6CFE6D25"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7AE10DC"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6BC9C1D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61DD03C"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CA6F21"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1161CF4"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619FEC"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440EE0F"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F9A0A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895BD8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395A69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F25871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DBC3DB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99896CF"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DDE4A4E"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D57AA3"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CE9310"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52EC8A1A" w14:textId="77777777" w:rsidR="00CE5FE7" w:rsidRPr="00E062F1" w:rsidRDefault="00CE5FE7" w:rsidP="00FF2E71">
            <w:pPr>
              <w:pStyle w:val="TAC"/>
              <w:rPr>
                <w:lang w:eastAsia="zh-CN"/>
              </w:rPr>
            </w:pPr>
          </w:p>
        </w:tc>
      </w:tr>
      <w:tr w:rsidR="00CE5FE7" w:rsidRPr="00E062F1" w14:paraId="0AF5E647" w14:textId="77777777" w:rsidTr="009D407F">
        <w:trPr>
          <w:trHeight w:val="125"/>
          <w:jc w:val="center"/>
        </w:trPr>
        <w:tc>
          <w:tcPr>
            <w:tcW w:w="1034" w:type="dxa"/>
            <w:vMerge/>
            <w:tcBorders>
              <w:left w:val="single" w:sz="4" w:space="0" w:color="auto"/>
              <w:right w:val="single" w:sz="4" w:space="0" w:color="auto"/>
            </w:tcBorders>
            <w:vAlign w:val="center"/>
          </w:tcPr>
          <w:p w14:paraId="237A18A8"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E10979C"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7D950672" w14:textId="77777777" w:rsidR="00CE5FE7" w:rsidRPr="00E062F1" w:rsidRDefault="00CE5FE7" w:rsidP="00FF2E71">
            <w:pPr>
              <w:pStyle w:val="TAC"/>
              <w:rPr>
                <w:lang w:eastAsia="zh-CN"/>
              </w:rPr>
            </w:pPr>
            <w:r w:rsidRPr="00E062F1">
              <w:rPr>
                <w:lang w:eastAsia="zh-CN"/>
              </w:rPr>
              <w:t>n257</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59254E41" w14:textId="77777777" w:rsidR="00CE5FE7" w:rsidRPr="00E062F1" w:rsidRDefault="00CE5FE7" w:rsidP="00FF2E71">
            <w:pPr>
              <w:pStyle w:val="TAC"/>
              <w:rPr>
                <w:rFonts w:cs="Arial"/>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073803C9" w14:textId="77777777" w:rsidR="00CE5FE7" w:rsidRPr="00E062F1" w:rsidRDefault="00CE5FE7" w:rsidP="00FF2E71">
            <w:pPr>
              <w:pStyle w:val="TAC"/>
              <w:rPr>
                <w:lang w:eastAsia="zh-CN"/>
              </w:rPr>
            </w:pPr>
          </w:p>
        </w:tc>
      </w:tr>
      <w:tr w:rsidR="00CE5FE7" w:rsidRPr="00E062F1" w14:paraId="6AB7E07E"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68FE45F"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14:paraId="2938DB4B"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14:paraId="05418A5E" w14:textId="77777777" w:rsidR="00CE5FE7" w:rsidRPr="00E062F1" w:rsidRDefault="00CE5FE7" w:rsidP="00FF2E71">
            <w:pPr>
              <w:pStyle w:val="TAC"/>
              <w:rPr>
                <w:lang w:eastAsia="zh-CN"/>
              </w:rPr>
            </w:pPr>
            <w:r w:rsidRPr="00E062F1">
              <w:rPr>
                <w:lang w:eastAsia="zh-CN"/>
              </w:rPr>
              <w:t>n3</w:t>
            </w:r>
          </w:p>
        </w:tc>
        <w:tc>
          <w:tcPr>
            <w:tcW w:w="668" w:type="dxa"/>
            <w:tcBorders>
              <w:top w:val="single" w:sz="4" w:space="0" w:color="auto"/>
              <w:left w:val="single" w:sz="4" w:space="0" w:color="auto"/>
              <w:bottom w:val="single" w:sz="4" w:space="0" w:color="auto"/>
              <w:right w:val="single" w:sz="4" w:space="0" w:color="auto"/>
            </w:tcBorders>
            <w:vAlign w:val="center"/>
          </w:tcPr>
          <w:p w14:paraId="3E65DB84"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64A3269A"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20CBF01"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087A22"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6422BFD"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739E673E"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EEBA9AA"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D8A73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F93B54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09D7B5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492AFA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A6844D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D26FE3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BF48B8F"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F9AAA5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84B633"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D4E9507" w14:textId="77777777" w:rsidR="00CE5FE7" w:rsidRPr="00E062F1" w:rsidRDefault="00CE5FE7" w:rsidP="00FF2E71">
            <w:pPr>
              <w:pStyle w:val="TAC"/>
              <w:rPr>
                <w:lang w:eastAsia="zh-CN"/>
              </w:rPr>
            </w:pPr>
            <w:r w:rsidRPr="00E062F1">
              <w:rPr>
                <w:lang w:eastAsia="zh-CN"/>
              </w:rPr>
              <w:t>0</w:t>
            </w:r>
          </w:p>
        </w:tc>
      </w:tr>
      <w:tr w:rsidR="00CE5FE7" w:rsidRPr="00E062F1" w14:paraId="4B65EC26" w14:textId="77777777" w:rsidTr="009D407F">
        <w:trPr>
          <w:trHeight w:val="125"/>
          <w:jc w:val="center"/>
        </w:trPr>
        <w:tc>
          <w:tcPr>
            <w:tcW w:w="1034" w:type="dxa"/>
            <w:vMerge/>
            <w:tcBorders>
              <w:left w:val="single" w:sz="4" w:space="0" w:color="auto"/>
              <w:right w:val="single" w:sz="4" w:space="0" w:color="auto"/>
            </w:tcBorders>
            <w:vAlign w:val="center"/>
          </w:tcPr>
          <w:p w14:paraId="2B2C2F65"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9230590"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2F995748"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8B62333"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6E711E49"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4A3D0A8"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887382"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CC3F7B9"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65036892"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ECF864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5E1D9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57A2099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E57AB1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44C8AFF"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77D1E1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5F8672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59ABE68"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C8750D5"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34C5F0"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199A3167" w14:textId="77777777" w:rsidR="00CE5FE7" w:rsidRPr="00E062F1" w:rsidRDefault="00CE5FE7" w:rsidP="00FF2E71">
            <w:pPr>
              <w:pStyle w:val="TAC"/>
              <w:rPr>
                <w:lang w:eastAsia="zh-CN"/>
              </w:rPr>
            </w:pPr>
          </w:p>
        </w:tc>
      </w:tr>
      <w:tr w:rsidR="00CE5FE7" w:rsidRPr="00E062F1" w14:paraId="60DAE555" w14:textId="77777777" w:rsidTr="009D407F">
        <w:trPr>
          <w:trHeight w:val="125"/>
          <w:jc w:val="center"/>
        </w:trPr>
        <w:tc>
          <w:tcPr>
            <w:tcW w:w="1034" w:type="dxa"/>
            <w:vMerge/>
            <w:tcBorders>
              <w:left w:val="single" w:sz="4" w:space="0" w:color="auto"/>
              <w:right w:val="single" w:sz="4" w:space="0" w:color="auto"/>
            </w:tcBorders>
            <w:vAlign w:val="center"/>
          </w:tcPr>
          <w:p w14:paraId="20213C55"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6144A24"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436D28E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DC83B34"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159426B0"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F9CFDE2"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4C4C008"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B07F9B4"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3C033F8A"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63A9601B"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D8D6E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0B8653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D106D1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A34D67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814F41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6E4F42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877D8FC"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8CBFA57"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4F9752"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5C6D1C13" w14:textId="77777777" w:rsidR="00CE5FE7" w:rsidRPr="00E062F1" w:rsidRDefault="00CE5FE7" w:rsidP="00FF2E71">
            <w:pPr>
              <w:pStyle w:val="TAC"/>
              <w:rPr>
                <w:lang w:eastAsia="zh-CN"/>
              </w:rPr>
            </w:pPr>
          </w:p>
        </w:tc>
      </w:tr>
      <w:tr w:rsidR="00CE5FE7" w:rsidRPr="00E062F1" w14:paraId="66053664" w14:textId="77777777" w:rsidTr="009D407F">
        <w:trPr>
          <w:trHeight w:val="125"/>
          <w:jc w:val="center"/>
        </w:trPr>
        <w:tc>
          <w:tcPr>
            <w:tcW w:w="1034" w:type="dxa"/>
            <w:vMerge/>
            <w:tcBorders>
              <w:left w:val="single" w:sz="4" w:space="0" w:color="auto"/>
              <w:right w:val="single" w:sz="4" w:space="0" w:color="auto"/>
            </w:tcBorders>
            <w:vAlign w:val="center"/>
          </w:tcPr>
          <w:p w14:paraId="489CE55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46161C6F"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594D9727" w14:textId="77777777" w:rsidR="00CE5FE7" w:rsidRPr="00E062F1" w:rsidRDefault="00CE5FE7" w:rsidP="00FF2E71">
            <w:pPr>
              <w:pStyle w:val="TAC"/>
              <w:rPr>
                <w:lang w:eastAsia="zh-CN"/>
              </w:rPr>
            </w:pPr>
            <w:r w:rsidRPr="00E062F1">
              <w:rPr>
                <w:lang w:eastAsia="zh-CN"/>
              </w:rPr>
              <w:t>n257</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10ACA24A" w14:textId="77777777" w:rsidR="00CE5FE7" w:rsidRPr="00E062F1" w:rsidRDefault="00CE5FE7" w:rsidP="00FF2E71">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49DAB2AB" w14:textId="77777777" w:rsidR="00CE5FE7" w:rsidRPr="00E062F1" w:rsidRDefault="00CE5FE7" w:rsidP="00FF2E71">
            <w:pPr>
              <w:pStyle w:val="TAC"/>
              <w:rPr>
                <w:lang w:eastAsia="zh-CN"/>
              </w:rPr>
            </w:pPr>
          </w:p>
        </w:tc>
      </w:tr>
      <w:tr w:rsidR="00CE5FE7" w:rsidRPr="00E062F1" w14:paraId="79A6BA4A"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1048639"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14:paraId="559E2820"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14:paraId="2F76315D" w14:textId="77777777" w:rsidR="00CE5FE7" w:rsidRPr="00E062F1" w:rsidRDefault="00CE5FE7" w:rsidP="00FF2E71">
            <w:pPr>
              <w:pStyle w:val="TAC"/>
              <w:rPr>
                <w:lang w:eastAsia="zh-CN"/>
              </w:rPr>
            </w:pPr>
            <w:r w:rsidRPr="00E062F1">
              <w:rPr>
                <w:lang w:eastAsia="zh-CN"/>
              </w:rPr>
              <w:t>n3</w:t>
            </w:r>
          </w:p>
        </w:tc>
        <w:tc>
          <w:tcPr>
            <w:tcW w:w="668" w:type="dxa"/>
            <w:tcBorders>
              <w:top w:val="single" w:sz="4" w:space="0" w:color="auto"/>
              <w:left w:val="single" w:sz="4" w:space="0" w:color="auto"/>
              <w:bottom w:val="single" w:sz="4" w:space="0" w:color="auto"/>
              <w:right w:val="single" w:sz="4" w:space="0" w:color="auto"/>
            </w:tcBorders>
            <w:vAlign w:val="center"/>
          </w:tcPr>
          <w:p w14:paraId="6450792D"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E459C9E"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F966178"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260D09"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9CF074E"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465830E6"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058C12B"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7F771C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5AD3B88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759F9F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1D74F0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C0062C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5DABAA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3372EED"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70FEB8C"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CC5592"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1FB8840" w14:textId="77777777" w:rsidR="00CE5FE7" w:rsidRPr="00E062F1" w:rsidRDefault="00CE5FE7" w:rsidP="00FF2E71">
            <w:pPr>
              <w:pStyle w:val="TAC"/>
              <w:rPr>
                <w:lang w:eastAsia="zh-CN"/>
              </w:rPr>
            </w:pPr>
            <w:r w:rsidRPr="00E062F1">
              <w:rPr>
                <w:lang w:eastAsia="zh-CN"/>
              </w:rPr>
              <w:t>0</w:t>
            </w:r>
          </w:p>
        </w:tc>
      </w:tr>
      <w:tr w:rsidR="00CE5FE7" w:rsidRPr="00E062F1" w14:paraId="5E97C316" w14:textId="77777777" w:rsidTr="009D407F">
        <w:trPr>
          <w:trHeight w:val="125"/>
          <w:jc w:val="center"/>
        </w:trPr>
        <w:tc>
          <w:tcPr>
            <w:tcW w:w="1034" w:type="dxa"/>
            <w:vMerge/>
            <w:tcBorders>
              <w:left w:val="single" w:sz="4" w:space="0" w:color="auto"/>
              <w:right w:val="single" w:sz="4" w:space="0" w:color="auto"/>
            </w:tcBorders>
            <w:vAlign w:val="center"/>
          </w:tcPr>
          <w:p w14:paraId="0C45AE2F"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837F9F1"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467C8D95"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35070B6"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3000B8F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6C44361"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259B8CD"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7138523"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22E76270"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21B82A8C"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44F7C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3DE1781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DC9B19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DAE215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C42687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AAD7C5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C88B002"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2D52DB8"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47C262"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46F921F0" w14:textId="77777777" w:rsidR="00CE5FE7" w:rsidRPr="00E062F1" w:rsidRDefault="00CE5FE7" w:rsidP="00FF2E71">
            <w:pPr>
              <w:pStyle w:val="TAC"/>
              <w:rPr>
                <w:lang w:eastAsia="zh-CN"/>
              </w:rPr>
            </w:pPr>
          </w:p>
        </w:tc>
      </w:tr>
      <w:tr w:rsidR="00CE5FE7" w:rsidRPr="00E062F1" w14:paraId="1217BDED" w14:textId="77777777" w:rsidTr="009D407F">
        <w:trPr>
          <w:trHeight w:val="125"/>
          <w:jc w:val="center"/>
        </w:trPr>
        <w:tc>
          <w:tcPr>
            <w:tcW w:w="1034" w:type="dxa"/>
            <w:vMerge/>
            <w:tcBorders>
              <w:left w:val="single" w:sz="4" w:space="0" w:color="auto"/>
              <w:right w:val="single" w:sz="4" w:space="0" w:color="auto"/>
            </w:tcBorders>
            <w:vAlign w:val="center"/>
          </w:tcPr>
          <w:p w14:paraId="7F240718"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4311756"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0A58FC36"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2D05F6A"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5EE91709"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F259095"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F287593"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E33734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76D938D6"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06665ABD"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FB3B4D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C2D6E1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5E4C42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446635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B5EB40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B2DA18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09A6CDE"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F4F5CA9"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A29B56"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32DE0DA" w14:textId="77777777" w:rsidR="00CE5FE7" w:rsidRPr="00E062F1" w:rsidRDefault="00CE5FE7" w:rsidP="00FF2E71">
            <w:pPr>
              <w:pStyle w:val="TAC"/>
              <w:rPr>
                <w:lang w:eastAsia="zh-CN"/>
              </w:rPr>
            </w:pPr>
          </w:p>
        </w:tc>
      </w:tr>
      <w:tr w:rsidR="00CE5FE7" w:rsidRPr="00E062F1" w14:paraId="7E7F2BC7" w14:textId="77777777" w:rsidTr="009D407F">
        <w:trPr>
          <w:trHeight w:val="125"/>
          <w:jc w:val="center"/>
        </w:trPr>
        <w:tc>
          <w:tcPr>
            <w:tcW w:w="1034" w:type="dxa"/>
            <w:vMerge/>
            <w:tcBorders>
              <w:left w:val="single" w:sz="4" w:space="0" w:color="auto"/>
              <w:right w:val="single" w:sz="4" w:space="0" w:color="auto"/>
            </w:tcBorders>
            <w:vAlign w:val="center"/>
          </w:tcPr>
          <w:p w14:paraId="33DDDF74"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1D23204"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57D5AB3A" w14:textId="77777777" w:rsidR="00CE5FE7" w:rsidRPr="00E062F1" w:rsidRDefault="00CE5FE7" w:rsidP="00FF2E71">
            <w:pPr>
              <w:pStyle w:val="TAC"/>
              <w:rPr>
                <w:lang w:eastAsia="zh-CN"/>
              </w:rPr>
            </w:pPr>
            <w:r w:rsidRPr="00E062F1">
              <w:rPr>
                <w:lang w:eastAsia="zh-CN"/>
              </w:rPr>
              <w:t>n257</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3B16BFDD" w14:textId="77777777" w:rsidR="00CE5FE7" w:rsidRPr="00E062F1" w:rsidRDefault="00CE5FE7" w:rsidP="00FF2E71">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72CB5B6C" w14:textId="77777777" w:rsidR="00CE5FE7" w:rsidRPr="00E062F1" w:rsidRDefault="00CE5FE7" w:rsidP="00FF2E71">
            <w:pPr>
              <w:pStyle w:val="TAC"/>
              <w:rPr>
                <w:lang w:eastAsia="zh-CN"/>
              </w:rPr>
            </w:pPr>
          </w:p>
        </w:tc>
      </w:tr>
      <w:tr w:rsidR="00CE5FE7" w:rsidRPr="00E062F1" w14:paraId="700DD6A2"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FBF60B5"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14:paraId="1BEE03DB"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 xml:space="preserve">257H, </w:t>
            </w:r>
            <w:r w:rsidRPr="00E062F1">
              <w:t>CA_n</w:t>
            </w:r>
            <w:r w:rsidRPr="00E062F1">
              <w:rPr>
                <w:lang w:eastAsia="zh-CN"/>
              </w:rPr>
              <w:t>3</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14:paraId="1516A507" w14:textId="77777777" w:rsidR="00CE5FE7" w:rsidRPr="00E062F1" w:rsidRDefault="00CE5FE7" w:rsidP="00FF2E71">
            <w:pPr>
              <w:pStyle w:val="TAC"/>
              <w:rPr>
                <w:lang w:eastAsia="zh-CN"/>
              </w:rPr>
            </w:pPr>
            <w:r w:rsidRPr="00E062F1">
              <w:rPr>
                <w:lang w:eastAsia="zh-CN"/>
              </w:rPr>
              <w:t>n3</w:t>
            </w:r>
          </w:p>
        </w:tc>
        <w:tc>
          <w:tcPr>
            <w:tcW w:w="668" w:type="dxa"/>
            <w:tcBorders>
              <w:top w:val="single" w:sz="4" w:space="0" w:color="auto"/>
              <w:left w:val="single" w:sz="4" w:space="0" w:color="auto"/>
              <w:bottom w:val="single" w:sz="4" w:space="0" w:color="auto"/>
              <w:right w:val="single" w:sz="4" w:space="0" w:color="auto"/>
            </w:tcBorders>
            <w:vAlign w:val="center"/>
          </w:tcPr>
          <w:p w14:paraId="20C5C76D"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5E8057D1"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CB5E81B"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964553"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4EE622F"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08398789"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221139CF"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E3860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8998D7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5D5D12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6C65A0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2789E9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8694E8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AF6E0BF"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C18C658"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7DF856"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4ACB0F8" w14:textId="77777777" w:rsidR="00CE5FE7" w:rsidRPr="00E062F1" w:rsidRDefault="00CE5FE7" w:rsidP="00FF2E71">
            <w:pPr>
              <w:pStyle w:val="TAC"/>
              <w:rPr>
                <w:lang w:eastAsia="zh-CN"/>
              </w:rPr>
            </w:pPr>
            <w:r w:rsidRPr="00E062F1">
              <w:rPr>
                <w:lang w:eastAsia="zh-CN"/>
              </w:rPr>
              <w:t>0</w:t>
            </w:r>
          </w:p>
        </w:tc>
      </w:tr>
      <w:tr w:rsidR="00CE5FE7" w:rsidRPr="00E062F1" w14:paraId="09D5521E" w14:textId="77777777" w:rsidTr="009D407F">
        <w:trPr>
          <w:trHeight w:val="125"/>
          <w:jc w:val="center"/>
        </w:trPr>
        <w:tc>
          <w:tcPr>
            <w:tcW w:w="1034" w:type="dxa"/>
            <w:vMerge/>
            <w:tcBorders>
              <w:left w:val="single" w:sz="4" w:space="0" w:color="auto"/>
              <w:right w:val="single" w:sz="4" w:space="0" w:color="auto"/>
            </w:tcBorders>
            <w:vAlign w:val="center"/>
          </w:tcPr>
          <w:p w14:paraId="5DEFFC1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AA5CB5A"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257717DC"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4DB166E"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43F86D0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C7C659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B5116FC"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0EB9AF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59A3B769"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78C02942"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FBBB5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1A4DF37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B81B20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997D7A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138764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E1EA1E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8366E36"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B2F1683"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7F7409"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C934BF3" w14:textId="77777777" w:rsidR="00CE5FE7" w:rsidRPr="00E062F1" w:rsidRDefault="00CE5FE7" w:rsidP="00FF2E71">
            <w:pPr>
              <w:pStyle w:val="TAC"/>
              <w:rPr>
                <w:lang w:eastAsia="zh-CN"/>
              </w:rPr>
            </w:pPr>
          </w:p>
        </w:tc>
      </w:tr>
      <w:tr w:rsidR="00CE5FE7" w:rsidRPr="00E062F1" w14:paraId="68F91E09" w14:textId="77777777" w:rsidTr="009D407F">
        <w:trPr>
          <w:trHeight w:val="125"/>
          <w:jc w:val="center"/>
        </w:trPr>
        <w:tc>
          <w:tcPr>
            <w:tcW w:w="1034" w:type="dxa"/>
            <w:vMerge/>
            <w:tcBorders>
              <w:left w:val="single" w:sz="4" w:space="0" w:color="auto"/>
              <w:right w:val="single" w:sz="4" w:space="0" w:color="auto"/>
            </w:tcBorders>
            <w:vAlign w:val="center"/>
          </w:tcPr>
          <w:p w14:paraId="57BBFC26"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1C520EF"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628D5693"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33F38DD"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0B7572F8"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3C85129"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DE6D29"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E0E7A83"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4C7ECB68"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374E2A2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B2E33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5C2B94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A4A908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997DD5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21433D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C14BC8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2908A10"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E0D628C"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8A93CA"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9547AD5" w14:textId="77777777" w:rsidR="00CE5FE7" w:rsidRPr="00E062F1" w:rsidRDefault="00CE5FE7" w:rsidP="00FF2E71">
            <w:pPr>
              <w:pStyle w:val="TAC"/>
              <w:rPr>
                <w:lang w:eastAsia="zh-CN"/>
              </w:rPr>
            </w:pPr>
          </w:p>
        </w:tc>
      </w:tr>
      <w:tr w:rsidR="00CE5FE7" w:rsidRPr="00E062F1" w14:paraId="3F81DA83" w14:textId="77777777" w:rsidTr="009D407F">
        <w:trPr>
          <w:trHeight w:val="125"/>
          <w:jc w:val="center"/>
        </w:trPr>
        <w:tc>
          <w:tcPr>
            <w:tcW w:w="1034" w:type="dxa"/>
            <w:vMerge/>
            <w:tcBorders>
              <w:left w:val="single" w:sz="4" w:space="0" w:color="auto"/>
              <w:right w:val="single" w:sz="4" w:space="0" w:color="auto"/>
            </w:tcBorders>
            <w:vAlign w:val="center"/>
          </w:tcPr>
          <w:p w14:paraId="3802253F"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455BC3E5"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6C76F225" w14:textId="77777777" w:rsidR="00CE5FE7" w:rsidRPr="00E062F1" w:rsidRDefault="00CE5FE7" w:rsidP="00FF2E71">
            <w:pPr>
              <w:pStyle w:val="TAC"/>
              <w:rPr>
                <w:lang w:eastAsia="zh-CN"/>
              </w:rPr>
            </w:pPr>
            <w:r w:rsidRPr="00E062F1">
              <w:rPr>
                <w:lang w:eastAsia="zh-CN"/>
              </w:rPr>
              <w:t>n257</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2A3459FF" w14:textId="77777777" w:rsidR="00CE5FE7" w:rsidRPr="00E062F1" w:rsidRDefault="00CE5FE7" w:rsidP="00FF2E71">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356D5C7C" w14:textId="77777777" w:rsidR="00CE5FE7" w:rsidRPr="00E062F1" w:rsidRDefault="00CE5FE7" w:rsidP="00FF2E71">
            <w:pPr>
              <w:pStyle w:val="TAC"/>
              <w:rPr>
                <w:lang w:eastAsia="zh-CN"/>
              </w:rPr>
            </w:pPr>
          </w:p>
        </w:tc>
      </w:tr>
      <w:tr w:rsidR="00CE5FE7" w:rsidRPr="00E062F1" w14:paraId="2FB9A43E"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3A8A8C8" w14:textId="77777777" w:rsidR="00CE5FE7" w:rsidRPr="00E062F1" w:rsidRDefault="00CE5FE7" w:rsidP="00FF2E71">
            <w:pPr>
              <w:pStyle w:val="TAC"/>
            </w:pPr>
            <w:r w:rsidRPr="00E062F1">
              <w:t>CA_n</w:t>
            </w:r>
            <w:r w:rsidRPr="00E062F1">
              <w:rPr>
                <w:lang w:eastAsia="zh-CN"/>
              </w:rPr>
              <w:t>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285FEEA7" w14:textId="77777777" w:rsidR="00CE5FE7" w:rsidRPr="00E062F1" w:rsidRDefault="00CE5FE7" w:rsidP="00FF2E71">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14:paraId="03534906"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2D25222E"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049CFEA2"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5E12EA6"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C746B5"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9F074A1"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28B72D77"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657F41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73AEEB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3AE5BC3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A71CDD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AF183E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E5CDDA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BB008C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B4D0A69"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5955BB9"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ECB287"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C89DB94" w14:textId="77777777" w:rsidR="00CE5FE7" w:rsidRPr="00E062F1" w:rsidRDefault="00CE5FE7" w:rsidP="00FF2E71">
            <w:pPr>
              <w:pStyle w:val="TAC"/>
              <w:rPr>
                <w:lang w:eastAsia="zh-CN"/>
              </w:rPr>
            </w:pPr>
            <w:r w:rsidRPr="00E062F1">
              <w:rPr>
                <w:lang w:eastAsia="zh-CN"/>
              </w:rPr>
              <w:t>0</w:t>
            </w:r>
          </w:p>
        </w:tc>
      </w:tr>
      <w:tr w:rsidR="00CE5FE7" w:rsidRPr="00E062F1" w14:paraId="49E13770" w14:textId="77777777" w:rsidTr="009D407F">
        <w:trPr>
          <w:trHeight w:val="125"/>
          <w:jc w:val="center"/>
        </w:trPr>
        <w:tc>
          <w:tcPr>
            <w:tcW w:w="1034" w:type="dxa"/>
            <w:vMerge/>
            <w:tcBorders>
              <w:left w:val="single" w:sz="4" w:space="0" w:color="auto"/>
              <w:right w:val="single" w:sz="4" w:space="0" w:color="auto"/>
            </w:tcBorders>
            <w:vAlign w:val="center"/>
          </w:tcPr>
          <w:p w14:paraId="7FDEB271"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D7083AD"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0078499C"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1AC9D45"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761A315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5E4A532"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A260AF"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363D42B"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07CF511D"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76770B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65B281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21EDD5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51F2A2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7A0ED31"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3B82E2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BCFF86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4790D30"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2FBC3C0"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918A5F"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4D762E76" w14:textId="77777777" w:rsidR="00CE5FE7" w:rsidRPr="00E062F1" w:rsidRDefault="00CE5FE7" w:rsidP="00FF2E71">
            <w:pPr>
              <w:pStyle w:val="TAC"/>
              <w:rPr>
                <w:lang w:eastAsia="zh-CN"/>
              </w:rPr>
            </w:pPr>
          </w:p>
        </w:tc>
      </w:tr>
      <w:tr w:rsidR="00CE5FE7" w:rsidRPr="00E062F1" w14:paraId="7CFEA4FD" w14:textId="77777777" w:rsidTr="009D407F">
        <w:trPr>
          <w:trHeight w:val="125"/>
          <w:jc w:val="center"/>
        </w:trPr>
        <w:tc>
          <w:tcPr>
            <w:tcW w:w="1034" w:type="dxa"/>
            <w:vMerge/>
            <w:tcBorders>
              <w:left w:val="single" w:sz="4" w:space="0" w:color="auto"/>
              <w:right w:val="single" w:sz="4" w:space="0" w:color="auto"/>
            </w:tcBorders>
            <w:vAlign w:val="center"/>
          </w:tcPr>
          <w:p w14:paraId="6018A3F8"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C574A98"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2BD57978"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7A1B8AD"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523694A5"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2F168F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253A7B6"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E55D9D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E93F0F0"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C8F188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8ADD2A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1F7847E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46B824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B72707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051F47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31CC55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1CB45FE"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E48DB45"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0B02C"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4743541D" w14:textId="77777777" w:rsidR="00CE5FE7" w:rsidRPr="00E062F1" w:rsidRDefault="00CE5FE7" w:rsidP="00FF2E71">
            <w:pPr>
              <w:pStyle w:val="TAC"/>
              <w:rPr>
                <w:lang w:eastAsia="zh-CN"/>
              </w:rPr>
            </w:pPr>
          </w:p>
        </w:tc>
      </w:tr>
      <w:tr w:rsidR="00CE5FE7" w:rsidRPr="00E062F1" w14:paraId="7D97EEBB" w14:textId="77777777" w:rsidTr="009D407F">
        <w:trPr>
          <w:trHeight w:val="125"/>
          <w:jc w:val="center"/>
        </w:trPr>
        <w:tc>
          <w:tcPr>
            <w:tcW w:w="1034" w:type="dxa"/>
            <w:vMerge/>
            <w:tcBorders>
              <w:left w:val="single" w:sz="4" w:space="0" w:color="auto"/>
              <w:right w:val="single" w:sz="4" w:space="0" w:color="auto"/>
            </w:tcBorders>
            <w:vAlign w:val="center"/>
          </w:tcPr>
          <w:p w14:paraId="500C708D"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846A7C5"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199EDC2D" w14:textId="77777777" w:rsidR="00CE5FE7" w:rsidRPr="00E062F1" w:rsidRDefault="00CE5FE7" w:rsidP="00FF2E71">
            <w:pPr>
              <w:pStyle w:val="TAC"/>
              <w:rPr>
                <w:lang w:eastAsia="zh-CN"/>
              </w:rPr>
            </w:pPr>
            <w:r w:rsidRPr="00E062F1">
              <w:rPr>
                <w:lang w:eastAsia="zh-CN"/>
              </w:rPr>
              <w:t>n260</w:t>
            </w:r>
          </w:p>
        </w:tc>
        <w:tc>
          <w:tcPr>
            <w:tcW w:w="668" w:type="dxa"/>
            <w:tcBorders>
              <w:top w:val="single" w:sz="4" w:space="0" w:color="auto"/>
              <w:left w:val="single" w:sz="4" w:space="0" w:color="auto"/>
              <w:bottom w:val="single" w:sz="4" w:space="0" w:color="auto"/>
              <w:right w:val="single" w:sz="4" w:space="0" w:color="auto"/>
            </w:tcBorders>
            <w:vAlign w:val="center"/>
          </w:tcPr>
          <w:p w14:paraId="7E71793E" w14:textId="77777777" w:rsidR="00CE5FE7" w:rsidRPr="00E062F1" w:rsidRDefault="00CE5FE7" w:rsidP="00FF2E71">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624549FD"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7346287"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FB492EF"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D75B603"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07D46D1B" w14:textId="77777777" w:rsidR="00CE5FE7" w:rsidRPr="00E062F1" w:rsidRDefault="00CE5FE7" w:rsidP="00FF2E71">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B6A5A61"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A1A3692"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1AAC5848"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C38271"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7702369"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40B3E60"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2E64AA70"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66EB620D" w14:textId="77777777" w:rsidR="00CE5FE7" w:rsidRPr="00E062F1" w:rsidRDefault="00CE5FE7" w:rsidP="00FF2E71">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6F1D84FB" w14:textId="77777777" w:rsidR="00CE5FE7" w:rsidRPr="00E062F1" w:rsidRDefault="00CE5FE7" w:rsidP="00FF2E71">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837F7A" w14:textId="77777777" w:rsidR="00CE5FE7" w:rsidRPr="00E062F1" w:rsidRDefault="00CE5FE7" w:rsidP="00FF2E71">
            <w:pPr>
              <w:pStyle w:val="TAC"/>
              <w:rPr>
                <w:rFonts w:cs="Arial"/>
              </w:rPr>
            </w:pPr>
          </w:p>
        </w:tc>
        <w:tc>
          <w:tcPr>
            <w:tcW w:w="749" w:type="dxa"/>
            <w:vMerge/>
            <w:tcBorders>
              <w:left w:val="single" w:sz="4" w:space="0" w:color="auto"/>
              <w:right w:val="single" w:sz="4" w:space="0" w:color="auto"/>
            </w:tcBorders>
            <w:vAlign w:val="center"/>
          </w:tcPr>
          <w:p w14:paraId="01BE538D" w14:textId="77777777" w:rsidR="00CE5FE7" w:rsidRPr="00E062F1" w:rsidRDefault="00CE5FE7" w:rsidP="00FF2E71">
            <w:pPr>
              <w:pStyle w:val="TAC"/>
              <w:rPr>
                <w:lang w:eastAsia="zh-CN"/>
              </w:rPr>
            </w:pPr>
          </w:p>
        </w:tc>
      </w:tr>
      <w:tr w:rsidR="00CE5FE7" w:rsidRPr="00E062F1" w14:paraId="0EE75B7C"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48AE8A13" w14:textId="77777777" w:rsidR="00CE5FE7" w:rsidRPr="00E062F1" w:rsidRDefault="00CE5FE7" w:rsidP="00FF2E71">
            <w:pPr>
              <w:pStyle w:val="TAC"/>
            </w:pPr>
          </w:p>
        </w:tc>
        <w:tc>
          <w:tcPr>
            <w:tcW w:w="1034" w:type="dxa"/>
            <w:vMerge/>
            <w:tcBorders>
              <w:left w:val="single" w:sz="4" w:space="0" w:color="auto"/>
              <w:bottom w:val="single" w:sz="4" w:space="0" w:color="auto"/>
              <w:right w:val="single" w:sz="4" w:space="0" w:color="auto"/>
            </w:tcBorders>
            <w:vAlign w:val="center"/>
          </w:tcPr>
          <w:p w14:paraId="6AF3DB55"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28324351"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B4D4295" w14:textId="77777777" w:rsidR="00CE5FE7" w:rsidRPr="00E062F1" w:rsidRDefault="00CE5FE7" w:rsidP="00FF2E71">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4E0024E5"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6944C11"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2371114"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596EB22"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tcPr>
          <w:p w14:paraId="09C73A0B" w14:textId="77777777" w:rsidR="00CE5FE7" w:rsidRPr="00E062F1" w:rsidRDefault="00CE5FE7" w:rsidP="00FF2E71">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B0A5E6F"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7D5A922"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tcPr>
          <w:p w14:paraId="7AC64AE6" w14:textId="77777777" w:rsidR="00CE5FE7" w:rsidRPr="00E062F1" w:rsidRDefault="00CE5FE7" w:rsidP="00FF2E71">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3459A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761596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CB0960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D790FF7"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08666D1F" w14:textId="77777777" w:rsidR="00CE5FE7" w:rsidRPr="00E062F1" w:rsidRDefault="00CE5FE7" w:rsidP="00FF2E71">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5C74F170" w14:textId="77777777" w:rsidR="00CE5FE7" w:rsidRPr="00E062F1" w:rsidRDefault="00CE5FE7" w:rsidP="00FF2E71">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5F31DA" w14:textId="77777777" w:rsidR="00CE5FE7" w:rsidRPr="00E062F1" w:rsidRDefault="00CE5FE7" w:rsidP="00FF2E71">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8083BB5" w14:textId="77777777" w:rsidR="00CE5FE7" w:rsidRPr="00E062F1" w:rsidRDefault="00CE5FE7" w:rsidP="00FF2E71">
            <w:pPr>
              <w:pStyle w:val="TAC"/>
              <w:rPr>
                <w:lang w:eastAsia="zh-CN"/>
              </w:rPr>
            </w:pPr>
          </w:p>
        </w:tc>
      </w:tr>
      <w:tr w:rsidR="00CE5FE7" w:rsidRPr="00E062F1" w14:paraId="3B01FD3C"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CAD5785" w14:textId="77777777" w:rsidR="00CE5FE7" w:rsidRPr="00E062F1" w:rsidRDefault="00CE5FE7" w:rsidP="00FF2E71">
            <w:pPr>
              <w:pStyle w:val="TAC"/>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0103815B" w14:textId="77777777" w:rsidR="00CE5FE7" w:rsidRPr="00E062F1" w:rsidRDefault="00CE5FE7" w:rsidP="00FF2E71">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14:paraId="7E863315"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7D62A137"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4BCFB8A3"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AEB1037"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DA075E"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5595E85"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208BBEBA"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C20B81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E423D7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E3DD20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4AF4CD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4244021"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DBD124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972CA91"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3D1ECEC"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77B082F"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F59C83"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A82123A" w14:textId="77777777" w:rsidR="00CE5FE7" w:rsidRPr="00E062F1" w:rsidRDefault="00CE5FE7" w:rsidP="00FF2E71">
            <w:pPr>
              <w:pStyle w:val="TAC"/>
              <w:rPr>
                <w:lang w:eastAsia="zh-CN"/>
              </w:rPr>
            </w:pPr>
            <w:r w:rsidRPr="00E062F1">
              <w:rPr>
                <w:lang w:eastAsia="zh-CN"/>
              </w:rPr>
              <w:t>0</w:t>
            </w:r>
          </w:p>
        </w:tc>
      </w:tr>
      <w:tr w:rsidR="00CE5FE7" w:rsidRPr="00E062F1" w14:paraId="667F6C42" w14:textId="77777777" w:rsidTr="009D407F">
        <w:trPr>
          <w:trHeight w:val="125"/>
          <w:jc w:val="center"/>
        </w:trPr>
        <w:tc>
          <w:tcPr>
            <w:tcW w:w="1034" w:type="dxa"/>
            <w:vMerge/>
            <w:tcBorders>
              <w:left w:val="single" w:sz="4" w:space="0" w:color="auto"/>
              <w:right w:val="single" w:sz="4" w:space="0" w:color="auto"/>
            </w:tcBorders>
            <w:vAlign w:val="center"/>
          </w:tcPr>
          <w:p w14:paraId="565CA92F"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BD3475E"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3365AC14"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E874751"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06C7D648"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B743231"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B657D1"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553DAD9"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6CFF7C4A"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0500B5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9CF9DD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CE5F78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D569E8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F0CBE2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6E84DA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8F7542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363882C"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C6BE870"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C0CC1B"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79630338" w14:textId="77777777" w:rsidR="00CE5FE7" w:rsidRPr="00E062F1" w:rsidRDefault="00CE5FE7" w:rsidP="00FF2E71">
            <w:pPr>
              <w:pStyle w:val="TAC"/>
              <w:rPr>
                <w:lang w:eastAsia="zh-CN"/>
              </w:rPr>
            </w:pPr>
          </w:p>
        </w:tc>
      </w:tr>
      <w:tr w:rsidR="00CE5FE7" w:rsidRPr="00E062F1" w14:paraId="68C2FAA9" w14:textId="77777777" w:rsidTr="009D407F">
        <w:trPr>
          <w:trHeight w:val="125"/>
          <w:jc w:val="center"/>
        </w:trPr>
        <w:tc>
          <w:tcPr>
            <w:tcW w:w="1034" w:type="dxa"/>
            <w:vMerge/>
            <w:tcBorders>
              <w:left w:val="single" w:sz="4" w:space="0" w:color="auto"/>
              <w:right w:val="single" w:sz="4" w:space="0" w:color="auto"/>
            </w:tcBorders>
            <w:vAlign w:val="center"/>
          </w:tcPr>
          <w:p w14:paraId="416915FD"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77D67F8"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210A85DD"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BBE3100"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A6A8BF1"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487663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968C7EE"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3CAFD0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5D58FFD4"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A5B5A8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DABF5A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8FD06D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DFCAF9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1E8F7E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17ABCF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CB0597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4646512"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A864AB7"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ED2CE3"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1DFFB92" w14:textId="77777777" w:rsidR="00CE5FE7" w:rsidRPr="00E062F1" w:rsidRDefault="00CE5FE7" w:rsidP="00FF2E71">
            <w:pPr>
              <w:pStyle w:val="TAC"/>
              <w:rPr>
                <w:lang w:eastAsia="zh-CN"/>
              </w:rPr>
            </w:pPr>
          </w:p>
        </w:tc>
      </w:tr>
      <w:tr w:rsidR="00CE5FE7" w:rsidRPr="00E062F1" w14:paraId="44EFD1D1" w14:textId="77777777" w:rsidTr="009D407F">
        <w:trPr>
          <w:trHeight w:val="125"/>
          <w:jc w:val="center"/>
        </w:trPr>
        <w:tc>
          <w:tcPr>
            <w:tcW w:w="1034" w:type="dxa"/>
            <w:vMerge/>
            <w:tcBorders>
              <w:left w:val="single" w:sz="4" w:space="0" w:color="auto"/>
              <w:right w:val="single" w:sz="4" w:space="0" w:color="auto"/>
            </w:tcBorders>
            <w:vAlign w:val="center"/>
          </w:tcPr>
          <w:p w14:paraId="1B17117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F04F30A"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5BECC26A" w14:textId="77777777" w:rsidR="00CE5FE7" w:rsidRPr="00E062F1" w:rsidRDefault="00CE5FE7" w:rsidP="00FF2E71">
            <w:pPr>
              <w:pStyle w:val="TAC"/>
              <w:rPr>
                <w:lang w:eastAsia="zh-CN"/>
              </w:rPr>
            </w:pPr>
            <w:r w:rsidRPr="00E062F1">
              <w:rPr>
                <w:lang w:eastAsia="zh-CN"/>
              </w:rPr>
              <w:t>n260</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24EB390C"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6EF84158" w14:textId="77777777" w:rsidR="00CE5FE7" w:rsidRPr="00E062F1" w:rsidRDefault="00CE5FE7" w:rsidP="00FF2E71">
            <w:pPr>
              <w:pStyle w:val="TAC"/>
              <w:rPr>
                <w:lang w:eastAsia="zh-CN"/>
              </w:rPr>
            </w:pPr>
          </w:p>
        </w:tc>
      </w:tr>
      <w:tr w:rsidR="00CE5FE7" w:rsidRPr="00E062F1" w14:paraId="25F763D6"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F511AB7"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257AA584"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6D2C73EB"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5D67FCB3"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9564274"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D405DC3"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5A0B56"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E71A1B4"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685570D2"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0D6210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1BCC86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26000B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80921C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161EEA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50DD70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EFE4D1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CE0D56F"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868C7E3"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C90AA8"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9AABBE6" w14:textId="77777777" w:rsidR="00CE5FE7" w:rsidRPr="00E062F1" w:rsidRDefault="00CE5FE7" w:rsidP="00FF2E71">
            <w:pPr>
              <w:pStyle w:val="TAC"/>
              <w:rPr>
                <w:lang w:eastAsia="zh-CN"/>
              </w:rPr>
            </w:pPr>
            <w:r w:rsidRPr="00E062F1">
              <w:rPr>
                <w:lang w:eastAsia="zh-CN"/>
              </w:rPr>
              <w:t>0</w:t>
            </w:r>
          </w:p>
        </w:tc>
      </w:tr>
      <w:tr w:rsidR="00CE5FE7" w:rsidRPr="00E062F1" w14:paraId="4BE61F7A" w14:textId="77777777" w:rsidTr="009D407F">
        <w:trPr>
          <w:trHeight w:val="125"/>
          <w:jc w:val="center"/>
        </w:trPr>
        <w:tc>
          <w:tcPr>
            <w:tcW w:w="1034" w:type="dxa"/>
            <w:vMerge/>
            <w:tcBorders>
              <w:left w:val="single" w:sz="4" w:space="0" w:color="auto"/>
              <w:right w:val="single" w:sz="4" w:space="0" w:color="auto"/>
            </w:tcBorders>
            <w:vAlign w:val="center"/>
          </w:tcPr>
          <w:p w14:paraId="1EBDD73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3F55375"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258F957C"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06671C5"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45273D20"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D60D51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6DA7185"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541E9B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1CAECDC5"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918C75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6A37CF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8FCEF9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A81072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2FBD74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27DB70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BE335E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6988949"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4D77463"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98BCA6"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168A1F79" w14:textId="77777777" w:rsidR="00CE5FE7" w:rsidRPr="00E062F1" w:rsidRDefault="00CE5FE7" w:rsidP="00FF2E71">
            <w:pPr>
              <w:pStyle w:val="TAC"/>
              <w:rPr>
                <w:lang w:eastAsia="zh-CN"/>
              </w:rPr>
            </w:pPr>
          </w:p>
        </w:tc>
      </w:tr>
      <w:tr w:rsidR="00CE5FE7" w:rsidRPr="00E062F1" w14:paraId="6E9C43E3" w14:textId="77777777" w:rsidTr="009D407F">
        <w:trPr>
          <w:trHeight w:val="125"/>
          <w:jc w:val="center"/>
        </w:trPr>
        <w:tc>
          <w:tcPr>
            <w:tcW w:w="1034" w:type="dxa"/>
            <w:vMerge/>
            <w:tcBorders>
              <w:left w:val="single" w:sz="4" w:space="0" w:color="auto"/>
              <w:right w:val="single" w:sz="4" w:space="0" w:color="auto"/>
            </w:tcBorders>
            <w:vAlign w:val="center"/>
          </w:tcPr>
          <w:p w14:paraId="56525FD7"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13390C0"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2244E0D5"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771FF01"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B50A8F8"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06F299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39BEE5C"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0140B1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BFAA975"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A43AC2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12FDB9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407E2A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D8F26B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7CD1E1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3087E8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7EB960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3E85ECC"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489651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F7166B"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323C728" w14:textId="77777777" w:rsidR="00CE5FE7" w:rsidRPr="00E062F1" w:rsidRDefault="00CE5FE7" w:rsidP="00FF2E71">
            <w:pPr>
              <w:pStyle w:val="TAC"/>
              <w:rPr>
                <w:lang w:eastAsia="zh-CN"/>
              </w:rPr>
            </w:pPr>
          </w:p>
        </w:tc>
      </w:tr>
      <w:tr w:rsidR="00CE5FE7" w:rsidRPr="00E062F1" w14:paraId="16A4BFC4" w14:textId="77777777" w:rsidTr="009D407F">
        <w:trPr>
          <w:trHeight w:val="125"/>
          <w:jc w:val="center"/>
        </w:trPr>
        <w:tc>
          <w:tcPr>
            <w:tcW w:w="1034" w:type="dxa"/>
            <w:vMerge/>
            <w:tcBorders>
              <w:left w:val="single" w:sz="4" w:space="0" w:color="auto"/>
              <w:right w:val="single" w:sz="4" w:space="0" w:color="auto"/>
            </w:tcBorders>
            <w:vAlign w:val="center"/>
          </w:tcPr>
          <w:p w14:paraId="7BE54D0E"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6C9FA03"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2D891C88" w14:textId="77777777" w:rsidR="00CE5FE7" w:rsidRPr="00E062F1" w:rsidRDefault="00CE5FE7" w:rsidP="00FF2E71">
            <w:pPr>
              <w:pStyle w:val="TAC"/>
              <w:rPr>
                <w:lang w:eastAsia="zh-CN"/>
              </w:rPr>
            </w:pPr>
            <w:r w:rsidRPr="00E062F1">
              <w:rPr>
                <w:lang w:eastAsia="zh-CN"/>
              </w:rPr>
              <w:t>n260</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00186647"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43184F3D" w14:textId="77777777" w:rsidR="00CE5FE7" w:rsidRPr="00E062F1" w:rsidRDefault="00CE5FE7" w:rsidP="00FF2E71">
            <w:pPr>
              <w:pStyle w:val="TAC"/>
              <w:rPr>
                <w:lang w:eastAsia="zh-CN"/>
              </w:rPr>
            </w:pPr>
          </w:p>
        </w:tc>
      </w:tr>
      <w:tr w:rsidR="00CE5FE7" w:rsidRPr="00E062F1" w14:paraId="2DB62C24"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95D72D5"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210B2ACD"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4475B0A5"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7206904A"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00DA6BBC"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663C0B8"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E5403D"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4DE50F5"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4FD496F4"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9AFE13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B5FB4E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1ABC50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5B37A5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168FD5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3CB3FF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761559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C1CAB76"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2EABD84"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7516CC"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0F8392C" w14:textId="77777777" w:rsidR="00CE5FE7" w:rsidRPr="00E062F1" w:rsidRDefault="00CE5FE7" w:rsidP="00FF2E71">
            <w:pPr>
              <w:pStyle w:val="TAC"/>
              <w:rPr>
                <w:lang w:eastAsia="zh-CN"/>
              </w:rPr>
            </w:pPr>
            <w:r w:rsidRPr="00E062F1">
              <w:rPr>
                <w:lang w:eastAsia="zh-CN"/>
              </w:rPr>
              <w:t>0</w:t>
            </w:r>
          </w:p>
        </w:tc>
      </w:tr>
      <w:tr w:rsidR="00CE5FE7" w:rsidRPr="00E062F1" w14:paraId="7DCC9866" w14:textId="77777777" w:rsidTr="009D407F">
        <w:trPr>
          <w:trHeight w:val="125"/>
          <w:jc w:val="center"/>
        </w:trPr>
        <w:tc>
          <w:tcPr>
            <w:tcW w:w="1034" w:type="dxa"/>
            <w:vMerge/>
            <w:tcBorders>
              <w:left w:val="single" w:sz="4" w:space="0" w:color="auto"/>
              <w:right w:val="single" w:sz="4" w:space="0" w:color="auto"/>
            </w:tcBorders>
            <w:vAlign w:val="center"/>
          </w:tcPr>
          <w:p w14:paraId="40C82723"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9923D2F"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5A421B40"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51C44A9"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1882DC2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F441543"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F0906C"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4E1341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6E96FF75"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1D32DC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D910CE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10A7F3C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640ADB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A54AF0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DCA805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CA9A42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30B4842"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2DFC886"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1C672A"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2AE8FBB" w14:textId="77777777" w:rsidR="00CE5FE7" w:rsidRPr="00E062F1" w:rsidRDefault="00CE5FE7" w:rsidP="00FF2E71">
            <w:pPr>
              <w:pStyle w:val="TAC"/>
              <w:rPr>
                <w:lang w:eastAsia="zh-CN"/>
              </w:rPr>
            </w:pPr>
          </w:p>
        </w:tc>
      </w:tr>
      <w:tr w:rsidR="00CE5FE7" w:rsidRPr="00E062F1" w14:paraId="09995E7B" w14:textId="77777777" w:rsidTr="009D407F">
        <w:trPr>
          <w:trHeight w:val="125"/>
          <w:jc w:val="center"/>
        </w:trPr>
        <w:tc>
          <w:tcPr>
            <w:tcW w:w="1034" w:type="dxa"/>
            <w:vMerge/>
            <w:tcBorders>
              <w:left w:val="single" w:sz="4" w:space="0" w:color="auto"/>
              <w:right w:val="single" w:sz="4" w:space="0" w:color="auto"/>
            </w:tcBorders>
            <w:vAlign w:val="center"/>
          </w:tcPr>
          <w:p w14:paraId="2CFF8C5A"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2B81682"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4B4473C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C1BAC56"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6CAF1470"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3B00B8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3B79AE7"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5BE6DB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584624B"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2BBBC6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737772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5E24AA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55646B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9E41C8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F27EBB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98AC8E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C4A6F08"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E925E52"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395685"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2B8E0EC" w14:textId="77777777" w:rsidR="00CE5FE7" w:rsidRPr="00E062F1" w:rsidRDefault="00CE5FE7" w:rsidP="00FF2E71">
            <w:pPr>
              <w:pStyle w:val="TAC"/>
              <w:rPr>
                <w:lang w:eastAsia="zh-CN"/>
              </w:rPr>
            </w:pPr>
          </w:p>
        </w:tc>
      </w:tr>
      <w:tr w:rsidR="00CE5FE7" w:rsidRPr="00E062F1" w14:paraId="7DAD4714" w14:textId="77777777" w:rsidTr="009D407F">
        <w:trPr>
          <w:trHeight w:val="125"/>
          <w:jc w:val="center"/>
        </w:trPr>
        <w:tc>
          <w:tcPr>
            <w:tcW w:w="1034" w:type="dxa"/>
            <w:vMerge/>
            <w:tcBorders>
              <w:left w:val="single" w:sz="4" w:space="0" w:color="auto"/>
              <w:right w:val="single" w:sz="4" w:space="0" w:color="auto"/>
            </w:tcBorders>
            <w:vAlign w:val="center"/>
          </w:tcPr>
          <w:p w14:paraId="5BCA569F"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C69FC99"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090C6B40" w14:textId="77777777" w:rsidR="00CE5FE7" w:rsidRPr="00E062F1" w:rsidRDefault="00CE5FE7" w:rsidP="00FF2E71">
            <w:pPr>
              <w:pStyle w:val="TAC"/>
              <w:rPr>
                <w:lang w:eastAsia="zh-CN"/>
              </w:rPr>
            </w:pPr>
            <w:r w:rsidRPr="00E062F1">
              <w:rPr>
                <w:lang w:eastAsia="zh-CN"/>
              </w:rPr>
              <w:t>n260</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3C7B3EDB"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5F2731C5" w14:textId="77777777" w:rsidR="00CE5FE7" w:rsidRPr="00E062F1" w:rsidRDefault="00CE5FE7" w:rsidP="00FF2E71">
            <w:pPr>
              <w:pStyle w:val="TAC"/>
              <w:rPr>
                <w:lang w:eastAsia="zh-CN"/>
              </w:rPr>
            </w:pPr>
          </w:p>
        </w:tc>
      </w:tr>
      <w:tr w:rsidR="00CE5FE7" w:rsidRPr="00E062F1" w14:paraId="5C0A9CBA"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B8CB569"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601873C1" w14:textId="77777777" w:rsidR="00CE5FE7" w:rsidRPr="00E062F1" w:rsidRDefault="00CE5FE7" w:rsidP="00FF2E71">
            <w:pPr>
              <w:pStyle w:val="TAC"/>
              <w:rPr>
                <w:rFonts w:cs="Arial"/>
                <w:szCs w:val="18"/>
                <w:lang w:eastAsia="ja-JP"/>
              </w:rPr>
            </w:pPr>
            <w:r w:rsidRPr="00E062F1">
              <w:rPr>
                <w:rFonts w:cs="Arial"/>
                <w:szCs w:val="18"/>
                <w:lang w:eastAsia="ja-JP"/>
              </w:rPr>
              <w:t>CA_n5A-n260A</w:t>
            </w:r>
          </w:p>
          <w:p w14:paraId="251DA1A2"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7CCE9A9D"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1D0E8647"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51421467"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F159F9D"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B992EF7"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EAB86FC"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05662F71"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C36B6E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A128B6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547A30E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EB2E2E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FB6F78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943DB6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B43D515"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4524CFD"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4604EE4"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BF5786"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08D6939" w14:textId="77777777" w:rsidR="00CE5FE7" w:rsidRPr="00E062F1" w:rsidRDefault="00CE5FE7" w:rsidP="00FF2E71">
            <w:pPr>
              <w:pStyle w:val="TAC"/>
              <w:rPr>
                <w:lang w:eastAsia="zh-CN"/>
              </w:rPr>
            </w:pPr>
            <w:r w:rsidRPr="00E062F1">
              <w:rPr>
                <w:lang w:eastAsia="zh-CN"/>
              </w:rPr>
              <w:t>0</w:t>
            </w:r>
          </w:p>
        </w:tc>
      </w:tr>
      <w:tr w:rsidR="00CE5FE7" w:rsidRPr="00E062F1" w14:paraId="6D30E2D1" w14:textId="77777777" w:rsidTr="009D407F">
        <w:trPr>
          <w:trHeight w:val="125"/>
          <w:jc w:val="center"/>
        </w:trPr>
        <w:tc>
          <w:tcPr>
            <w:tcW w:w="1034" w:type="dxa"/>
            <w:vMerge/>
            <w:tcBorders>
              <w:left w:val="single" w:sz="4" w:space="0" w:color="auto"/>
              <w:right w:val="single" w:sz="4" w:space="0" w:color="auto"/>
            </w:tcBorders>
            <w:vAlign w:val="center"/>
          </w:tcPr>
          <w:p w14:paraId="1E2B706D"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384CBCF"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188B7F3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A9D4C75"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3F8B03AA"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3185E75"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8EC9634"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74B31B7"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7ABF17BD"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FFE9AD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586A9E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A30080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FB11F4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90ACB9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E31ABE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29BEE5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31284DF"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8804AFC"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C975A5"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37B31B73" w14:textId="77777777" w:rsidR="00CE5FE7" w:rsidRPr="00E062F1" w:rsidRDefault="00CE5FE7" w:rsidP="00FF2E71">
            <w:pPr>
              <w:pStyle w:val="TAC"/>
              <w:rPr>
                <w:lang w:eastAsia="zh-CN"/>
              </w:rPr>
            </w:pPr>
          </w:p>
        </w:tc>
      </w:tr>
      <w:tr w:rsidR="00CE5FE7" w:rsidRPr="00E062F1" w14:paraId="4345446C" w14:textId="77777777" w:rsidTr="009D407F">
        <w:trPr>
          <w:trHeight w:val="125"/>
          <w:jc w:val="center"/>
        </w:trPr>
        <w:tc>
          <w:tcPr>
            <w:tcW w:w="1034" w:type="dxa"/>
            <w:vMerge/>
            <w:tcBorders>
              <w:left w:val="single" w:sz="4" w:space="0" w:color="auto"/>
              <w:right w:val="single" w:sz="4" w:space="0" w:color="auto"/>
            </w:tcBorders>
            <w:vAlign w:val="center"/>
          </w:tcPr>
          <w:p w14:paraId="077A562E"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B48C5B3"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31D55D90"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17328C3"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19EFBDA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D4C3A7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06CA06F"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2537FB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8567A13"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895FD6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D270B5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DEC02C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2330F8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BE70D8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9FEADF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A649FF1"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158B7C4"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38EC487"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163F38"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B840874" w14:textId="77777777" w:rsidR="00CE5FE7" w:rsidRPr="00E062F1" w:rsidRDefault="00CE5FE7" w:rsidP="00FF2E71">
            <w:pPr>
              <w:pStyle w:val="TAC"/>
              <w:rPr>
                <w:lang w:eastAsia="zh-CN"/>
              </w:rPr>
            </w:pPr>
          </w:p>
        </w:tc>
      </w:tr>
      <w:tr w:rsidR="00CE5FE7" w:rsidRPr="00E062F1" w14:paraId="3C95E887" w14:textId="77777777" w:rsidTr="009D407F">
        <w:trPr>
          <w:trHeight w:val="125"/>
          <w:jc w:val="center"/>
        </w:trPr>
        <w:tc>
          <w:tcPr>
            <w:tcW w:w="1034" w:type="dxa"/>
            <w:vMerge/>
            <w:tcBorders>
              <w:left w:val="single" w:sz="4" w:space="0" w:color="auto"/>
              <w:right w:val="single" w:sz="4" w:space="0" w:color="auto"/>
            </w:tcBorders>
            <w:vAlign w:val="center"/>
          </w:tcPr>
          <w:p w14:paraId="535ECDDB"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70C369A"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2A97AF4D" w14:textId="77777777" w:rsidR="00CE5FE7" w:rsidRPr="00E062F1" w:rsidRDefault="00CE5FE7" w:rsidP="00FF2E71">
            <w:pPr>
              <w:pStyle w:val="TAC"/>
              <w:rPr>
                <w:lang w:eastAsia="zh-CN"/>
              </w:rPr>
            </w:pPr>
            <w:r w:rsidRPr="00E062F1">
              <w:rPr>
                <w:lang w:eastAsia="zh-CN"/>
              </w:rPr>
              <w:t>n260</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182CF278"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60(5A)</w:t>
            </w:r>
          </w:p>
        </w:tc>
        <w:tc>
          <w:tcPr>
            <w:tcW w:w="749" w:type="dxa"/>
            <w:vMerge/>
            <w:tcBorders>
              <w:left w:val="single" w:sz="4" w:space="0" w:color="auto"/>
              <w:right w:val="single" w:sz="4" w:space="0" w:color="auto"/>
            </w:tcBorders>
            <w:vAlign w:val="center"/>
          </w:tcPr>
          <w:p w14:paraId="0F5EA2BD" w14:textId="77777777" w:rsidR="00CE5FE7" w:rsidRPr="00E062F1" w:rsidRDefault="00CE5FE7" w:rsidP="00FF2E71">
            <w:pPr>
              <w:pStyle w:val="TAC"/>
              <w:rPr>
                <w:lang w:eastAsia="zh-CN"/>
              </w:rPr>
            </w:pPr>
          </w:p>
        </w:tc>
      </w:tr>
      <w:tr w:rsidR="00CE5FE7" w:rsidRPr="00E062F1" w14:paraId="363821B5"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E0661E7"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35E6B31C"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6E720AFE"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281C999A"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6C3D6F00"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BD84CD6"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086EB6"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28BDBBC"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5A79AE29"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91B463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660A3D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47A210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C5122A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FABC4F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BB06FE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AC1DCE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A43E6DA"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9FC12BB"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679275"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E6A7C87" w14:textId="77777777" w:rsidR="00CE5FE7" w:rsidRPr="00E062F1" w:rsidRDefault="00CE5FE7" w:rsidP="00FF2E71">
            <w:pPr>
              <w:pStyle w:val="TAC"/>
              <w:rPr>
                <w:lang w:eastAsia="zh-CN"/>
              </w:rPr>
            </w:pPr>
            <w:r w:rsidRPr="00E062F1">
              <w:rPr>
                <w:lang w:eastAsia="zh-CN"/>
              </w:rPr>
              <w:t>0</w:t>
            </w:r>
          </w:p>
        </w:tc>
      </w:tr>
      <w:tr w:rsidR="00CE5FE7" w:rsidRPr="00E062F1" w14:paraId="53E0587A" w14:textId="77777777" w:rsidTr="009D407F">
        <w:trPr>
          <w:trHeight w:val="125"/>
          <w:jc w:val="center"/>
        </w:trPr>
        <w:tc>
          <w:tcPr>
            <w:tcW w:w="1034" w:type="dxa"/>
            <w:vMerge/>
            <w:tcBorders>
              <w:left w:val="single" w:sz="4" w:space="0" w:color="auto"/>
              <w:right w:val="single" w:sz="4" w:space="0" w:color="auto"/>
            </w:tcBorders>
            <w:vAlign w:val="center"/>
          </w:tcPr>
          <w:p w14:paraId="2271EE5A"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7D1C51F"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1583E23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F8B5643"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1F793E3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9542018"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5FEBF7"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9EC6C3A"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6E00AC88"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AE7D7D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B50257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CB99E8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80323D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B81D821"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F4D1D3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C67904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C174CA3"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4E3D65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A1B7BE"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1E12D775" w14:textId="77777777" w:rsidR="00CE5FE7" w:rsidRPr="00E062F1" w:rsidRDefault="00CE5FE7" w:rsidP="00FF2E71">
            <w:pPr>
              <w:pStyle w:val="TAC"/>
              <w:rPr>
                <w:lang w:eastAsia="zh-CN"/>
              </w:rPr>
            </w:pPr>
          </w:p>
        </w:tc>
      </w:tr>
      <w:tr w:rsidR="00CE5FE7" w:rsidRPr="00E062F1" w14:paraId="28D39DFD" w14:textId="77777777" w:rsidTr="009D407F">
        <w:trPr>
          <w:trHeight w:val="125"/>
          <w:jc w:val="center"/>
        </w:trPr>
        <w:tc>
          <w:tcPr>
            <w:tcW w:w="1034" w:type="dxa"/>
            <w:vMerge/>
            <w:tcBorders>
              <w:left w:val="single" w:sz="4" w:space="0" w:color="auto"/>
              <w:right w:val="single" w:sz="4" w:space="0" w:color="auto"/>
            </w:tcBorders>
            <w:vAlign w:val="center"/>
          </w:tcPr>
          <w:p w14:paraId="60AF2A44"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AF56CC3"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745A4A8E"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6EB21FF"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4584099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57059B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22EB158"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456848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6268610"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EF1B99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A692B3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5FABF5F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3089AF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C2CD39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EBDF8A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8F8423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710BF8D"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89144F6"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0F68CE"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3234A611" w14:textId="77777777" w:rsidR="00CE5FE7" w:rsidRPr="00E062F1" w:rsidRDefault="00CE5FE7" w:rsidP="00FF2E71">
            <w:pPr>
              <w:pStyle w:val="TAC"/>
              <w:rPr>
                <w:lang w:eastAsia="zh-CN"/>
              </w:rPr>
            </w:pPr>
          </w:p>
        </w:tc>
      </w:tr>
      <w:tr w:rsidR="00CE5FE7" w:rsidRPr="00E062F1" w14:paraId="638F0301" w14:textId="77777777" w:rsidTr="009D407F">
        <w:trPr>
          <w:trHeight w:val="125"/>
          <w:jc w:val="center"/>
        </w:trPr>
        <w:tc>
          <w:tcPr>
            <w:tcW w:w="1034" w:type="dxa"/>
            <w:vMerge/>
            <w:tcBorders>
              <w:left w:val="single" w:sz="4" w:space="0" w:color="auto"/>
              <w:right w:val="single" w:sz="4" w:space="0" w:color="auto"/>
            </w:tcBorders>
            <w:vAlign w:val="center"/>
          </w:tcPr>
          <w:p w14:paraId="5960B525"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E123C28"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4C9AC411" w14:textId="77777777" w:rsidR="00CE5FE7" w:rsidRPr="00E062F1" w:rsidRDefault="00CE5FE7" w:rsidP="00FF2E71">
            <w:pPr>
              <w:pStyle w:val="TAC"/>
              <w:rPr>
                <w:lang w:eastAsia="zh-CN"/>
              </w:rPr>
            </w:pPr>
            <w:r w:rsidRPr="00E062F1">
              <w:rPr>
                <w:lang w:eastAsia="zh-CN"/>
              </w:rPr>
              <w:t>n260</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68608BA0"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60(6A)</w:t>
            </w:r>
          </w:p>
        </w:tc>
        <w:tc>
          <w:tcPr>
            <w:tcW w:w="749" w:type="dxa"/>
            <w:vMerge/>
            <w:tcBorders>
              <w:left w:val="single" w:sz="4" w:space="0" w:color="auto"/>
              <w:right w:val="single" w:sz="4" w:space="0" w:color="auto"/>
            </w:tcBorders>
            <w:vAlign w:val="center"/>
          </w:tcPr>
          <w:p w14:paraId="5AD975F4" w14:textId="77777777" w:rsidR="00CE5FE7" w:rsidRPr="00E062F1" w:rsidRDefault="00CE5FE7" w:rsidP="00FF2E71">
            <w:pPr>
              <w:pStyle w:val="TAC"/>
              <w:rPr>
                <w:lang w:eastAsia="zh-CN"/>
              </w:rPr>
            </w:pPr>
          </w:p>
        </w:tc>
      </w:tr>
      <w:tr w:rsidR="00CE5FE7" w:rsidRPr="00E062F1" w14:paraId="603E2052"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07336C0"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5F08211D" w14:textId="77777777" w:rsidR="00CE5FE7" w:rsidRPr="00E062F1" w:rsidRDefault="00CE5FE7" w:rsidP="00FF2E71">
            <w:pPr>
              <w:pStyle w:val="TAC"/>
              <w:rPr>
                <w:rFonts w:cs="Arial"/>
                <w:szCs w:val="18"/>
                <w:lang w:eastAsia="ja-JP"/>
              </w:rPr>
            </w:pPr>
            <w:r w:rsidRPr="00E062F1">
              <w:rPr>
                <w:rFonts w:cs="Arial"/>
                <w:szCs w:val="18"/>
                <w:lang w:eastAsia="ja-JP"/>
              </w:rPr>
              <w:t>CA_n5A-n260A</w:t>
            </w:r>
          </w:p>
          <w:p w14:paraId="55EB4CAC"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3EE94072"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155A26B7"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3E8BF107"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9AA7C60"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C7238C1"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4F821B4"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3E31A4D9"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18DE3F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B701B8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6DBFF5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0DFF13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A35BCC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A98B49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F545CC5"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277C497"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7BD9239"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9F657B"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405092F" w14:textId="77777777" w:rsidR="00CE5FE7" w:rsidRPr="00E062F1" w:rsidRDefault="00CE5FE7" w:rsidP="00FF2E71">
            <w:pPr>
              <w:pStyle w:val="TAC"/>
              <w:rPr>
                <w:lang w:eastAsia="zh-CN"/>
              </w:rPr>
            </w:pPr>
            <w:r w:rsidRPr="00E062F1">
              <w:rPr>
                <w:lang w:eastAsia="zh-CN"/>
              </w:rPr>
              <w:t>0</w:t>
            </w:r>
          </w:p>
        </w:tc>
      </w:tr>
      <w:tr w:rsidR="00CE5FE7" w:rsidRPr="00E062F1" w14:paraId="7B5D7663" w14:textId="77777777" w:rsidTr="009D407F">
        <w:trPr>
          <w:trHeight w:val="125"/>
          <w:jc w:val="center"/>
        </w:trPr>
        <w:tc>
          <w:tcPr>
            <w:tcW w:w="1034" w:type="dxa"/>
            <w:vMerge/>
            <w:tcBorders>
              <w:left w:val="single" w:sz="4" w:space="0" w:color="auto"/>
              <w:right w:val="single" w:sz="4" w:space="0" w:color="auto"/>
            </w:tcBorders>
            <w:vAlign w:val="center"/>
          </w:tcPr>
          <w:p w14:paraId="4A6AD83C"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FF64598"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25D8C338"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7C5FD82"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519B269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8252C54"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5225D71"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267AA78"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7E037F14"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72F190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4DFF7A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F2BF6B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4A5984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FD00A7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B2DC72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63CFF4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D1AFD4B"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F741BA8"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55EE12"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7F9B140F" w14:textId="77777777" w:rsidR="00CE5FE7" w:rsidRPr="00E062F1" w:rsidRDefault="00CE5FE7" w:rsidP="00FF2E71">
            <w:pPr>
              <w:pStyle w:val="TAC"/>
              <w:rPr>
                <w:lang w:eastAsia="zh-CN"/>
              </w:rPr>
            </w:pPr>
          </w:p>
        </w:tc>
      </w:tr>
      <w:tr w:rsidR="00CE5FE7" w:rsidRPr="00E062F1" w14:paraId="1DF41DF5" w14:textId="77777777" w:rsidTr="009D407F">
        <w:trPr>
          <w:trHeight w:val="125"/>
          <w:jc w:val="center"/>
        </w:trPr>
        <w:tc>
          <w:tcPr>
            <w:tcW w:w="1034" w:type="dxa"/>
            <w:vMerge/>
            <w:tcBorders>
              <w:left w:val="single" w:sz="4" w:space="0" w:color="auto"/>
              <w:right w:val="single" w:sz="4" w:space="0" w:color="auto"/>
            </w:tcBorders>
            <w:vAlign w:val="center"/>
          </w:tcPr>
          <w:p w14:paraId="4B93A661"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A62BF29"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394C85A0"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7AF1D2C"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23FEF6DB"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750E92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60E5756"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F395EF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6FD6367"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1DB444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3D82EA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78310C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A280ED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DCE38C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B66037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3A0A54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4F190F3"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252934A"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E975FF"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5B6071A1" w14:textId="77777777" w:rsidR="00CE5FE7" w:rsidRPr="00E062F1" w:rsidRDefault="00CE5FE7" w:rsidP="00FF2E71">
            <w:pPr>
              <w:pStyle w:val="TAC"/>
              <w:rPr>
                <w:lang w:eastAsia="zh-CN"/>
              </w:rPr>
            </w:pPr>
          </w:p>
        </w:tc>
      </w:tr>
      <w:tr w:rsidR="00CE5FE7" w:rsidRPr="00E062F1" w14:paraId="4FBD8DF7" w14:textId="77777777" w:rsidTr="009D407F">
        <w:trPr>
          <w:trHeight w:val="125"/>
          <w:jc w:val="center"/>
        </w:trPr>
        <w:tc>
          <w:tcPr>
            <w:tcW w:w="1034" w:type="dxa"/>
            <w:vMerge/>
            <w:tcBorders>
              <w:left w:val="single" w:sz="4" w:space="0" w:color="auto"/>
              <w:right w:val="single" w:sz="4" w:space="0" w:color="auto"/>
            </w:tcBorders>
            <w:vAlign w:val="center"/>
          </w:tcPr>
          <w:p w14:paraId="392E0C2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6943CCF"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6FED9D79" w14:textId="77777777" w:rsidR="00CE5FE7" w:rsidRPr="00E062F1" w:rsidRDefault="00CE5FE7" w:rsidP="00FF2E71">
            <w:pPr>
              <w:pStyle w:val="TAC"/>
              <w:rPr>
                <w:lang w:eastAsia="zh-CN"/>
              </w:rPr>
            </w:pPr>
            <w:r w:rsidRPr="00E062F1">
              <w:rPr>
                <w:lang w:eastAsia="zh-CN"/>
              </w:rPr>
              <w:t>n260</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09BF27B7"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60(7A)</w:t>
            </w:r>
          </w:p>
        </w:tc>
        <w:tc>
          <w:tcPr>
            <w:tcW w:w="749" w:type="dxa"/>
            <w:vMerge/>
            <w:tcBorders>
              <w:left w:val="single" w:sz="4" w:space="0" w:color="auto"/>
              <w:right w:val="single" w:sz="4" w:space="0" w:color="auto"/>
            </w:tcBorders>
            <w:vAlign w:val="center"/>
          </w:tcPr>
          <w:p w14:paraId="05635B98" w14:textId="77777777" w:rsidR="00CE5FE7" w:rsidRPr="00E062F1" w:rsidRDefault="00CE5FE7" w:rsidP="00FF2E71">
            <w:pPr>
              <w:pStyle w:val="TAC"/>
              <w:rPr>
                <w:lang w:eastAsia="zh-CN"/>
              </w:rPr>
            </w:pPr>
          </w:p>
        </w:tc>
      </w:tr>
      <w:tr w:rsidR="00CE5FE7" w:rsidRPr="00E062F1" w14:paraId="223B8DBD"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5FC1BF7"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23C9A767"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0A27D7A3"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35884B0D"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48B40C76"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E4EE36F"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77E79F"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9FDB7D8"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7582C7AF"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5338C3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5962B5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3D086B0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6FF235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4FBB01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69F93B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2F284C8"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CDCDA6D"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FB4657C"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A61060"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BCF13E9" w14:textId="77777777" w:rsidR="00CE5FE7" w:rsidRPr="00E062F1" w:rsidRDefault="00CE5FE7" w:rsidP="00FF2E71">
            <w:pPr>
              <w:pStyle w:val="TAC"/>
              <w:rPr>
                <w:lang w:eastAsia="zh-CN"/>
              </w:rPr>
            </w:pPr>
            <w:r w:rsidRPr="00E062F1">
              <w:rPr>
                <w:lang w:eastAsia="zh-CN"/>
              </w:rPr>
              <w:t>0</w:t>
            </w:r>
          </w:p>
        </w:tc>
      </w:tr>
      <w:tr w:rsidR="00CE5FE7" w:rsidRPr="00E062F1" w14:paraId="14D5B570" w14:textId="77777777" w:rsidTr="009D407F">
        <w:trPr>
          <w:trHeight w:val="125"/>
          <w:jc w:val="center"/>
        </w:trPr>
        <w:tc>
          <w:tcPr>
            <w:tcW w:w="1034" w:type="dxa"/>
            <w:vMerge/>
            <w:tcBorders>
              <w:left w:val="single" w:sz="4" w:space="0" w:color="auto"/>
              <w:right w:val="single" w:sz="4" w:space="0" w:color="auto"/>
            </w:tcBorders>
            <w:vAlign w:val="center"/>
          </w:tcPr>
          <w:p w14:paraId="61B9590F"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E9A86A4"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292C1487"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B1C3572"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243B04F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7398A0A"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71581B"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84DDFAC"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4E8A977C"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5E24D4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5BAB55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6CAC43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BD51E2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9F2D1A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360D2F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489765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88EAF92"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4F22917"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1F21E9"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4A64B738" w14:textId="77777777" w:rsidR="00CE5FE7" w:rsidRPr="00E062F1" w:rsidRDefault="00CE5FE7" w:rsidP="00FF2E71">
            <w:pPr>
              <w:pStyle w:val="TAC"/>
              <w:rPr>
                <w:lang w:eastAsia="zh-CN"/>
              </w:rPr>
            </w:pPr>
          </w:p>
        </w:tc>
      </w:tr>
      <w:tr w:rsidR="00CE5FE7" w:rsidRPr="00E062F1" w14:paraId="5C58E7B3" w14:textId="77777777" w:rsidTr="009D407F">
        <w:trPr>
          <w:trHeight w:val="125"/>
          <w:jc w:val="center"/>
        </w:trPr>
        <w:tc>
          <w:tcPr>
            <w:tcW w:w="1034" w:type="dxa"/>
            <w:vMerge/>
            <w:tcBorders>
              <w:left w:val="single" w:sz="4" w:space="0" w:color="auto"/>
              <w:right w:val="single" w:sz="4" w:space="0" w:color="auto"/>
            </w:tcBorders>
            <w:vAlign w:val="center"/>
          </w:tcPr>
          <w:p w14:paraId="659E5836"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6AAF73F"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67DBE761"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A48569E"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442FD83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A85C61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90E191A"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CE6013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ECA78AD"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8842D7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1D0CC9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524512E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EF2BFD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1B5B2F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29F286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EDE21F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AC98E5E"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167883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E248B3"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30BF23D" w14:textId="77777777" w:rsidR="00CE5FE7" w:rsidRPr="00E062F1" w:rsidRDefault="00CE5FE7" w:rsidP="00FF2E71">
            <w:pPr>
              <w:pStyle w:val="TAC"/>
              <w:rPr>
                <w:lang w:eastAsia="zh-CN"/>
              </w:rPr>
            </w:pPr>
          </w:p>
        </w:tc>
      </w:tr>
      <w:tr w:rsidR="00CE5FE7" w:rsidRPr="00E062F1" w14:paraId="08AEAFA2" w14:textId="77777777" w:rsidTr="009D407F">
        <w:trPr>
          <w:trHeight w:val="125"/>
          <w:jc w:val="center"/>
        </w:trPr>
        <w:tc>
          <w:tcPr>
            <w:tcW w:w="1034" w:type="dxa"/>
            <w:vMerge/>
            <w:tcBorders>
              <w:left w:val="single" w:sz="4" w:space="0" w:color="auto"/>
              <w:right w:val="single" w:sz="4" w:space="0" w:color="auto"/>
            </w:tcBorders>
            <w:vAlign w:val="center"/>
          </w:tcPr>
          <w:p w14:paraId="59BD9A3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9D10D4F"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43F882CA" w14:textId="77777777" w:rsidR="00CE5FE7" w:rsidRPr="00E062F1" w:rsidRDefault="00CE5FE7" w:rsidP="00FF2E71">
            <w:pPr>
              <w:pStyle w:val="TAC"/>
              <w:rPr>
                <w:lang w:eastAsia="zh-CN"/>
              </w:rPr>
            </w:pPr>
            <w:r w:rsidRPr="00E062F1">
              <w:rPr>
                <w:lang w:eastAsia="zh-CN"/>
              </w:rPr>
              <w:t>n260</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2FBE5939"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60(8A)</w:t>
            </w:r>
          </w:p>
        </w:tc>
        <w:tc>
          <w:tcPr>
            <w:tcW w:w="749" w:type="dxa"/>
            <w:vMerge/>
            <w:tcBorders>
              <w:left w:val="single" w:sz="4" w:space="0" w:color="auto"/>
              <w:right w:val="single" w:sz="4" w:space="0" w:color="auto"/>
            </w:tcBorders>
            <w:vAlign w:val="center"/>
          </w:tcPr>
          <w:p w14:paraId="3471B161" w14:textId="77777777" w:rsidR="00CE5FE7" w:rsidRPr="00E062F1" w:rsidRDefault="00CE5FE7" w:rsidP="00FF2E71">
            <w:pPr>
              <w:pStyle w:val="TAC"/>
              <w:rPr>
                <w:lang w:eastAsia="zh-CN"/>
              </w:rPr>
            </w:pPr>
          </w:p>
        </w:tc>
      </w:tr>
      <w:tr w:rsidR="00CE5FE7" w:rsidRPr="00E062F1" w14:paraId="24D4B4D6"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09481B7"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034" w:type="dxa"/>
            <w:vMerge w:val="restart"/>
            <w:tcBorders>
              <w:top w:val="single" w:sz="4" w:space="0" w:color="auto"/>
              <w:left w:val="single" w:sz="4" w:space="0" w:color="auto"/>
              <w:right w:val="single" w:sz="4" w:space="0" w:color="auto"/>
            </w:tcBorders>
            <w:vAlign w:val="center"/>
          </w:tcPr>
          <w:p w14:paraId="4C41153C"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77D86AC5"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44850ED0"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3F961628"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BDCD924"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832766"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C8B4E7E"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674F1AD4"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0C515C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3E22AB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168CC49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15F554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156B4D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664A39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DE427D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4D8B94B"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94964D0"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AD4F10"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6BEE7F0" w14:textId="77777777" w:rsidR="00CE5FE7" w:rsidRPr="00E062F1" w:rsidRDefault="00CE5FE7" w:rsidP="00FF2E71">
            <w:pPr>
              <w:pStyle w:val="TAC"/>
              <w:rPr>
                <w:lang w:eastAsia="zh-CN"/>
              </w:rPr>
            </w:pPr>
            <w:r w:rsidRPr="00E062F1">
              <w:rPr>
                <w:lang w:eastAsia="zh-CN"/>
              </w:rPr>
              <w:t>0</w:t>
            </w:r>
          </w:p>
        </w:tc>
      </w:tr>
      <w:tr w:rsidR="00CE5FE7" w:rsidRPr="00E062F1" w14:paraId="404EF8E0" w14:textId="77777777" w:rsidTr="009D407F">
        <w:trPr>
          <w:trHeight w:val="125"/>
          <w:jc w:val="center"/>
        </w:trPr>
        <w:tc>
          <w:tcPr>
            <w:tcW w:w="1034" w:type="dxa"/>
            <w:vMerge/>
            <w:tcBorders>
              <w:left w:val="single" w:sz="4" w:space="0" w:color="auto"/>
              <w:right w:val="single" w:sz="4" w:space="0" w:color="auto"/>
            </w:tcBorders>
            <w:vAlign w:val="center"/>
          </w:tcPr>
          <w:p w14:paraId="0F2A36A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17EA3DD"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52614C45"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9B7DDFC"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1DCC1478"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93A0640"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0EAA1C"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7A09405"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365B3EDD"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58773D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874390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3DBBA7C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320D4B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D8D2C45"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BE8515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A84932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B0EFDC4"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92A089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977DA3"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ABBC3AF" w14:textId="77777777" w:rsidR="00CE5FE7" w:rsidRPr="00E062F1" w:rsidRDefault="00CE5FE7" w:rsidP="00FF2E71">
            <w:pPr>
              <w:pStyle w:val="TAC"/>
              <w:rPr>
                <w:lang w:eastAsia="zh-CN"/>
              </w:rPr>
            </w:pPr>
          </w:p>
        </w:tc>
      </w:tr>
      <w:tr w:rsidR="00CE5FE7" w:rsidRPr="00E062F1" w14:paraId="68C1EC02" w14:textId="77777777" w:rsidTr="009D407F">
        <w:trPr>
          <w:trHeight w:val="125"/>
          <w:jc w:val="center"/>
        </w:trPr>
        <w:tc>
          <w:tcPr>
            <w:tcW w:w="1034" w:type="dxa"/>
            <w:vMerge/>
            <w:tcBorders>
              <w:left w:val="single" w:sz="4" w:space="0" w:color="auto"/>
              <w:right w:val="single" w:sz="4" w:space="0" w:color="auto"/>
            </w:tcBorders>
            <w:vAlign w:val="center"/>
          </w:tcPr>
          <w:p w14:paraId="30AE7D39"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106B100"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68C116CD"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294B374"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2DB54215"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DB4EA6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0917C43"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858E01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498E22F"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82A288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460810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3543C5A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402BAA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7BEDBA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FFE5B3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BFEC91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8763FEA"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B7EE0C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30EC9"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37DB07AB" w14:textId="77777777" w:rsidR="00CE5FE7" w:rsidRPr="00E062F1" w:rsidRDefault="00CE5FE7" w:rsidP="00FF2E71">
            <w:pPr>
              <w:pStyle w:val="TAC"/>
              <w:rPr>
                <w:lang w:eastAsia="zh-CN"/>
              </w:rPr>
            </w:pPr>
          </w:p>
        </w:tc>
      </w:tr>
      <w:tr w:rsidR="00CE5FE7" w:rsidRPr="00E062F1" w14:paraId="38988681" w14:textId="77777777" w:rsidTr="009D407F">
        <w:trPr>
          <w:trHeight w:val="125"/>
          <w:jc w:val="center"/>
        </w:trPr>
        <w:tc>
          <w:tcPr>
            <w:tcW w:w="1034" w:type="dxa"/>
            <w:vMerge/>
            <w:tcBorders>
              <w:left w:val="single" w:sz="4" w:space="0" w:color="auto"/>
              <w:right w:val="single" w:sz="4" w:space="0" w:color="auto"/>
            </w:tcBorders>
            <w:vAlign w:val="center"/>
          </w:tcPr>
          <w:p w14:paraId="7287EE1A"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3C6526E"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4A5530E2" w14:textId="77777777" w:rsidR="00CE5FE7" w:rsidRPr="00E062F1" w:rsidRDefault="00CE5FE7" w:rsidP="00FF2E71">
            <w:pPr>
              <w:pStyle w:val="TAC"/>
              <w:rPr>
                <w:lang w:eastAsia="zh-CN"/>
              </w:rPr>
            </w:pPr>
            <w:r w:rsidRPr="00E062F1">
              <w:rPr>
                <w:lang w:eastAsia="zh-CN"/>
              </w:rPr>
              <w:t>n261</w:t>
            </w:r>
          </w:p>
        </w:tc>
        <w:tc>
          <w:tcPr>
            <w:tcW w:w="668" w:type="dxa"/>
            <w:tcBorders>
              <w:top w:val="single" w:sz="4" w:space="0" w:color="auto"/>
              <w:left w:val="single" w:sz="4" w:space="0" w:color="auto"/>
              <w:bottom w:val="single" w:sz="4" w:space="0" w:color="auto"/>
              <w:right w:val="single" w:sz="4" w:space="0" w:color="auto"/>
            </w:tcBorders>
            <w:vAlign w:val="center"/>
          </w:tcPr>
          <w:p w14:paraId="41412FA9" w14:textId="77777777" w:rsidR="00CE5FE7" w:rsidRPr="00E062F1" w:rsidRDefault="00CE5FE7" w:rsidP="00FF2E71">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CCE2CE6"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C9D70D7"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EFE9032"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6EE8875"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17F5D67C" w14:textId="77777777" w:rsidR="00CE5FE7" w:rsidRPr="00E062F1" w:rsidRDefault="00CE5FE7" w:rsidP="00FF2E71">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D320EB0"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46A6642"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50E1B02B" w14:textId="77777777" w:rsidR="00CE5FE7" w:rsidRPr="00E062F1" w:rsidRDefault="00CE5FE7" w:rsidP="00FF2E71">
            <w:pPr>
              <w:pStyle w:val="TAC"/>
              <w:rPr>
                <w:rFonts w:cs="Arial"/>
                <w:lang w:eastAsia="zh-CN"/>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303251"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D073F51"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A14E3DC"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6E765C2A"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4DBAB104" w14:textId="77777777" w:rsidR="00CE5FE7" w:rsidRPr="00E062F1" w:rsidRDefault="00CE5FE7" w:rsidP="00FF2E71">
            <w:pPr>
              <w:pStyle w:val="TAC"/>
              <w:rPr>
                <w:rFonts w:cs="Arial"/>
                <w:lang w:eastAsia="zh-CN"/>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0E25C6BD" w14:textId="77777777" w:rsidR="00CE5FE7" w:rsidRPr="00E062F1" w:rsidRDefault="00CE5FE7" w:rsidP="00FF2E71">
            <w:pPr>
              <w:pStyle w:val="TAC"/>
              <w:rPr>
                <w:rFonts w:cs="Arial"/>
                <w:lang w:eastAsia="zh-CN"/>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4603CB" w14:textId="77777777" w:rsidR="00CE5FE7" w:rsidRPr="00E062F1" w:rsidRDefault="00CE5FE7" w:rsidP="00FF2E71">
            <w:pPr>
              <w:pStyle w:val="TAC"/>
              <w:rPr>
                <w:rFonts w:cs="Arial"/>
              </w:rPr>
            </w:pPr>
          </w:p>
        </w:tc>
        <w:tc>
          <w:tcPr>
            <w:tcW w:w="749" w:type="dxa"/>
            <w:vMerge/>
            <w:tcBorders>
              <w:left w:val="single" w:sz="4" w:space="0" w:color="auto"/>
              <w:right w:val="single" w:sz="4" w:space="0" w:color="auto"/>
            </w:tcBorders>
            <w:vAlign w:val="center"/>
          </w:tcPr>
          <w:p w14:paraId="4B0C795B" w14:textId="77777777" w:rsidR="00CE5FE7" w:rsidRPr="00E062F1" w:rsidRDefault="00CE5FE7" w:rsidP="00FF2E71">
            <w:pPr>
              <w:pStyle w:val="TAC"/>
              <w:rPr>
                <w:lang w:eastAsia="zh-CN"/>
              </w:rPr>
            </w:pPr>
          </w:p>
        </w:tc>
      </w:tr>
      <w:tr w:rsidR="00CE5FE7" w:rsidRPr="00E062F1" w14:paraId="059FF16F"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4E6CD2A9" w14:textId="77777777" w:rsidR="00CE5FE7" w:rsidRPr="00E062F1" w:rsidRDefault="00CE5FE7" w:rsidP="00FF2E71">
            <w:pPr>
              <w:pStyle w:val="TAC"/>
            </w:pPr>
          </w:p>
        </w:tc>
        <w:tc>
          <w:tcPr>
            <w:tcW w:w="1034" w:type="dxa"/>
            <w:vMerge/>
            <w:tcBorders>
              <w:left w:val="single" w:sz="4" w:space="0" w:color="auto"/>
              <w:bottom w:val="single" w:sz="4" w:space="0" w:color="auto"/>
              <w:right w:val="single" w:sz="4" w:space="0" w:color="auto"/>
            </w:tcBorders>
            <w:vAlign w:val="center"/>
          </w:tcPr>
          <w:p w14:paraId="3FDA8864"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3DAF4CDB"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9242FF3" w14:textId="77777777" w:rsidR="00CE5FE7" w:rsidRPr="00E062F1" w:rsidRDefault="00CE5FE7" w:rsidP="00FF2E71">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4C502E35"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B09722F"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746E4120"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4C5507A"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tcPr>
          <w:p w14:paraId="60AD28DE" w14:textId="77777777" w:rsidR="00CE5FE7" w:rsidRPr="00E062F1" w:rsidRDefault="00CE5FE7" w:rsidP="00FF2E71">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E05B09A"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B54E99F"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tcPr>
          <w:p w14:paraId="33936555" w14:textId="77777777" w:rsidR="00CE5FE7" w:rsidRPr="00E062F1" w:rsidRDefault="00CE5FE7" w:rsidP="00FF2E71">
            <w:pPr>
              <w:pStyle w:val="TAC"/>
              <w:rPr>
                <w:rFonts w:cs="Arial"/>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A34F5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C28625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450E53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E7556F4"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4695936D" w14:textId="77777777" w:rsidR="00CE5FE7" w:rsidRPr="00E062F1" w:rsidRDefault="00CE5FE7" w:rsidP="00FF2E71">
            <w:pPr>
              <w:pStyle w:val="TAC"/>
              <w:rPr>
                <w:rFonts w:cs="Arial"/>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73458CB1" w14:textId="77777777" w:rsidR="00CE5FE7" w:rsidRPr="00E062F1" w:rsidRDefault="00CE5FE7" w:rsidP="00FF2E71">
            <w:pPr>
              <w:pStyle w:val="TAC"/>
              <w:rPr>
                <w:rFonts w:cs="Arial"/>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3692C" w14:textId="77777777" w:rsidR="00CE5FE7" w:rsidRPr="00E062F1" w:rsidRDefault="00CE5FE7" w:rsidP="00FF2E71">
            <w:pPr>
              <w:pStyle w:val="TAC"/>
              <w:rPr>
                <w:rFonts w:cs="Arial"/>
              </w:rPr>
            </w:pPr>
            <w:r w:rsidRPr="00E062F1">
              <w:rPr>
                <w:rFonts w:eastAsia="Yu Mincho" w:cs="Arial"/>
              </w:rPr>
              <w:t>Yes</w:t>
            </w:r>
          </w:p>
        </w:tc>
        <w:tc>
          <w:tcPr>
            <w:tcW w:w="749" w:type="dxa"/>
            <w:vMerge/>
            <w:tcBorders>
              <w:left w:val="single" w:sz="4" w:space="0" w:color="auto"/>
              <w:bottom w:val="single" w:sz="4" w:space="0" w:color="auto"/>
              <w:right w:val="single" w:sz="4" w:space="0" w:color="auto"/>
            </w:tcBorders>
            <w:vAlign w:val="center"/>
          </w:tcPr>
          <w:p w14:paraId="25569507" w14:textId="77777777" w:rsidR="00CE5FE7" w:rsidRPr="00E062F1" w:rsidRDefault="00CE5FE7" w:rsidP="00FF2E71">
            <w:pPr>
              <w:pStyle w:val="TAC"/>
              <w:rPr>
                <w:lang w:eastAsia="zh-CN"/>
              </w:rPr>
            </w:pPr>
          </w:p>
        </w:tc>
      </w:tr>
      <w:tr w:rsidR="00CE5FE7" w:rsidRPr="00E062F1" w14:paraId="1552C124"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3FDD22A"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034" w:type="dxa"/>
            <w:vMerge w:val="restart"/>
            <w:tcBorders>
              <w:top w:val="single" w:sz="4" w:space="0" w:color="auto"/>
              <w:left w:val="single" w:sz="4" w:space="0" w:color="auto"/>
              <w:right w:val="single" w:sz="4" w:space="0" w:color="auto"/>
            </w:tcBorders>
            <w:vAlign w:val="center"/>
          </w:tcPr>
          <w:p w14:paraId="1B7480DB"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5F80251A"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521C4497"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21802F25"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D9D738F"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671BFA"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AA9164C"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13C9183C"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4B3793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43EB88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53AFD8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31DB52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5BB9C7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96D7DE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88327F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AA1C312"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AC538D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219B5D"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3523F49" w14:textId="77777777" w:rsidR="00CE5FE7" w:rsidRPr="00E062F1" w:rsidRDefault="00CE5FE7" w:rsidP="00FF2E71">
            <w:pPr>
              <w:pStyle w:val="TAC"/>
              <w:rPr>
                <w:lang w:eastAsia="zh-CN"/>
              </w:rPr>
            </w:pPr>
            <w:r w:rsidRPr="00E062F1">
              <w:rPr>
                <w:lang w:eastAsia="zh-CN"/>
              </w:rPr>
              <w:t>0</w:t>
            </w:r>
          </w:p>
        </w:tc>
      </w:tr>
      <w:tr w:rsidR="00CE5FE7" w:rsidRPr="00E062F1" w14:paraId="20D063B4" w14:textId="77777777" w:rsidTr="009D407F">
        <w:trPr>
          <w:trHeight w:val="125"/>
          <w:jc w:val="center"/>
        </w:trPr>
        <w:tc>
          <w:tcPr>
            <w:tcW w:w="1034" w:type="dxa"/>
            <w:vMerge/>
            <w:tcBorders>
              <w:left w:val="single" w:sz="4" w:space="0" w:color="auto"/>
              <w:right w:val="single" w:sz="4" w:space="0" w:color="auto"/>
            </w:tcBorders>
            <w:vAlign w:val="center"/>
          </w:tcPr>
          <w:p w14:paraId="22C851F4"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9FCC93D"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71C133ED"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BF1F439"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2C33028E"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BF5BEE1"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A8878B"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564B61D"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23AB4F7A"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E14C61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E00918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6DD0B1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900549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CBA04D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75879B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842DBA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7F1F5B5"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86BD848"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54E620"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500D144B" w14:textId="77777777" w:rsidR="00CE5FE7" w:rsidRPr="00E062F1" w:rsidRDefault="00CE5FE7" w:rsidP="00FF2E71">
            <w:pPr>
              <w:pStyle w:val="TAC"/>
              <w:rPr>
                <w:lang w:eastAsia="zh-CN"/>
              </w:rPr>
            </w:pPr>
          </w:p>
        </w:tc>
      </w:tr>
      <w:tr w:rsidR="00CE5FE7" w:rsidRPr="00E062F1" w14:paraId="50F5ECC2" w14:textId="77777777" w:rsidTr="009D407F">
        <w:trPr>
          <w:trHeight w:val="125"/>
          <w:jc w:val="center"/>
        </w:trPr>
        <w:tc>
          <w:tcPr>
            <w:tcW w:w="1034" w:type="dxa"/>
            <w:vMerge/>
            <w:tcBorders>
              <w:left w:val="single" w:sz="4" w:space="0" w:color="auto"/>
              <w:right w:val="single" w:sz="4" w:space="0" w:color="auto"/>
            </w:tcBorders>
            <w:vAlign w:val="center"/>
          </w:tcPr>
          <w:p w14:paraId="758DBDCA"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9B6E093"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57D23A59"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7154518"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46087E9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EEE1F2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02E1E5F"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44FD80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61EB918"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3AF849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F7D870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DB1843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E29EAD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92381D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239DF0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12D6D3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6C41C92"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C88BFFE"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3A3A88"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75E44347" w14:textId="77777777" w:rsidR="00CE5FE7" w:rsidRPr="00E062F1" w:rsidRDefault="00CE5FE7" w:rsidP="00FF2E71">
            <w:pPr>
              <w:pStyle w:val="TAC"/>
              <w:rPr>
                <w:lang w:eastAsia="zh-CN"/>
              </w:rPr>
            </w:pPr>
          </w:p>
        </w:tc>
      </w:tr>
      <w:tr w:rsidR="00CE5FE7" w:rsidRPr="00E062F1" w14:paraId="794260B4" w14:textId="77777777" w:rsidTr="009D407F">
        <w:trPr>
          <w:trHeight w:val="125"/>
          <w:jc w:val="center"/>
        </w:trPr>
        <w:tc>
          <w:tcPr>
            <w:tcW w:w="1034" w:type="dxa"/>
            <w:vMerge/>
            <w:tcBorders>
              <w:left w:val="single" w:sz="4" w:space="0" w:color="auto"/>
              <w:right w:val="single" w:sz="4" w:space="0" w:color="auto"/>
            </w:tcBorders>
            <w:vAlign w:val="center"/>
          </w:tcPr>
          <w:p w14:paraId="0588B2F6"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8462ABB"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66E23DF2" w14:textId="77777777" w:rsidR="00CE5FE7" w:rsidRPr="00E062F1" w:rsidRDefault="00CE5FE7" w:rsidP="00FF2E71">
            <w:pPr>
              <w:pStyle w:val="TAC"/>
              <w:rPr>
                <w:lang w:eastAsia="zh-CN"/>
              </w:rPr>
            </w:pPr>
            <w:r w:rsidRPr="00E062F1">
              <w:rPr>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106F49FA"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1875C63A" w14:textId="77777777" w:rsidR="00CE5FE7" w:rsidRPr="00E062F1" w:rsidRDefault="00CE5FE7" w:rsidP="00FF2E71">
            <w:pPr>
              <w:pStyle w:val="TAC"/>
              <w:rPr>
                <w:lang w:eastAsia="zh-CN"/>
              </w:rPr>
            </w:pPr>
          </w:p>
        </w:tc>
      </w:tr>
      <w:tr w:rsidR="00CE5FE7" w:rsidRPr="00E062F1" w14:paraId="72D2C287"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284DE18"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034" w:type="dxa"/>
            <w:vMerge w:val="restart"/>
            <w:tcBorders>
              <w:top w:val="single" w:sz="4" w:space="0" w:color="auto"/>
              <w:left w:val="single" w:sz="4" w:space="0" w:color="auto"/>
              <w:right w:val="single" w:sz="4" w:space="0" w:color="auto"/>
            </w:tcBorders>
            <w:vAlign w:val="center"/>
          </w:tcPr>
          <w:p w14:paraId="3E48E635"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0DB44E89"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593588A1"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5C75E6E"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C7E88E9"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5742AA"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7A53C84"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590F55BD"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C591FE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22AD95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0E1677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24B90F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805C8F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0FBCAF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6A5CBF5"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18E3D44"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8D10337"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752096"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96FD889" w14:textId="77777777" w:rsidR="00CE5FE7" w:rsidRPr="00E062F1" w:rsidRDefault="00CE5FE7" w:rsidP="00FF2E71">
            <w:pPr>
              <w:pStyle w:val="TAC"/>
              <w:rPr>
                <w:lang w:eastAsia="zh-CN"/>
              </w:rPr>
            </w:pPr>
            <w:r w:rsidRPr="00E062F1">
              <w:rPr>
                <w:lang w:eastAsia="zh-CN"/>
              </w:rPr>
              <w:t>0</w:t>
            </w:r>
          </w:p>
        </w:tc>
      </w:tr>
      <w:tr w:rsidR="00CE5FE7" w:rsidRPr="00E062F1" w14:paraId="6627A32F" w14:textId="77777777" w:rsidTr="009D407F">
        <w:trPr>
          <w:trHeight w:val="125"/>
          <w:jc w:val="center"/>
        </w:trPr>
        <w:tc>
          <w:tcPr>
            <w:tcW w:w="1034" w:type="dxa"/>
            <w:vMerge/>
            <w:tcBorders>
              <w:left w:val="single" w:sz="4" w:space="0" w:color="auto"/>
              <w:right w:val="single" w:sz="4" w:space="0" w:color="auto"/>
            </w:tcBorders>
            <w:vAlign w:val="center"/>
          </w:tcPr>
          <w:p w14:paraId="1A7DAF2E"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2B62E2F"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02169CF1"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88F7130"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71F61BA6"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98F9EA7"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C61D25"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C590248"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7DB98F4B"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2BB3C4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404A91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1D7B8C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BD7EFC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6165E2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327460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4B5588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C12D7F0"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9F2ED4E"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867804"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CB71184" w14:textId="77777777" w:rsidR="00CE5FE7" w:rsidRPr="00E062F1" w:rsidRDefault="00CE5FE7" w:rsidP="00FF2E71">
            <w:pPr>
              <w:pStyle w:val="TAC"/>
              <w:rPr>
                <w:lang w:eastAsia="zh-CN"/>
              </w:rPr>
            </w:pPr>
          </w:p>
        </w:tc>
      </w:tr>
      <w:tr w:rsidR="00CE5FE7" w:rsidRPr="00E062F1" w14:paraId="7CC8CA76" w14:textId="77777777" w:rsidTr="009D407F">
        <w:trPr>
          <w:trHeight w:val="125"/>
          <w:jc w:val="center"/>
        </w:trPr>
        <w:tc>
          <w:tcPr>
            <w:tcW w:w="1034" w:type="dxa"/>
            <w:vMerge/>
            <w:tcBorders>
              <w:left w:val="single" w:sz="4" w:space="0" w:color="auto"/>
              <w:right w:val="single" w:sz="4" w:space="0" w:color="auto"/>
            </w:tcBorders>
            <w:vAlign w:val="center"/>
          </w:tcPr>
          <w:p w14:paraId="19AC1EB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B220CE4"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6455878E"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03E2ED3"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2C971F2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C9223F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D7A4838"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7315A7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B697EEB"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936F3D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C3512F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B25465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009B70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FBE6B0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71C677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7BB547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8A457A3"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3C2CC1A"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1CCAA8"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2972DE8" w14:textId="77777777" w:rsidR="00CE5FE7" w:rsidRPr="00E062F1" w:rsidRDefault="00CE5FE7" w:rsidP="00FF2E71">
            <w:pPr>
              <w:pStyle w:val="TAC"/>
              <w:rPr>
                <w:lang w:eastAsia="zh-CN"/>
              </w:rPr>
            </w:pPr>
          </w:p>
        </w:tc>
      </w:tr>
      <w:tr w:rsidR="00CE5FE7" w:rsidRPr="00E062F1" w14:paraId="7F1638F3" w14:textId="77777777" w:rsidTr="009D407F">
        <w:trPr>
          <w:trHeight w:val="125"/>
          <w:jc w:val="center"/>
        </w:trPr>
        <w:tc>
          <w:tcPr>
            <w:tcW w:w="1034" w:type="dxa"/>
            <w:vMerge/>
            <w:tcBorders>
              <w:left w:val="single" w:sz="4" w:space="0" w:color="auto"/>
              <w:right w:val="single" w:sz="4" w:space="0" w:color="auto"/>
            </w:tcBorders>
            <w:vAlign w:val="center"/>
          </w:tcPr>
          <w:p w14:paraId="3E0C1603"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0B53ABE"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739B7A10" w14:textId="77777777" w:rsidR="00CE5FE7" w:rsidRPr="00E062F1" w:rsidRDefault="00CE5FE7" w:rsidP="00FF2E71">
            <w:pPr>
              <w:pStyle w:val="TAC"/>
              <w:rPr>
                <w:lang w:eastAsia="zh-CN"/>
              </w:rPr>
            </w:pPr>
            <w:r w:rsidRPr="00E062F1">
              <w:rPr>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2EA6BF82"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61(3A)</w:t>
            </w:r>
          </w:p>
        </w:tc>
        <w:tc>
          <w:tcPr>
            <w:tcW w:w="749" w:type="dxa"/>
            <w:vMerge/>
            <w:tcBorders>
              <w:left w:val="single" w:sz="4" w:space="0" w:color="auto"/>
              <w:right w:val="single" w:sz="4" w:space="0" w:color="auto"/>
            </w:tcBorders>
            <w:vAlign w:val="center"/>
          </w:tcPr>
          <w:p w14:paraId="4E0DB644" w14:textId="77777777" w:rsidR="00CE5FE7" w:rsidRPr="00E062F1" w:rsidRDefault="00CE5FE7" w:rsidP="00FF2E71">
            <w:pPr>
              <w:pStyle w:val="TAC"/>
              <w:rPr>
                <w:lang w:eastAsia="zh-CN"/>
              </w:rPr>
            </w:pPr>
          </w:p>
        </w:tc>
      </w:tr>
      <w:tr w:rsidR="00CE5FE7" w:rsidRPr="00E062F1" w14:paraId="0951B6DD"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293B1D9"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034" w:type="dxa"/>
            <w:vMerge w:val="restart"/>
            <w:tcBorders>
              <w:top w:val="single" w:sz="4" w:space="0" w:color="auto"/>
              <w:left w:val="single" w:sz="4" w:space="0" w:color="auto"/>
              <w:right w:val="single" w:sz="4" w:space="0" w:color="auto"/>
            </w:tcBorders>
            <w:vAlign w:val="center"/>
          </w:tcPr>
          <w:p w14:paraId="471A9724"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62251A97"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4479FCE1"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16E71E68"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B862704"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9396E0"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D0FE1B9"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75534195"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607E6F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8356D7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4B5949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511882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CA1BF61"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43792F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30E572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831BD24"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7320FB4"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914F5F"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F9EC753" w14:textId="77777777" w:rsidR="00CE5FE7" w:rsidRPr="00E062F1" w:rsidRDefault="00CE5FE7" w:rsidP="00FF2E71">
            <w:pPr>
              <w:pStyle w:val="TAC"/>
              <w:rPr>
                <w:lang w:eastAsia="zh-CN"/>
              </w:rPr>
            </w:pPr>
            <w:r w:rsidRPr="00E062F1">
              <w:rPr>
                <w:lang w:eastAsia="zh-CN"/>
              </w:rPr>
              <w:t>0</w:t>
            </w:r>
          </w:p>
        </w:tc>
      </w:tr>
      <w:tr w:rsidR="00CE5FE7" w:rsidRPr="00E062F1" w14:paraId="6B53F3BB" w14:textId="77777777" w:rsidTr="009D407F">
        <w:trPr>
          <w:trHeight w:val="125"/>
          <w:jc w:val="center"/>
        </w:trPr>
        <w:tc>
          <w:tcPr>
            <w:tcW w:w="1034" w:type="dxa"/>
            <w:vMerge/>
            <w:tcBorders>
              <w:left w:val="single" w:sz="4" w:space="0" w:color="auto"/>
              <w:right w:val="single" w:sz="4" w:space="0" w:color="auto"/>
            </w:tcBorders>
            <w:vAlign w:val="center"/>
          </w:tcPr>
          <w:p w14:paraId="1EE0EB91"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5B9E4C1"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37899A1A"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4E9B70E"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0520653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6D87DC5"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5DD9A3"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D7331B4"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4746D162"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2DB745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80B225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1E3163A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7C9252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AA261E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29342A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671933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E29201C"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AC1B36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0D53F6"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2E5AC568" w14:textId="77777777" w:rsidR="00CE5FE7" w:rsidRPr="00E062F1" w:rsidRDefault="00CE5FE7" w:rsidP="00FF2E71">
            <w:pPr>
              <w:pStyle w:val="TAC"/>
              <w:rPr>
                <w:lang w:eastAsia="zh-CN"/>
              </w:rPr>
            </w:pPr>
          </w:p>
        </w:tc>
      </w:tr>
      <w:tr w:rsidR="00CE5FE7" w:rsidRPr="00E062F1" w14:paraId="6E519E83" w14:textId="77777777" w:rsidTr="009D407F">
        <w:trPr>
          <w:trHeight w:val="125"/>
          <w:jc w:val="center"/>
        </w:trPr>
        <w:tc>
          <w:tcPr>
            <w:tcW w:w="1034" w:type="dxa"/>
            <w:vMerge/>
            <w:tcBorders>
              <w:left w:val="single" w:sz="4" w:space="0" w:color="auto"/>
              <w:right w:val="single" w:sz="4" w:space="0" w:color="auto"/>
            </w:tcBorders>
            <w:vAlign w:val="center"/>
          </w:tcPr>
          <w:p w14:paraId="0EBA3BAE"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99047AC"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4F1A5392"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004E9D2"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178AF8B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973DBF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CC9A27C"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E6B6B8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5A080276"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053577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84F279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FAF21B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CACC7A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B74CFE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B58903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FA213E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7E36BE6"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AAF399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41F475"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304BFDBA" w14:textId="77777777" w:rsidR="00CE5FE7" w:rsidRPr="00E062F1" w:rsidRDefault="00CE5FE7" w:rsidP="00FF2E71">
            <w:pPr>
              <w:pStyle w:val="TAC"/>
              <w:rPr>
                <w:lang w:eastAsia="zh-CN"/>
              </w:rPr>
            </w:pPr>
          </w:p>
        </w:tc>
      </w:tr>
      <w:tr w:rsidR="00CE5FE7" w:rsidRPr="00E062F1" w14:paraId="5F58DB34" w14:textId="77777777" w:rsidTr="009D407F">
        <w:trPr>
          <w:trHeight w:val="125"/>
          <w:jc w:val="center"/>
        </w:trPr>
        <w:tc>
          <w:tcPr>
            <w:tcW w:w="1034" w:type="dxa"/>
            <w:vMerge/>
            <w:tcBorders>
              <w:left w:val="single" w:sz="4" w:space="0" w:color="auto"/>
              <w:right w:val="single" w:sz="4" w:space="0" w:color="auto"/>
            </w:tcBorders>
            <w:vAlign w:val="center"/>
          </w:tcPr>
          <w:p w14:paraId="4C3AEE8A"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BDE1427"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61B7E4D9" w14:textId="77777777" w:rsidR="00CE5FE7" w:rsidRPr="00E062F1" w:rsidRDefault="00CE5FE7" w:rsidP="00FF2E71">
            <w:pPr>
              <w:pStyle w:val="TAC"/>
              <w:rPr>
                <w:lang w:eastAsia="zh-CN"/>
              </w:rPr>
            </w:pPr>
            <w:r w:rsidRPr="00E062F1">
              <w:rPr>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66D33A03"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61(4A)</w:t>
            </w:r>
          </w:p>
        </w:tc>
        <w:tc>
          <w:tcPr>
            <w:tcW w:w="749" w:type="dxa"/>
            <w:vMerge/>
            <w:tcBorders>
              <w:left w:val="single" w:sz="4" w:space="0" w:color="auto"/>
              <w:right w:val="single" w:sz="4" w:space="0" w:color="auto"/>
            </w:tcBorders>
            <w:vAlign w:val="center"/>
          </w:tcPr>
          <w:p w14:paraId="5065757B" w14:textId="77777777" w:rsidR="00CE5FE7" w:rsidRPr="00E062F1" w:rsidRDefault="00CE5FE7" w:rsidP="00FF2E71">
            <w:pPr>
              <w:pStyle w:val="TAC"/>
              <w:rPr>
                <w:lang w:eastAsia="zh-CN"/>
              </w:rPr>
            </w:pPr>
          </w:p>
        </w:tc>
      </w:tr>
      <w:tr w:rsidR="00CE5FE7" w:rsidRPr="00E062F1" w14:paraId="7B7E8F9B"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EDE4CD4"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034" w:type="dxa"/>
            <w:vMerge w:val="restart"/>
            <w:tcBorders>
              <w:top w:val="single" w:sz="4" w:space="0" w:color="auto"/>
              <w:left w:val="single" w:sz="4" w:space="0" w:color="auto"/>
              <w:right w:val="single" w:sz="4" w:space="0" w:color="auto"/>
            </w:tcBorders>
            <w:vAlign w:val="center"/>
          </w:tcPr>
          <w:p w14:paraId="61365348"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46" w:type="dxa"/>
            <w:vMerge w:val="restart"/>
            <w:tcBorders>
              <w:top w:val="single" w:sz="4" w:space="0" w:color="auto"/>
              <w:left w:val="single" w:sz="4" w:space="0" w:color="auto"/>
              <w:right w:val="single" w:sz="4" w:space="0" w:color="auto"/>
            </w:tcBorders>
            <w:vAlign w:val="center"/>
          </w:tcPr>
          <w:p w14:paraId="7C25CB24"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50EF2A0D"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022D05E0"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4470AFD"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7D50A0"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68AC3E5"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248A03C1"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DBEDB9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DFB90A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36E8BA6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94488C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540992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A3F687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D97A991"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E51280C"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A7A1E50"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E9C79E"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89BC919" w14:textId="77777777" w:rsidR="00CE5FE7" w:rsidRPr="00E062F1" w:rsidRDefault="00CE5FE7" w:rsidP="00FF2E71">
            <w:pPr>
              <w:pStyle w:val="TAC"/>
              <w:rPr>
                <w:lang w:eastAsia="zh-CN"/>
              </w:rPr>
            </w:pPr>
            <w:r w:rsidRPr="00E062F1">
              <w:rPr>
                <w:lang w:eastAsia="zh-CN"/>
              </w:rPr>
              <w:t>0</w:t>
            </w:r>
          </w:p>
        </w:tc>
      </w:tr>
      <w:tr w:rsidR="00CE5FE7" w:rsidRPr="00E062F1" w14:paraId="464026FE" w14:textId="77777777" w:rsidTr="009D407F">
        <w:trPr>
          <w:trHeight w:val="125"/>
          <w:jc w:val="center"/>
        </w:trPr>
        <w:tc>
          <w:tcPr>
            <w:tcW w:w="1034" w:type="dxa"/>
            <w:vMerge/>
            <w:tcBorders>
              <w:left w:val="single" w:sz="4" w:space="0" w:color="auto"/>
              <w:right w:val="single" w:sz="4" w:space="0" w:color="auto"/>
            </w:tcBorders>
            <w:vAlign w:val="center"/>
          </w:tcPr>
          <w:p w14:paraId="4158311C"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F60C620"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6E9DBA59"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402EAEF"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6EFB9D60"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5D161D0"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A23ECF"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750414C"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6CE5DFFE"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9CEF5E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3BB941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E2C86D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D3E2CE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54CFCA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58438C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C82FC0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80BEBFE"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C693988"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D0CA1B"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53E65462" w14:textId="77777777" w:rsidR="00CE5FE7" w:rsidRPr="00E062F1" w:rsidRDefault="00CE5FE7" w:rsidP="00FF2E71">
            <w:pPr>
              <w:pStyle w:val="TAC"/>
              <w:rPr>
                <w:lang w:eastAsia="zh-CN"/>
              </w:rPr>
            </w:pPr>
          </w:p>
        </w:tc>
      </w:tr>
      <w:tr w:rsidR="00CE5FE7" w:rsidRPr="00E062F1" w14:paraId="3F7DEF45" w14:textId="77777777" w:rsidTr="009D407F">
        <w:trPr>
          <w:trHeight w:val="125"/>
          <w:jc w:val="center"/>
        </w:trPr>
        <w:tc>
          <w:tcPr>
            <w:tcW w:w="1034" w:type="dxa"/>
            <w:vMerge/>
            <w:tcBorders>
              <w:left w:val="single" w:sz="4" w:space="0" w:color="auto"/>
              <w:right w:val="single" w:sz="4" w:space="0" w:color="auto"/>
            </w:tcBorders>
            <w:vAlign w:val="center"/>
          </w:tcPr>
          <w:p w14:paraId="2624ADA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825944F"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04B79BF4"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2E69FC8"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48C81B7"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D591CF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EB87D74"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6B1A98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18C25AF8"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328A05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89C88B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836B82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64406B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AC1693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8EDAC8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0FFCF0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0B6AE57"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B4B152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782375"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7DF51D9C" w14:textId="77777777" w:rsidR="00CE5FE7" w:rsidRPr="00E062F1" w:rsidRDefault="00CE5FE7" w:rsidP="00FF2E71">
            <w:pPr>
              <w:pStyle w:val="TAC"/>
              <w:rPr>
                <w:lang w:eastAsia="zh-CN"/>
              </w:rPr>
            </w:pPr>
          </w:p>
        </w:tc>
      </w:tr>
      <w:tr w:rsidR="00CE5FE7" w:rsidRPr="00E062F1" w14:paraId="14C12D27" w14:textId="77777777" w:rsidTr="009D407F">
        <w:trPr>
          <w:trHeight w:val="125"/>
          <w:jc w:val="center"/>
        </w:trPr>
        <w:tc>
          <w:tcPr>
            <w:tcW w:w="1034" w:type="dxa"/>
            <w:vMerge/>
            <w:tcBorders>
              <w:left w:val="single" w:sz="4" w:space="0" w:color="auto"/>
              <w:right w:val="single" w:sz="4" w:space="0" w:color="auto"/>
            </w:tcBorders>
            <w:vAlign w:val="center"/>
          </w:tcPr>
          <w:p w14:paraId="5D50FECF"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74C35C0"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11B6C578" w14:textId="77777777" w:rsidR="00CE5FE7" w:rsidRPr="00E062F1" w:rsidRDefault="00CE5FE7" w:rsidP="00FF2E71">
            <w:pPr>
              <w:pStyle w:val="TAC"/>
              <w:rPr>
                <w:lang w:eastAsia="zh-CN"/>
              </w:rPr>
            </w:pPr>
            <w:r w:rsidRPr="00E062F1">
              <w:rPr>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2BC24158"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14:paraId="5651A203" w14:textId="77777777" w:rsidR="00CE5FE7" w:rsidRPr="00E062F1" w:rsidRDefault="00CE5FE7" w:rsidP="00FF2E71">
            <w:pPr>
              <w:pStyle w:val="TAC"/>
              <w:rPr>
                <w:lang w:eastAsia="zh-CN"/>
              </w:rPr>
            </w:pPr>
          </w:p>
        </w:tc>
      </w:tr>
      <w:tr w:rsidR="00CE5FE7" w:rsidRPr="00E062F1" w14:paraId="67CA3910"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1EDDF66"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034" w:type="dxa"/>
            <w:vMerge w:val="restart"/>
            <w:tcBorders>
              <w:top w:val="single" w:sz="4" w:space="0" w:color="auto"/>
              <w:left w:val="single" w:sz="4" w:space="0" w:color="auto"/>
              <w:right w:val="single" w:sz="4" w:space="0" w:color="auto"/>
            </w:tcBorders>
            <w:vAlign w:val="center"/>
          </w:tcPr>
          <w:p w14:paraId="2DA028AB"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46" w:type="dxa"/>
            <w:vMerge w:val="restart"/>
            <w:tcBorders>
              <w:top w:val="single" w:sz="4" w:space="0" w:color="auto"/>
              <w:left w:val="single" w:sz="4" w:space="0" w:color="auto"/>
              <w:right w:val="single" w:sz="4" w:space="0" w:color="auto"/>
            </w:tcBorders>
            <w:vAlign w:val="center"/>
          </w:tcPr>
          <w:p w14:paraId="7444EF13"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1394ACA2"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49AF78BA"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BB7420C"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6DB553"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BD231CE"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09CD8108"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BDBD78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BE8957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14BB936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B12E30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E9D8DF8"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D5C1C9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1C0A65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6BB26C3"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4CACCBF"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1DA74A"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3A76494" w14:textId="77777777" w:rsidR="00CE5FE7" w:rsidRPr="00E062F1" w:rsidRDefault="00CE5FE7" w:rsidP="00FF2E71">
            <w:pPr>
              <w:pStyle w:val="TAC"/>
              <w:rPr>
                <w:lang w:eastAsia="zh-CN"/>
              </w:rPr>
            </w:pPr>
            <w:r w:rsidRPr="00E062F1">
              <w:rPr>
                <w:lang w:eastAsia="zh-CN"/>
              </w:rPr>
              <w:t>0</w:t>
            </w:r>
          </w:p>
        </w:tc>
      </w:tr>
      <w:tr w:rsidR="00CE5FE7" w:rsidRPr="00E062F1" w14:paraId="0721C616" w14:textId="77777777" w:rsidTr="009D407F">
        <w:trPr>
          <w:trHeight w:val="125"/>
          <w:jc w:val="center"/>
        </w:trPr>
        <w:tc>
          <w:tcPr>
            <w:tcW w:w="1034" w:type="dxa"/>
            <w:vMerge/>
            <w:tcBorders>
              <w:left w:val="single" w:sz="4" w:space="0" w:color="auto"/>
              <w:right w:val="single" w:sz="4" w:space="0" w:color="auto"/>
            </w:tcBorders>
            <w:vAlign w:val="center"/>
          </w:tcPr>
          <w:p w14:paraId="53FC0D9A"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7A2B147"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0777AC97"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524CE63"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400E61EA"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2CF1F75"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EF68FFD"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3FEB780"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4DD28B22"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13064D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898EBC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D9B596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BC1081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7609EE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0BC7BA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9E1767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9897152"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8CD06F8"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912A10"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8079D13" w14:textId="77777777" w:rsidR="00CE5FE7" w:rsidRPr="00E062F1" w:rsidRDefault="00CE5FE7" w:rsidP="00FF2E71">
            <w:pPr>
              <w:pStyle w:val="TAC"/>
              <w:rPr>
                <w:lang w:eastAsia="zh-CN"/>
              </w:rPr>
            </w:pPr>
          </w:p>
        </w:tc>
      </w:tr>
      <w:tr w:rsidR="00CE5FE7" w:rsidRPr="00E062F1" w14:paraId="2479AE1A" w14:textId="77777777" w:rsidTr="009D407F">
        <w:trPr>
          <w:trHeight w:val="125"/>
          <w:jc w:val="center"/>
        </w:trPr>
        <w:tc>
          <w:tcPr>
            <w:tcW w:w="1034" w:type="dxa"/>
            <w:vMerge/>
            <w:tcBorders>
              <w:left w:val="single" w:sz="4" w:space="0" w:color="auto"/>
              <w:right w:val="single" w:sz="4" w:space="0" w:color="auto"/>
            </w:tcBorders>
            <w:vAlign w:val="center"/>
          </w:tcPr>
          <w:p w14:paraId="35B8E7D9"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1A34FF8"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413F924B"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EDC1FBD"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1DBA5CFF"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18E531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C176D62"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9CC070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33360A0F"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B2CA09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A1A859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683FAE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03D2BD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5C87CC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766A5D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7F43B7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F9AE7DB"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4BD6DF0"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2F5E90"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2E4B9401" w14:textId="77777777" w:rsidR="00CE5FE7" w:rsidRPr="00E062F1" w:rsidRDefault="00CE5FE7" w:rsidP="00FF2E71">
            <w:pPr>
              <w:pStyle w:val="TAC"/>
              <w:rPr>
                <w:lang w:eastAsia="zh-CN"/>
              </w:rPr>
            </w:pPr>
          </w:p>
        </w:tc>
      </w:tr>
      <w:tr w:rsidR="00CE5FE7" w:rsidRPr="00E062F1" w14:paraId="3BD4A42A" w14:textId="77777777" w:rsidTr="009D407F">
        <w:trPr>
          <w:trHeight w:val="125"/>
          <w:jc w:val="center"/>
        </w:trPr>
        <w:tc>
          <w:tcPr>
            <w:tcW w:w="1034" w:type="dxa"/>
            <w:vMerge/>
            <w:tcBorders>
              <w:left w:val="single" w:sz="4" w:space="0" w:color="auto"/>
              <w:right w:val="single" w:sz="4" w:space="0" w:color="auto"/>
            </w:tcBorders>
            <w:vAlign w:val="center"/>
          </w:tcPr>
          <w:p w14:paraId="6B18D6B6"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2F1F7F5"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07C244F4" w14:textId="77777777" w:rsidR="00CE5FE7" w:rsidRPr="00E062F1" w:rsidRDefault="00CE5FE7" w:rsidP="00FF2E71">
            <w:pPr>
              <w:pStyle w:val="TAC"/>
              <w:rPr>
                <w:lang w:eastAsia="zh-CN"/>
              </w:rPr>
            </w:pPr>
            <w:r w:rsidRPr="00E062F1">
              <w:rPr>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42DBFB0A"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14:paraId="0C3A8388" w14:textId="77777777" w:rsidR="00CE5FE7" w:rsidRPr="00E062F1" w:rsidRDefault="00CE5FE7" w:rsidP="00FF2E71">
            <w:pPr>
              <w:pStyle w:val="TAC"/>
              <w:rPr>
                <w:lang w:eastAsia="zh-CN"/>
              </w:rPr>
            </w:pPr>
          </w:p>
        </w:tc>
      </w:tr>
      <w:tr w:rsidR="00CE5FE7" w:rsidRPr="00E062F1" w14:paraId="5BCF0DD7"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7AABC18"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034" w:type="dxa"/>
            <w:vMerge w:val="restart"/>
            <w:tcBorders>
              <w:top w:val="single" w:sz="4" w:space="0" w:color="auto"/>
              <w:left w:val="single" w:sz="4" w:space="0" w:color="auto"/>
              <w:right w:val="single" w:sz="4" w:space="0" w:color="auto"/>
            </w:tcBorders>
            <w:vAlign w:val="center"/>
          </w:tcPr>
          <w:p w14:paraId="1BFEC095"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14:paraId="172EE222"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7CA5E932"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03F021DF"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E50217C"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2151BC"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0498246"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5F177D43"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32D584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DA01C3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26853D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7640B8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41A55D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15CDEB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2DA08BF"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18E6C8B"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FE6CC37"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352AE6"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6BBC05A" w14:textId="77777777" w:rsidR="00CE5FE7" w:rsidRPr="00E062F1" w:rsidRDefault="00CE5FE7" w:rsidP="00FF2E71">
            <w:pPr>
              <w:pStyle w:val="TAC"/>
              <w:rPr>
                <w:lang w:eastAsia="zh-CN"/>
              </w:rPr>
            </w:pPr>
            <w:r w:rsidRPr="00E062F1">
              <w:rPr>
                <w:lang w:eastAsia="zh-CN"/>
              </w:rPr>
              <w:t>0</w:t>
            </w:r>
          </w:p>
        </w:tc>
      </w:tr>
      <w:tr w:rsidR="00CE5FE7" w:rsidRPr="00E062F1" w14:paraId="7F3DC148" w14:textId="77777777" w:rsidTr="009D407F">
        <w:trPr>
          <w:trHeight w:val="125"/>
          <w:jc w:val="center"/>
        </w:trPr>
        <w:tc>
          <w:tcPr>
            <w:tcW w:w="1034" w:type="dxa"/>
            <w:vMerge/>
            <w:tcBorders>
              <w:left w:val="single" w:sz="4" w:space="0" w:color="auto"/>
              <w:right w:val="single" w:sz="4" w:space="0" w:color="auto"/>
            </w:tcBorders>
            <w:vAlign w:val="center"/>
          </w:tcPr>
          <w:p w14:paraId="3152E67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45F681F"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6B2A5CC1"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3353CBE"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3C681CC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1245995"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8D5C74"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C20B83D"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1E48E942"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E294E6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1B2E0C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665EDD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F62FA4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32811B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33D765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7F2036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A789247"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E90992A"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50C542"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71AC6F7B" w14:textId="77777777" w:rsidR="00CE5FE7" w:rsidRPr="00E062F1" w:rsidRDefault="00CE5FE7" w:rsidP="00FF2E71">
            <w:pPr>
              <w:pStyle w:val="TAC"/>
              <w:rPr>
                <w:lang w:eastAsia="zh-CN"/>
              </w:rPr>
            </w:pPr>
          </w:p>
        </w:tc>
      </w:tr>
      <w:tr w:rsidR="00CE5FE7" w:rsidRPr="00E062F1" w14:paraId="0160DB2C" w14:textId="77777777" w:rsidTr="009D407F">
        <w:trPr>
          <w:trHeight w:val="125"/>
          <w:jc w:val="center"/>
        </w:trPr>
        <w:tc>
          <w:tcPr>
            <w:tcW w:w="1034" w:type="dxa"/>
            <w:vMerge/>
            <w:tcBorders>
              <w:left w:val="single" w:sz="4" w:space="0" w:color="auto"/>
              <w:right w:val="single" w:sz="4" w:space="0" w:color="auto"/>
            </w:tcBorders>
            <w:vAlign w:val="center"/>
          </w:tcPr>
          <w:p w14:paraId="7F2CF43E"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AA2EFEC"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57DB253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D30CD1D"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2439823E"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D463A8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A40E547"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6A8952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C6EFA7E"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88CA13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612AFD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35F0057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40FBCC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ACA818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5D8D4D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A6A150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2B63823"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3947B3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46F6E5"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77A7ED8" w14:textId="77777777" w:rsidR="00CE5FE7" w:rsidRPr="00E062F1" w:rsidRDefault="00CE5FE7" w:rsidP="00FF2E71">
            <w:pPr>
              <w:pStyle w:val="TAC"/>
              <w:rPr>
                <w:lang w:eastAsia="zh-CN"/>
              </w:rPr>
            </w:pPr>
          </w:p>
        </w:tc>
      </w:tr>
      <w:tr w:rsidR="00CE5FE7" w:rsidRPr="00E062F1" w14:paraId="2EDB44D3" w14:textId="77777777" w:rsidTr="009D407F">
        <w:trPr>
          <w:trHeight w:val="125"/>
          <w:jc w:val="center"/>
        </w:trPr>
        <w:tc>
          <w:tcPr>
            <w:tcW w:w="1034" w:type="dxa"/>
            <w:vMerge/>
            <w:tcBorders>
              <w:left w:val="single" w:sz="4" w:space="0" w:color="auto"/>
              <w:right w:val="single" w:sz="4" w:space="0" w:color="auto"/>
            </w:tcBorders>
            <w:vAlign w:val="center"/>
          </w:tcPr>
          <w:p w14:paraId="7BC4CB06"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47AD8D2E"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680E0795" w14:textId="77777777" w:rsidR="00CE5FE7" w:rsidRPr="00E062F1" w:rsidRDefault="00CE5FE7" w:rsidP="00FF2E71">
            <w:pPr>
              <w:pStyle w:val="TAC"/>
              <w:rPr>
                <w:lang w:eastAsia="zh-CN"/>
              </w:rPr>
            </w:pPr>
            <w:r w:rsidRPr="00E062F1">
              <w:rPr>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7D45D237"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14:paraId="7A9E882E" w14:textId="77777777" w:rsidR="00CE5FE7" w:rsidRPr="00E062F1" w:rsidRDefault="00CE5FE7" w:rsidP="00FF2E71">
            <w:pPr>
              <w:pStyle w:val="TAC"/>
              <w:rPr>
                <w:lang w:eastAsia="zh-CN"/>
              </w:rPr>
            </w:pPr>
          </w:p>
        </w:tc>
      </w:tr>
      <w:tr w:rsidR="00CE5FE7" w:rsidRPr="00E062F1" w14:paraId="7C473D76"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CEC0CB9" w14:textId="77777777" w:rsidR="00CE5FE7" w:rsidRPr="00E062F1" w:rsidRDefault="00CE5FE7" w:rsidP="00FF2E71">
            <w:pPr>
              <w:pStyle w:val="TAC"/>
              <w:rPr>
                <w:rFonts w:cs="Arial"/>
              </w:rPr>
            </w:pPr>
            <w:r w:rsidRPr="00E062F1">
              <w:rPr>
                <w:rFonts w:cs="Arial"/>
                <w:szCs w:val="18"/>
                <w:lang w:eastAsia="ja-JP"/>
              </w:rPr>
              <w:t>CA_n5A-n261J</w:t>
            </w:r>
          </w:p>
        </w:tc>
        <w:tc>
          <w:tcPr>
            <w:tcW w:w="1034" w:type="dxa"/>
            <w:vMerge w:val="restart"/>
            <w:tcBorders>
              <w:top w:val="single" w:sz="4" w:space="0" w:color="auto"/>
              <w:left w:val="single" w:sz="4" w:space="0" w:color="auto"/>
              <w:right w:val="single" w:sz="4" w:space="0" w:color="auto"/>
            </w:tcBorders>
            <w:vAlign w:val="center"/>
          </w:tcPr>
          <w:p w14:paraId="76B0E647" w14:textId="77777777" w:rsidR="00CE5FE7" w:rsidRPr="00E062F1" w:rsidRDefault="00CE5FE7" w:rsidP="00FF2E71">
            <w:pPr>
              <w:pStyle w:val="TAC"/>
              <w:rPr>
                <w:rFonts w:cs="Arial"/>
                <w:szCs w:val="18"/>
              </w:rPr>
            </w:pPr>
            <w:r w:rsidRPr="00E062F1">
              <w:rPr>
                <w:rFonts w:cs="Arial"/>
                <w:szCs w:val="18"/>
              </w:rPr>
              <w:t>CA_n5A-n261A</w:t>
            </w:r>
          </w:p>
          <w:p w14:paraId="7B7F2029" w14:textId="77777777" w:rsidR="00CE5FE7" w:rsidRPr="00E062F1" w:rsidRDefault="00CE5FE7" w:rsidP="00FF2E71">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5701B429" w14:textId="77777777" w:rsidR="00CE5FE7" w:rsidRPr="00E062F1" w:rsidRDefault="00CE5FE7" w:rsidP="00FF2E71">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7697F0E" w14:textId="77777777" w:rsidR="00CE5FE7" w:rsidRPr="00E062F1" w:rsidRDefault="00CE5FE7" w:rsidP="00FF2E71">
            <w:pPr>
              <w:pStyle w:val="TAC"/>
              <w:rPr>
                <w:rFonts w:cs="Arial"/>
              </w:rPr>
            </w:pPr>
            <w:r w:rsidRPr="00E062F1">
              <w:rPr>
                <w:rFonts w:cs="Arial"/>
                <w:szCs w:val="18"/>
              </w:rPr>
              <w:t>CA_5A_n261I</w:t>
            </w:r>
          </w:p>
        </w:tc>
        <w:tc>
          <w:tcPr>
            <w:tcW w:w="746" w:type="dxa"/>
            <w:vMerge w:val="restart"/>
            <w:tcBorders>
              <w:top w:val="single" w:sz="4" w:space="0" w:color="auto"/>
              <w:left w:val="single" w:sz="4" w:space="0" w:color="auto"/>
              <w:right w:val="single" w:sz="4" w:space="0" w:color="auto"/>
            </w:tcBorders>
            <w:vAlign w:val="center"/>
          </w:tcPr>
          <w:p w14:paraId="253C2716" w14:textId="77777777" w:rsidR="00CE5FE7" w:rsidRPr="00E062F1" w:rsidRDefault="00CE5FE7" w:rsidP="00FF2E71">
            <w:pPr>
              <w:pStyle w:val="TAC"/>
              <w:rPr>
                <w:lang w:eastAsia="zh-CN"/>
              </w:rPr>
            </w:pPr>
            <w:r w:rsidRPr="00E062F1">
              <w:rPr>
                <w:rFonts w:cs="Arial"/>
                <w:szCs w:val="18"/>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0FB43928" w14:textId="77777777" w:rsidR="00CE5FE7" w:rsidRPr="00E062F1" w:rsidRDefault="00CE5FE7" w:rsidP="00FF2E71">
            <w:pPr>
              <w:pStyle w:val="TAC"/>
              <w:rPr>
                <w:lang w:eastAsia="zh-CN"/>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100175EC" w14:textId="77777777" w:rsidR="00CE5FE7" w:rsidRPr="00E062F1" w:rsidRDefault="00CE5FE7" w:rsidP="00FF2E71">
            <w:pPr>
              <w:pStyle w:val="TAC"/>
              <w:rPr>
                <w:rFonts w:eastAsia="Yu Mincho" w:cs="Arial"/>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3158FAA"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3537B1" w14:textId="77777777" w:rsidR="00CE5FE7" w:rsidRPr="00E062F1" w:rsidRDefault="00CE5FE7" w:rsidP="00FF2E71">
            <w:pPr>
              <w:pStyle w:val="TAC"/>
              <w:rPr>
                <w:rFonts w:eastAsia="Yu Mincho" w:cs="Arial"/>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DA626FD"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A329FC2"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327CC3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8D3164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5098A2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A055F5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B278BC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72974A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C6E23EF"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86550CF"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1D9C588"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7BABF4"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580764E" w14:textId="77777777" w:rsidR="00CE5FE7" w:rsidRPr="00E062F1" w:rsidRDefault="00CE5FE7" w:rsidP="00FF2E71">
            <w:pPr>
              <w:pStyle w:val="TAC"/>
              <w:rPr>
                <w:lang w:eastAsia="zh-CN"/>
              </w:rPr>
            </w:pPr>
            <w:r w:rsidRPr="00E062F1">
              <w:rPr>
                <w:lang w:eastAsia="zh-CN"/>
              </w:rPr>
              <w:t>0</w:t>
            </w:r>
          </w:p>
        </w:tc>
      </w:tr>
      <w:tr w:rsidR="00CE5FE7" w:rsidRPr="00E062F1" w14:paraId="62056718" w14:textId="77777777" w:rsidTr="009D407F">
        <w:trPr>
          <w:trHeight w:val="125"/>
          <w:jc w:val="center"/>
        </w:trPr>
        <w:tc>
          <w:tcPr>
            <w:tcW w:w="1034" w:type="dxa"/>
            <w:vMerge/>
            <w:tcBorders>
              <w:left w:val="single" w:sz="4" w:space="0" w:color="auto"/>
              <w:right w:val="single" w:sz="4" w:space="0" w:color="auto"/>
            </w:tcBorders>
            <w:vAlign w:val="center"/>
          </w:tcPr>
          <w:p w14:paraId="540DE1BC"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3399CB87" w14:textId="77777777" w:rsidR="00CE5FE7" w:rsidRPr="00E062F1" w:rsidRDefault="00CE5FE7" w:rsidP="00FF2E71">
            <w:pPr>
              <w:pStyle w:val="TAC"/>
              <w:rPr>
                <w:rFonts w:cs="Arial"/>
              </w:rPr>
            </w:pPr>
          </w:p>
        </w:tc>
        <w:tc>
          <w:tcPr>
            <w:tcW w:w="746" w:type="dxa"/>
            <w:vMerge/>
            <w:tcBorders>
              <w:left w:val="single" w:sz="4" w:space="0" w:color="auto"/>
              <w:right w:val="single" w:sz="4" w:space="0" w:color="auto"/>
            </w:tcBorders>
            <w:vAlign w:val="center"/>
          </w:tcPr>
          <w:p w14:paraId="2E21D8E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38AEE1B" w14:textId="77777777" w:rsidR="00CE5FE7" w:rsidRPr="00E062F1" w:rsidRDefault="00CE5FE7" w:rsidP="00FF2E71">
            <w:pPr>
              <w:pStyle w:val="TAC"/>
              <w:rPr>
                <w:lang w:eastAsia="zh-CN"/>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63DD79FE" w14:textId="77777777" w:rsidR="00CE5FE7" w:rsidRPr="00E062F1" w:rsidRDefault="00CE5FE7" w:rsidP="00FF2E71">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429DEC9A"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F8A95EE" w14:textId="77777777" w:rsidR="00CE5FE7" w:rsidRPr="00E062F1" w:rsidRDefault="00CE5FE7" w:rsidP="00FF2E71">
            <w:pPr>
              <w:pStyle w:val="TAC"/>
              <w:rPr>
                <w:rFonts w:eastAsia="Yu Mincho" w:cs="Arial"/>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2A697F6"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C20A3AB"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B338EC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3F9DA0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32D7DE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34303F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CFB214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9385A6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1F1342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D69A27E"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88B80B5"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D57DCA"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5B4786A6" w14:textId="77777777" w:rsidR="00CE5FE7" w:rsidRPr="00E062F1" w:rsidRDefault="00CE5FE7" w:rsidP="00FF2E71">
            <w:pPr>
              <w:pStyle w:val="TAC"/>
              <w:rPr>
                <w:lang w:eastAsia="zh-CN"/>
              </w:rPr>
            </w:pPr>
          </w:p>
        </w:tc>
      </w:tr>
      <w:tr w:rsidR="00CE5FE7" w:rsidRPr="00E062F1" w14:paraId="379A5778" w14:textId="77777777" w:rsidTr="009D407F">
        <w:trPr>
          <w:trHeight w:val="90"/>
          <w:jc w:val="center"/>
        </w:trPr>
        <w:tc>
          <w:tcPr>
            <w:tcW w:w="1034" w:type="dxa"/>
            <w:vMerge/>
            <w:tcBorders>
              <w:left w:val="single" w:sz="4" w:space="0" w:color="auto"/>
              <w:right w:val="single" w:sz="4" w:space="0" w:color="auto"/>
            </w:tcBorders>
            <w:vAlign w:val="center"/>
          </w:tcPr>
          <w:p w14:paraId="0450E6EE"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2EB7D875" w14:textId="77777777" w:rsidR="00CE5FE7" w:rsidRPr="00E062F1" w:rsidRDefault="00CE5FE7" w:rsidP="00FF2E71">
            <w:pPr>
              <w:pStyle w:val="TAC"/>
              <w:rPr>
                <w:rFonts w:cs="Arial"/>
              </w:rPr>
            </w:pPr>
          </w:p>
        </w:tc>
        <w:tc>
          <w:tcPr>
            <w:tcW w:w="746" w:type="dxa"/>
            <w:vMerge/>
            <w:tcBorders>
              <w:left w:val="single" w:sz="4" w:space="0" w:color="auto"/>
              <w:right w:val="single" w:sz="4" w:space="0" w:color="auto"/>
            </w:tcBorders>
            <w:vAlign w:val="center"/>
          </w:tcPr>
          <w:p w14:paraId="5DF7C97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5F970BE" w14:textId="77777777" w:rsidR="00CE5FE7" w:rsidRPr="00E062F1" w:rsidRDefault="00CE5FE7" w:rsidP="00FF2E71">
            <w:pPr>
              <w:pStyle w:val="TAC"/>
              <w:rPr>
                <w:lang w:eastAsia="zh-CN"/>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4D66E291" w14:textId="77777777" w:rsidR="00CE5FE7" w:rsidRPr="00E062F1" w:rsidRDefault="00CE5FE7" w:rsidP="00FF2E71">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7F0EC1B1" w14:textId="77777777" w:rsidR="00CE5FE7" w:rsidRPr="00E062F1" w:rsidRDefault="00CE5FE7" w:rsidP="00FF2E71">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7429AE84" w14:textId="77777777" w:rsidR="00CE5FE7" w:rsidRPr="00E062F1" w:rsidRDefault="00CE5FE7" w:rsidP="00FF2E71">
            <w:pPr>
              <w:pStyle w:val="TAC"/>
              <w:rPr>
                <w:rFonts w:eastAsia="Yu Mincho" w:cs="Arial"/>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E18EAAC" w14:textId="77777777" w:rsidR="00CE5FE7" w:rsidRPr="00E062F1" w:rsidRDefault="00CE5FE7" w:rsidP="00FF2E71">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tcPr>
          <w:p w14:paraId="1CEFB7E8"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36EF6A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2F9476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035E38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E65D3E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3804C4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BFAC1B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DE7653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1231566"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9F8ADCA"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300005"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107D7265" w14:textId="77777777" w:rsidR="00CE5FE7" w:rsidRPr="00E062F1" w:rsidRDefault="00CE5FE7" w:rsidP="00FF2E71">
            <w:pPr>
              <w:pStyle w:val="TAC"/>
              <w:rPr>
                <w:lang w:eastAsia="zh-CN"/>
              </w:rPr>
            </w:pPr>
          </w:p>
        </w:tc>
      </w:tr>
      <w:tr w:rsidR="00CE5FE7" w:rsidRPr="00E062F1" w14:paraId="0E92AC7C" w14:textId="77777777" w:rsidTr="009D407F">
        <w:trPr>
          <w:trHeight w:val="125"/>
          <w:jc w:val="center"/>
        </w:trPr>
        <w:tc>
          <w:tcPr>
            <w:tcW w:w="1034" w:type="dxa"/>
            <w:vMerge/>
            <w:tcBorders>
              <w:left w:val="single" w:sz="4" w:space="0" w:color="auto"/>
              <w:right w:val="single" w:sz="4" w:space="0" w:color="auto"/>
            </w:tcBorders>
            <w:vAlign w:val="center"/>
          </w:tcPr>
          <w:p w14:paraId="371A7B13"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0DF051A3" w14:textId="77777777" w:rsidR="00CE5FE7" w:rsidRPr="00E062F1" w:rsidRDefault="00CE5FE7" w:rsidP="00FF2E71">
            <w:pPr>
              <w:pStyle w:val="TAC"/>
              <w:rPr>
                <w:rFonts w:cs="Arial"/>
              </w:rPr>
            </w:pPr>
          </w:p>
        </w:tc>
        <w:tc>
          <w:tcPr>
            <w:tcW w:w="746" w:type="dxa"/>
            <w:tcBorders>
              <w:top w:val="single" w:sz="4" w:space="0" w:color="auto"/>
              <w:left w:val="single" w:sz="4" w:space="0" w:color="auto"/>
              <w:right w:val="single" w:sz="4" w:space="0" w:color="auto"/>
            </w:tcBorders>
            <w:vAlign w:val="center"/>
          </w:tcPr>
          <w:p w14:paraId="57788380" w14:textId="77777777" w:rsidR="00CE5FE7" w:rsidRPr="00E062F1" w:rsidRDefault="00CE5FE7" w:rsidP="00FF2E71">
            <w:pPr>
              <w:pStyle w:val="TAC"/>
              <w:rPr>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4559A290" w14:textId="77777777" w:rsidR="00CE5FE7" w:rsidRPr="00E062F1" w:rsidRDefault="00CE5FE7" w:rsidP="00FF2E71">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14:paraId="1ABE38B8" w14:textId="77777777" w:rsidR="00CE5FE7" w:rsidRPr="00E062F1" w:rsidRDefault="00CE5FE7" w:rsidP="00FF2E71">
            <w:pPr>
              <w:pStyle w:val="TAC"/>
              <w:rPr>
                <w:lang w:eastAsia="zh-CN"/>
              </w:rPr>
            </w:pPr>
          </w:p>
        </w:tc>
      </w:tr>
      <w:tr w:rsidR="00CE5FE7" w:rsidRPr="00E062F1" w14:paraId="70ECD44D"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BEFC905" w14:textId="77777777" w:rsidR="00CE5FE7" w:rsidRPr="00E062F1" w:rsidRDefault="00CE5FE7" w:rsidP="00FF2E71">
            <w:pPr>
              <w:pStyle w:val="TAC"/>
              <w:rPr>
                <w:rFonts w:cs="Arial"/>
              </w:rPr>
            </w:pPr>
            <w:r w:rsidRPr="00E062F1">
              <w:rPr>
                <w:rFonts w:cs="Arial"/>
                <w:szCs w:val="18"/>
                <w:lang w:eastAsia="ja-JP"/>
              </w:rPr>
              <w:t>CA_n5A-n261K</w:t>
            </w:r>
          </w:p>
        </w:tc>
        <w:tc>
          <w:tcPr>
            <w:tcW w:w="1034" w:type="dxa"/>
            <w:vMerge w:val="restart"/>
            <w:tcBorders>
              <w:top w:val="single" w:sz="4" w:space="0" w:color="auto"/>
              <w:left w:val="single" w:sz="4" w:space="0" w:color="auto"/>
              <w:right w:val="single" w:sz="4" w:space="0" w:color="auto"/>
            </w:tcBorders>
            <w:vAlign w:val="center"/>
          </w:tcPr>
          <w:p w14:paraId="28FF9298" w14:textId="77777777" w:rsidR="00CE5FE7" w:rsidRPr="00E062F1" w:rsidRDefault="00CE5FE7" w:rsidP="00FF2E71">
            <w:pPr>
              <w:pStyle w:val="TAC"/>
              <w:rPr>
                <w:rFonts w:cs="Arial"/>
                <w:szCs w:val="18"/>
              </w:rPr>
            </w:pPr>
            <w:r w:rsidRPr="00E062F1">
              <w:rPr>
                <w:rFonts w:cs="Arial"/>
                <w:szCs w:val="18"/>
              </w:rPr>
              <w:t>CA_n5A-n261A</w:t>
            </w:r>
          </w:p>
          <w:p w14:paraId="6FA79986" w14:textId="77777777" w:rsidR="00CE5FE7" w:rsidRPr="00E062F1" w:rsidRDefault="00CE5FE7" w:rsidP="00FF2E71">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BB98E63" w14:textId="77777777" w:rsidR="00CE5FE7" w:rsidRPr="00E062F1" w:rsidRDefault="00CE5FE7" w:rsidP="00FF2E71">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898243C" w14:textId="77777777" w:rsidR="00CE5FE7" w:rsidRPr="00E062F1" w:rsidRDefault="00CE5FE7" w:rsidP="00FF2E71">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14:paraId="2FB2FB72" w14:textId="77777777" w:rsidR="00CE5FE7" w:rsidRPr="00E062F1" w:rsidRDefault="00CE5FE7" w:rsidP="00FF2E71">
            <w:pPr>
              <w:pStyle w:val="TAC"/>
              <w:rPr>
                <w:lang w:eastAsia="zh-CN"/>
              </w:rPr>
            </w:pPr>
            <w:r w:rsidRPr="00E062F1">
              <w:rPr>
                <w:rFonts w:cs="Arial"/>
                <w:szCs w:val="18"/>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0065229A" w14:textId="77777777" w:rsidR="00CE5FE7" w:rsidRPr="00E062F1" w:rsidRDefault="00CE5FE7" w:rsidP="00FF2E71">
            <w:pPr>
              <w:pStyle w:val="TAC"/>
              <w:rPr>
                <w:lang w:eastAsia="zh-CN"/>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42ED2DC9" w14:textId="77777777" w:rsidR="00CE5FE7" w:rsidRPr="00E062F1" w:rsidRDefault="00CE5FE7" w:rsidP="00FF2E71">
            <w:pPr>
              <w:pStyle w:val="TAC"/>
              <w:rPr>
                <w:rFonts w:eastAsia="Yu Mincho" w:cs="Arial"/>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0024892"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A6D505" w14:textId="77777777" w:rsidR="00CE5FE7" w:rsidRPr="00E062F1" w:rsidRDefault="00CE5FE7" w:rsidP="00FF2E71">
            <w:pPr>
              <w:pStyle w:val="TAC"/>
              <w:rPr>
                <w:rFonts w:eastAsia="Yu Mincho" w:cs="Arial"/>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546DB56"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2A5946C3"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DFC7C7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A406C2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3480E19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F5C23A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CD0421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C843B5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7E4F09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4EE9A10"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0991D1E"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FF08C7"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F007DF5" w14:textId="77777777" w:rsidR="00CE5FE7" w:rsidRPr="00E062F1" w:rsidRDefault="00CE5FE7" w:rsidP="00FF2E71">
            <w:pPr>
              <w:pStyle w:val="TAC"/>
              <w:rPr>
                <w:lang w:eastAsia="zh-CN"/>
              </w:rPr>
            </w:pPr>
            <w:r w:rsidRPr="00E062F1">
              <w:rPr>
                <w:lang w:eastAsia="zh-CN"/>
              </w:rPr>
              <w:t>0</w:t>
            </w:r>
          </w:p>
        </w:tc>
      </w:tr>
      <w:tr w:rsidR="00CE5FE7" w:rsidRPr="00E062F1" w14:paraId="6E74D4D0" w14:textId="77777777" w:rsidTr="009D407F">
        <w:trPr>
          <w:trHeight w:val="125"/>
          <w:jc w:val="center"/>
        </w:trPr>
        <w:tc>
          <w:tcPr>
            <w:tcW w:w="1034" w:type="dxa"/>
            <w:vMerge/>
            <w:tcBorders>
              <w:left w:val="single" w:sz="4" w:space="0" w:color="auto"/>
              <w:right w:val="single" w:sz="4" w:space="0" w:color="auto"/>
            </w:tcBorders>
            <w:vAlign w:val="center"/>
          </w:tcPr>
          <w:p w14:paraId="489985EF"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44B3F452" w14:textId="77777777" w:rsidR="00CE5FE7" w:rsidRPr="00E062F1" w:rsidRDefault="00CE5FE7" w:rsidP="00FF2E71">
            <w:pPr>
              <w:pStyle w:val="TAC"/>
              <w:rPr>
                <w:rFonts w:cs="Arial"/>
              </w:rPr>
            </w:pPr>
          </w:p>
        </w:tc>
        <w:tc>
          <w:tcPr>
            <w:tcW w:w="746" w:type="dxa"/>
            <w:vMerge/>
            <w:tcBorders>
              <w:left w:val="single" w:sz="4" w:space="0" w:color="auto"/>
              <w:right w:val="single" w:sz="4" w:space="0" w:color="auto"/>
            </w:tcBorders>
            <w:vAlign w:val="center"/>
          </w:tcPr>
          <w:p w14:paraId="46B0C71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6D31E12" w14:textId="77777777" w:rsidR="00CE5FE7" w:rsidRPr="00E062F1" w:rsidRDefault="00CE5FE7" w:rsidP="00FF2E71">
            <w:pPr>
              <w:pStyle w:val="TAC"/>
              <w:rPr>
                <w:lang w:eastAsia="zh-CN"/>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6C35420C" w14:textId="77777777" w:rsidR="00CE5FE7" w:rsidRPr="00E062F1" w:rsidRDefault="00CE5FE7" w:rsidP="00FF2E71">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5233B853"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332CA2" w14:textId="77777777" w:rsidR="00CE5FE7" w:rsidRPr="00E062F1" w:rsidRDefault="00CE5FE7" w:rsidP="00FF2E71">
            <w:pPr>
              <w:pStyle w:val="TAC"/>
              <w:rPr>
                <w:rFonts w:eastAsia="Yu Mincho" w:cs="Arial"/>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7440C95"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8A37FC7"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369D25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DB7B77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1C0611D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FE84FF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E51445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EB6EC7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A9A294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72E94C3"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10DBC0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F250EC"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5917506A" w14:textId="77777777" w:rsidR="00CE5FE7" w:rsidRPr="00E062F1" w:rsidRDefault="00CE5FE7" w:rsidP="00FF2E71">
            <w:pPr>
              <w:pStyle w:val="TAC"/>
              <w:rPr>
                <w:lang w:eastAsia="zh-CN"/>
              </w:rPr>
            </w:pPr>
          </w:p>
        </w:tc>
      </w:tr>
      <w:tr w:rsidR="00CE5FE7" w:rsidRPr="00E062F1" w14:paraId="67415ADB" w14:textId="77777777" w:rsidTr="009D407F">
        <w:trPr>
          <w:trHeight w:val="125"/>
          <w:jc w:val="center"/>
        </w:trPr>
        <w:tc>
          <w:tcPr>
            <w:tcW w:w="1034" w:type="dxa"/>
            <w:vMerge/>
            <w:tcBorders>
              <w:left w:val="single" w:sz="4" w:space="0" w:color="auto"/>
              <w:right w:val="single" w:sz="4" w:space="0" w:color="auto"/>
            </w:tcBorders>
            <w:vAlign w:val="center"/>
          </w:tcPr>
          <w:p w14:paraId="13151565"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2AE27179" w14:textId="77777777" w:rsidR="00CE5FE7" w:rsidRPr="00E062F1" w:rsidRDefault="00CE5FE7" w:rsidP="00FF2E71">
            <w:pPr>
              <w:pStyle w:val="TAC"/>
              <w:rPr>
                <w:rFonts w:cs="Arial"/>
              </w:rPr>
            </w:pPr>
          </w:p>
        </w:tc>
        <w:tc>
          <w:tcPr>
            <w:tcW w:w="746" w:type="dxa"/>
            <w:vMerge/>
            <w:tcBorders>
              <w:left w:val="single" w:sz="4" w:space="0" w:color="auto"/>
              <w:right w:val="single" w:sz="4" w:space="0" w:color="auto"/>
            </w:tcBorders>
            <w:vAlign w:val="center"/>
          </w:tcPr>
          <w:p w14:paraId="4C28081F"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6CC6CF2" w14:textId="77777777" w:rsidR="00CE5FE7" w:rsidRPr="00E062F1" w:rsidRDefault="00CE5FE7" w:rsidP="00FF2E71">
            <w:pPr>
              <w:pStyle w:val="TAC"/>
              <w:rPr>
                <w:lang w:eastAsia="zh-CN"/>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5B7C5807" w14:textId="77777777" w:rsidR="00CE5FE7" w:rsidRPr="00E062F1" w:rsidRDefault="00CE5FE7" w:rsidP="00FF2E71">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4C49F5C2" w14:textId="77777777" w:rsidR="00CE5FE7" w:rsidRPr="00E062F1" w:rsidRDefault="00CE5FE7" w:rsidP="00FF2E71">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C65FEEC" w14:textId="77777777" w:rsidR="00CE5FE7" w:rsidRPr="00E062F1" w:rsidRDefault="00CE5FE7" w:rsidP="00FF2E71">
            <w:pPr>
              <w:pStyle w:val="TAC"/>
              <w:rPr>
                <w:rFonts w:eastAsia="Yu Mincho" w:cs="Arial"/>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FF18FB4" w14:textId="77777777" w:rsidR="00CE5FE7" w:rsidRPr="00E062F1" w:rsidRDefault="00CE5FE7" w:rsidP="00FF2E71">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tcPr>
          <w:p w14:paraId="7122E2C6"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262C5D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24C589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5F06FE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400D35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EB8C83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1E49E8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AA2404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D8926E8"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1A66BD3"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833373"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C59ACA8" w14:textId="77777777" w:rsidR="00CE5FE7" w:rsidRPr="00E062F1" w:rsidRDefault="00CE5FE7" w:rsidP="00FF2E71">
            <w:pPr>
              <w:pStyle w:val="TAC"/>
              <w:rPr>
                <w:lang w:eastAsia="zh-CN"/>
              </w:rPr>
            </w:pPr>
          </w:p>
        </w:tc>
      </w:tr>
      <w:tr w:rsidR="00CE5FE7" w:rsidRPr="00E062F1" w14:paraId="70230D69" w14:textId="77777777" w:rsidTr="009D407F">
        <w:trPr>
          <w:trHeight w:val="125"/>
          <w:jc w:val="center"/>
        </w:trPr>
        <w:tc>
          <w:tcPr>
            <w:tcW w:w="1034" w:type="dxa"/>
            <w:vMerge/>
            <w:tcBorders>
              <w:left w:val="single" w:sz="4" w:space="0" w:color="auto"/>
              <w:right w:val="single" w:sz="4" w:space="0" w:color="auto"/>
            </w:tcBorders>
            <w:vAlign w:val="center"/>
          </w:tcPr>
          <w:p w14:paraId="51477BBE"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3E630F5A" w14:textId="77777777" w:rsidR="00CE5FE7" w:rsidRPr="00E062F1" w:rsidRDefault="00CE5FE7" w:rsidP="00FF2E71">
            <w:pPr>
              <w:pStyle w:val="TAC"/>
              <w:rPr>
                <w:rFonts w:cs="Arial"/>
              </w:rPr>
            </w:pPr>
          </w:p>
        </w:tc>
        <w:tc>
          <w:tcPr>
            <w:tcW w:w="746" w:type="dxa"/>
            <w:tcBorders>
              <w:top w:val="single" w:sz="4" w:space="0" w:color="auto"/>
              <w:left w:val="single" w:sz="4" w:space="0" w:color="auto"/>
              <w:right w:val="single" w:sz="4" w:space="0" w:color="auto"/>
            </w:tcBorders>
            <w:vAlign w:val="center"/>
          </w:tcPr>
          <w:p w14:paraId="7950B5AD" w14:textId="77777777" w:rsidR="00CE5FE7" w:rsidRPr="00E062F1" w:rsidRDefault="00CE5FE7" w:rsidP="00FF2E71">
            <w:pPr>
              <w:pStyle w:val="TAC"/>
              <w:rPr>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2856A0B7" w14:textId="77777777" w:rsidR="00CE5FE7" w:rsidRPr="00E062F1" w:rsidRDefault="00CE5FE7" w:rsidP="00FF2E71">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14:paraId="1E60517E" w14:textId="77777777" w:rsidR="00CE5FE7" w:rsidRPr="00E062F1" w:rsidRDefault="00CE5FE7" w:rsidP="00FF2E71">
            <w:pPr>
              <w:pStyle w:val="TAC"/>
              <w:rPr>
                <w:lang w:eastAsia="zh-CN"/>
              </w:rPr>
            </w:pPr>
          </w:p>
        </w:tc>
      </w:tr>
      <w:tr w:rsidR="00CE5FE7" w:rsidRPr="00E062F1" w14:paraId="04E8622E"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BC66FA8" w14:textId="77777777" w:rsidR="00CE5FE7" w:rsidRPr="00E062F1" w:rsidRDefault="00CE5FE7" w:rsidP="00FF2E71">
            <w:pPr>
              <w:pStyle w:val="TAC"/>
              <w:rPr>
                <w:rFonts w:cs="Arial"/>
              </w:rPr>
            </w:pPr>
            <w:r w:rsidRPr="00E062F1">
              <w:rPr>
                <w:rFonts w:cs="Arial"/>
                <w:szCs w:val="18"/>
                <w:lang w:eastAsia="ja-JP"/>
              </w:rPr>
              <w:t>CA_n5A-n261L</w:t>
            </w:r>
          </w:p>
        </w:tc>
        <w:tc>
          <w:tcPr>
            <w:tcW w:w="1034" w:type="dxa"/>
            <w:vMerge w:val="restart"/>
            <w:tcBorders>
              <w:top w:val="single" w:sz="4" w:space="0" w:color="auto"/>
              <w:left w:val="single" w:sz="4" w:space="0" w:color="auto"/>
              <w:right w:val="single" w:sz="4" w:space="0" w:color="auto"/>
            </w:tcBorders>
            <w:vAlign w:val="center"/>
          </w:tcPr>
          <w:p w14:paraId="56B632E8" w14:textId="77777777" w:rsidR="00CE5FE7" w:rsidRPr="00E062F1" w:rsidRDefault="00CE5FE7" w:rsidP="00FF2E71">
            <w:pPr>
              <w:pStyle w:val="TAC"/>
              <w:rPr>
                <w:rFonts w:cs="Arial"/>
                <w:szCs w:val="18"/>
              </w:rPr>
            </w:pPr>
            <w:r w:rsidRPr="00E062F1">
              <w:rPr>
                <w:rFonts w:cs="Arial"/>
                <w:szCs w:val="18"/>
              </w:rPr>
              <w:t>CA_n5A-n261A</w:t>
            </w:r>
          </w:p>
          <w:p w14:paraId="26CBD4EF" w14:textId="77777777" w:rsidR="00CE5FE7" w:rsidRPr="00E062F1" w:rsidRDefault="00CE5FE7" w:rsidP="00FF2E71">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74B4A8D1" w14:textId="77777777" w:rsidR="00CE5FE7" w:rsidRPr="00E062F1" w:rsidRDefault="00CE5FE7" w:rsidP="00FF2E71">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51BD4B84" w14:textId="77777777" w:rsidR="00CE5FE7" w:rsidRPr="00E062F1" w:rsidRDefault="00CE5FE7" w:rsidP="00FF2E71">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14:paraId="6606EEE0" w14:textId="77777777" w:rsidR="00CE5FE7" w:rsidRPr="00E062F1" w:rsidRDefault="00CE5FE7" w:rsidP="00FF2E71">
            <w:pPr>
              <w:pStyle w:val="TAC"/>
              <w:rPr>
                <w:lang w:eastAsia="zh-CN"/>
              </w:rPr>
            </w:pPr>
            <w:r w:rsidRPr="00E062F1">
              <w:rPr>
                <w:rFonts w:cs="Arial"/>
                <w:szCs w:val="18"/>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3307051B" w14:textId="77777777" w:rsidR="00CE5FE7" w:rsidRPr="00E062F1" w:rsidRDefault="00CE5FE7" w:rsidP="00FF2E71">
            <w:pPr>
              <w:pStyle w:val="TAC"/>
              <w:rPr>
                <w:lang w:eastAsia="zh-CN"/>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2F5BAEB5" w14:textId="77777777" w:rsidR="00CE5FE7" w:rsidRPr="00E062F1" w:rsidRDefault="00CE5FE7" w:rsidP="00FF2E71">
            <w:pPr>
              <w:pStyle w:val="TAC"/>
              <w:rPr>
                <w:rFonts w:eastAsia="Yu Mincho" w:cs="Arial"/>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B4A1DAF"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61AACD" w14:textId="77777777" w:rsidR="00CE5FE7" w:rsidRPr="00E062F1" w:rsidRDefault="00CE5FE7" w:rsidP="00FF2E71">
            <w:pPr>
              <w:pStyle w:val="TAC"/>
              <w:rPr>
                <w:rFonts w:eastAsia="Yu Mincho" w:cs="Arial"/>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EE2476C"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29DAE8FB"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E28AA7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9217E4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4F6A08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479CF2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00D297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3FD993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2EAE58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8739DF7"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6800299"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F0506A"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949F27C" w14:textId="77777777" w:rsidR="00CE5FE7" w:rsidRPr="00E062F1" w:rsidRDefault="00CE5FE7" w:rsidP="00FF2E71">
            <w:pPr>
              <w:pStyle w:val="TAC"/>
              <w:rPr>
                <w:lang w:eastAsia="zh-CN"/>
              </w:rPr>
            </w:pPr>
            <w:r w:rsidRPr="00E062F1">
              <w:rPr>
                <w:lang w:eastAsia="zh-CN"/>
              </w:rPr>
              <w:t>0</w:t>
            </w:r>
          </w:p>
        </w:tc>
      </w:tr>
      <w:tr w:rsidR="00CE5FE7" w:rsidRPr="00E062F1" w14:paraId="487D2A27" w14:textId="77777777" w:rsidTr="009D407F">
        <w:trPr>
          <w:trHeight w:val="125"/>
          <w:jc w:val="center"/>
        </w:trPr>
        <w:tc>
          <w:tcPr>
            <w:tcW w:w="1034" w:type="dxa"/>
            <w:vMerge/>
            <w:tcBorders>
              <w:left w:val="single" w:sz="4" w:space="0" w:color="auto"/>
              <w:right w:val="single" w:sz="4" w:space="0" w:color="auto"/>
            </w:tcBorders>
            <w:vAlign w:val="center"/>
          </w:tcPr>
          <w:p w14:paraId="620B3E19"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645A388B" w14:textId="77777777" w:rsidR="00CE5FE7" w:rsidRPr="00E062F1" w:rsidRDefault="00CE5FE7" w:rsidP="00FF2E71">
            <w:pPr>
              <w:pStyle w:val="TAC"/>
              <w:rPr>
                <w:rFonts w:cs="Arial"/>
              </w:rPr>
            </w:pPr>
          </w:p>
        </w:tc>
        <w:tc>
          <w:tcPr>
            <w:tcW w:w="746" w:type="dxa"/>
            <w:vMerge/>
            <w:tcBorders>
              <w:left w:val="single" w:sz="4" w:space="0" w:color="auto"/>
              <w:right w:val="single" w:sz="4" w:space="0" w:color="auto"/>
            </w:tcBorders>
            <w:vAlign w:val="center"/>
          </w:tcPr>
          <w:p w14:paraId="7438292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99086C7" w14:textId="77777777" w:rsidR="00CE5FE7" w:rsidRPr="00E062F1" w:rsidRDefault="00CE5FE7" w:rsidP="00FF2E71">
            <w:pPr>
              <w:pStyle w:val="TAC"/>
              <w:rPr>
                <w:lang w:eastAsia="zh-CN"/>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288F5BA2" w14:textId="77777777" w:rsidR="00CE5FE7" w:rsidRPr="00E062F1" w:rsidRDefault="00CE5FE7" w:rsidP="00FF2E71">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1EBB1970"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CBB163" w14:textId="77777777" w:rsidR="00CE5FE7" w:rsidRPr="00E062F1" w:rsidRDefault="00CE5FE7" w:rsidP="00FF2E71">
            <w:pPr>
              <w:pStyle w:val="TAC"/>
              <w:rPr>
                <w:rFonts w:eastAsia="Yu Mincho" w:cs="Arial"/>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360D252"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47165D5"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D5C989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45778C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AC2526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BDFEB8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85C213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1722BA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401208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A4893E3"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D5E3216"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B4442E"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3BA87429" w14:textId="77777777" w:rsidR="00CE5FE7" w:rsidRPr="00E062F1" w:rsidRDefault="00CE5FE7" w:rsidP="00FF2E71">
            <w:pPr>
              <w:pStyle w:val="TAC"/>
              <w:rPr>
                <w:lang w:eastAsia="zh-CN"/>
              </w:rPr>
            </w:pPr>
          </w:p>
        </w:tc>
      </w:tr>
      <w:tr w:rsidR="00CE5FE7" w:rsidRPr="00E062F1" w14:paraId="270EE1EB" w14:textId="77777777" w:rsidTr="009D407F">
        <w:trPr>
          <w:trHeight w:val="125"/>
          <w:jc w:val="center"/>
        </w:trPr>
        <w:tc>
          <w:tcPr>
            <w:tcW w:w="1034" w:type="dxa"/>
            <w:vMerge/>
            <w:tcBorders>
              <w:left w:val="single" w:sz="4" w:space="0" w:color="auto"/>
              <w:right w:val="single" w:sz="4" w:space="0" w:color="auto"/>
            </w:tcBorders>
            <w:vAlign w:val="center"/>
          </w:tcPr>
          <w:p w14:paraId="04C6EB2B"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5E3891A8" w14:textId="77777777" w:rsidR="00CE5FE7" w:rsidRPr="00E062F1" w:rsidRDefault="00CE5FE7" w:rsidP="00FF2E71">
            <w:pPr>
              <w:pStyle w:val="TAC"/>
              <w:rPr>
                <w:rFonts w:cs="Arial"/>
              </w:rPr>
            </w:pPr>
          </w:p>
        </w:tc>
        <w:tc>
          <w:tcPr>
            <w:tcW w:w="746" w:type="dxa"/>
            <w:vMerge/>
            <w:tcBorders>
              <w:left w:val="single" w:sz="4" w:space="0" w:color="auto"/>
              <w:right w:val="single" w:sz="4" w:space="0" w:color="auto"/>
            </w:tcBorders>
            <w:vAlign w:val="center"/>
          </w:tcPr>
          <w:p w14:paraId="3B38CD5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D2A97B7" w14:textId="77777777" w:rsidR="00CE5FE7" w:rsidRPr="00E062F1" w:rsidRDefault="00CE5FE7" w:rsidP="00FF2E71">
            <w:pPr>
              <w:pStyle w:val="TAC"/>
              <w:rPr>
                <w:lang w:eastAsia="zh-CN"/>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360B0CCA" w14:textId="77777777" w:rsidR="00CE5FE7" w:rsidRPr="00E062F1" w:rsidRDefault="00CE5FE7" w:rsidP="00FF2E71">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60F67BE5" w14:textId="77777777" w:rsidR="00CE5FE7" w:rsidRPr="00E062F1" w:rsidRDefault="00CE5FE7" w:rsidP="00FF2E71">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AFBEA36" w14:textId="77777777" w:rsidR="00CE5FE7" w:rsidRPr="00E062F1" w:rsidRDefault="00CE5FE7" w:rsidP="00FF2E71">
            <w:pPr>
              <w:pStyle w:val="TAC"/>
              <w:rPr>
                <w:rFonts w:eastAsia="Yu Mincho" w:cs="Arial"/>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D551AA4" w14:textId="77777777" w:rsidR="00CE5FE7" w:rsidRPr="00E062F1" w:rsidRDefault="00CE5FE7" w:rsidP="00FF2E71">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tcPr>
          <w:p w14:paraId="24EBFDB1"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C70294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5ED12B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32F3C29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C7DA32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AE7F545"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FB9081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8786B1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EB2350A"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5A9A410"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07D513"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F861CE3" w14:textId="77777777" w:rsidR="00CE5FE7" w:rsidRPr="00E062F1" w:rsidRDefault="00CE5FE7" w:rsidP="00FF2E71">
            <w:pPr>
              <w:pStyle w:val="TAC"/>
              <w:rPr>
                <w:lang w:eastAsia="zh-CN"/>
              </w:rPr>
            </w:pPr>
          </w:p>
        </w:tc>
      </w:tr>
      <w:tr w:rsidR="00CE5FE7" w:rsidRPr="00E062F1" w14:paraId="31B854DE" w14:textId="77777777" w:rsidTr="009D407F">
        <w:trPr>
          <w:trHeight w:val="125"/>
          <w:jc w:val="center"/>
        </w:trPr>
        <w:tc>
          <w:tcPr>
            <w:tcW w:w="1034" w:type="dxa"/>
            <w:vMerge/>
            <w:tcBorders>
              <w:left w:val="single" w:sz="4" w:space="0" w:color="auto"/>
              <w:right w:val="single" w:sz="4" w:space="0" w:color="auto"/>
            </w:tcBorders>
            <w:vAlign w:val="center"/>
          </w:tcPr>
          <w:p w14:paraId="00FDC9B8"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2330470D" w14:textId="77777777" w:rsidR="00CE5FE7" w:rsidRPr="00E062F1" w:rsidRDefault="00CE5FE7" w:rsidP="00FF2E71">
            <w:pPr>
              <w:pStyle w:val="TAC"/>
              <w:rPr>
                <w:rFonts w:cs="Arial"/>
              </w:rPr>
            </w:pPr>
          </w:p>
        </w:tc>
        <w:tc>
          <w:tcPr>
            <w:tcW w:w="746" w:type="dxa"/>
            <w:tcBorders>
              <w:top w:val="single" w:sz="4" w:space="0" w:color="auto"/>
              <w:left w:val="single" w:sz="4" w:space="0" w:color="auto"/>
              <w:right w:val="single" w:sz="4" w:space="0" w:color="auto"/>
            </w:tcBorders>
            <w:vAlign w:val="center"/>
          </w:tcPr>
          <w:p w14:paraId="0E2281D6" w14:textId="77777777" w:rsidR="00CE5FE7" w:rsidRPr="00E062F1" w:rsidRDefault="00CE5FE7" w:rsidP="00FF2E71">
            <w:pPr>
              <w:pStyle w:val="TAC"/>
              <w:rPr>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5CDBB1FD" w14:textId="77777777" w:rsidR="00CE5FE7" w:rsidRPr="00E062F1" w:rsidRDefault="00CE5FE7" w:rsidP="00FF2E71">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749" w:type="dxa"/>
            <w:vMerge/>
            <w:tcBorders>
              <w:left w:val="single" w:sz="4" w:space="0" w:color="auto"/>
              <w:right w:val="single" w:sz="4" w:space="0" w:color="auto"/>
            </w:tcBorders>
            <w:vAlign w:val="center"/>
          </w:tcPr>
          <w:p w14:paraId="734824CA" w14:textId="77777777" w:rsidR="00CE5FE7" w:rsidRPr="00E062F1" w:rsidRDefault="00CE5FE7" w:rsidP="00FF2E71">
            <w:pPr>
              <w:pStyle w:val="TAC"/>
              <w:rPr>
                <w:lang w:eastAsia="zh-CN"/>
              </w:rPr>
            </w:pPr>
          </w:p>
        </w:tc>
      </w:tr>
      <w:tr w:rsidR="00CE5FE7" w:rsidRPr="00E062F1" w14:paraId="4FD3D1C5"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79C8951"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034" w:type="dxa"/>
            <w:vMerge w:val="restart"/>
            <w:tcBorders>
              <w:top w:val="single" w:sz="4" w:space="0" w:color="auto"/>
              <w:left w:val="single" w:sz="4" w:space="0" w:color="auto"/>
              <w:right w:val="single" w:sz="4" w:space="0" w:color="auto"/>
            </w:tcBorders>
            <w:vAlign w:val="center"/>
          </w:tcPr>
          <w:p w14:paraId="1B4C928A"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14:paraId="639E6EC1"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500BCBE9"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6F9A95C3"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8705E2A"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D942B5"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EE0DE3E"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63BAA4BF"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A4F246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93373C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5ED91A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5F89C6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D94661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11C8DC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F7862A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86CE268"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436656F"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DE08E6"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2083486" w14:textId="77777777" w:rsidR="00CE5FE7" w:rsidRPr="00E062F1" w:rsidRDefault="00CE5FE7" w:rsidP="00FF2E71">
            <w:pPr>
              <w:pStyle w:val="TAC"/>
              <w:rPr>
                <w:lang w:eastAsia="zh-CN"/>
              </w:rPr>
            </w:pPr>
            <w:r w:rsidRPr="00E062F1">
              <w:rPr>
                <w:lang w:eastAsia="zh-CN"/>
              </w:rPr>
              <w:t>0</w:t>
            </w:r>
          </w:p>
        </w:tc>
      </w:tr>
      <w:tr w:rsidR="00CE5FE7" w:rsidRPr="00E062F1" w14:paraId="3B3628A7" w14:textId="77777777" w:rsidTr="009D407F">
        <w:trPr>
          <w:trHeight w:val="125"/>
          <w:jc w:val="center"/>
        </w:trPr>
        <w:tc>
          <w:tcPr>
            <w:tcW w:w="1034" w:type="dxa"/>
            <w:vMerge/>
            <w:tcBorders>
              <w:left w:val="single" w:sz="4" w:space="0" w:color="auto"/>
              <w:right w:val="single" w:sz="4" w:space="0" w:color="auto"/>
            </w:tcBorders>
            <w:vAlign w:val="center"/>
          </w:tcPr>
          <w:p w14:paraId="0C234B49"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410BE565"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006C1E2D"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ECE4697"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5A76E91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ED83128"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E2884C"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B93B15D"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0C0809E4"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B701FC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7801F1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59356A4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13A229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E4DF908"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057A39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D2C939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2276591"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C7057C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E50B12"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19E682D7" w14:textId="77777777" w:rsidR="00CE5FE7" w:rsidRPr="00E062F1" w:rsidRDefault="00CE5FE7" w:rsidP="00FF2E71">
            <w:pPr>
              <w:pStyle w:val="TAC"/>
              <w:rPr>
                <w:lang w:eastAsia="zh-CN"/>
              </w:rPr>
            </w:pPr>
          </w:p>
        </w:tc>
      </w:tr>
      <w:tr w:rsidR="00CE5FE7" w:rsidRPr="00E062F1" w14:paraId="44FC2E76" w14:textId="77777777" w:rsidTr="009D407F">
        <w:trPr>
          <w:trHeight w:val="125"/>
          <w:jc w:val="center"/>
        </w:trPr>
        <w:tc>
          <w:tcPr>
            <w:tcW w:w="1034" w:type="dxa"/>
            <w:vMerge/>
            <w:tcBorders>
              <w:left w:val="single" w:sz="4" w:space="0" w:color="auto"/>
              <w:right w:val="single" w:sz="4" w:space="0" w:color="auto"/>
            </w:tcBorders>
            <w:vAlign w:val="center"/>
          </w:tcPr>
          <w:p w14:paraId="27C2718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9890561"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48A037D3"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58A6E79"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6ABCE31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B618A2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7FCEF7A"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D7BECE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63CC5CA"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47CCF1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321972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AB1497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E5BB22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ECE087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1277A9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297105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85B458F"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08831E7"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EF322C"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3A64B839" w14:textId="77777777" w:rsidR="00CE5FE7" w:rsidRPr="00E062F1" w:rsidRDefault="00CE5FE7" w:rsidP="00FF2E71">
            <w:pPr>
              <w:pStyle w:val="TAC"/>
              <w:rPr>
                <w:lang w:eastAsia="zh-CN"/>
              </w:rPr>
            </w:pPr>
          </w:p>
        </w:tc>
      </w:tr>
      <w:tr w:rsidR="00CE5FE7" w:rsidRPr="00E062F1" w14:paraId="7B2594E0" w14:textId="77777777" w:rsidTr="009D407F">
        <w:trPr>
          <w:trHeight w:val="125"/>
          <w:jc w:val="center"/>
        </w:trPr>
        <w:tc>
          <w:tcPr>
            <w:tcW w:w="1034" w:type="dxa"/>
            <w:vMerge/>
            <w:tcBorders>
              <w:left w:val="single" w:sz="4" w:space="0" w:color="auto"/>
              <w:right w:val="single" w:sz="4" w:space="0" w:color="auto"/>
            </w:tcBorders>
            <w:vAlign w:val="center"/>
          </w:tcPr>
          <w:p w14:paraId="198F30D9"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551AF5A"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49C0E437" w14:textId="77777777" w:rsidR="00CE5FE7" w:rsidRPr="00E062F1" w:rsidRDefault="00CE5FE7" w:rsidP="00FF2E71">
            <w:pPr>
              <w:pStyle w:val="TAC"/>
              <w:rPr>
                <w:lang w:eastAsia="zh-CN"/>
              </w:rPr>
            </w:pPr>
            <w:r w:rsidRPr="00E062F1">
              <w:rPr>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07FFE7A1"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61M</w:t>
            </w:r>
          </w:p>
        </w:tc>
        <w:tc>
          <w:tcPr>
            <w:tcW w:w="749" w:type="dxa"/>
            <w:vMerge/>
            <w:tcBorders>
              <w:left w:val="single" w:sz="4" w:space="0" w:color="auto"/>
              <w:right w:val="single" w:sz="4" w:space="0" w:color="auto"/>
            </w:tcBorders>
            <w:vAlign w:val="center"/>
          </w:tcPr>
          <w:p w14:paraId="7F65B033" w14:textId="77777777" w:rsidR="00CE5FE7" w:rsidRPr="00E062F1" w:rsidRDefault="00CE5FE7" w:rsidP="00FF2E71">
            <w:pPr>
              <w:pStyle w:val="TAC"/>
              <w:rPr>
                <w:lang w:eastAsia="zh-CN"/>
              </w:rPr>
            </w:pPr>
          </w:p>
        </w:tc>
      </w:tr>
      <w:tr w:rsidR="00CE5FE7" w:rsidRPr="00E062F1" w14:paraId="1888EFB3"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BCD5B6B" w14:textId="77777777" w:rsidR="00CE5FE7" w:rsidRPr="00E062F1" w:rsidRDefault="00CE5FE7" w:rsidP="00FF2E71">
            <w:pPr>
              <w:pStyle w:val="TAC"/>
            </w:pPr>
            <w:r w:rsidRPr="00E062F1">
              <w:t>CA_n</w:t>
            </w:r>
            <w:r w:rsidRPr="00E062F1">
              <w:rPr>
                <w:lang w:eastAsia="zh-CN"/>
              </w:rPr>
              <w:t>8</w:t>
            </w:r>
            <w:r w:rsidRPr="00E062F1">
              <w:t>A-n</w:t>
            </w:r>
            <w:r w:rsidRPr="00E062F1">
              <w:rPr>
                <w:lang w:eastAsia="zh-CN"/>
              </w:rPr>
              <w:t>258</w:t>
            </w:r>
            <w:r w:rsidRPr="00E062F1">
              <w:t>A</w:t>
            </w:r>
          </w:p>
        </w:tc>
        <w:tc>
          <w:tcPr>
            <w:tcW w:w="1034" w:type="dxa"/>
            <w:vMerge w:val="restart"/>
            <w:tcBorders>
              <w:top w:val="single" w:sz="4" w:space="0" w:color="auto"/>
              <w:left w:val="single" w:sz="4" w:space="0" w:color="auto"/>
              <w:right w:val="single" w:sz="4" w:space="0" w:color="auto"/>
            </w:tcBorders>
            <w:vAlign w:val="center"/>
          </w:tcPr>
          <w:p w14:paraId="4039166D" w14:textId="77777777" w:rsidR="00CE5FE7" w:rsidRPr="00E062F1" w:rsidRDefault="00CE5FE7" w:rsidP="00FF2E71">
            <w:pPr>
              <w:pStyle w:val="TAC"/>
            </w:pPr>
            <w:r w:rsidRPr="00E062F1">
              <w:t>CA_n</w:t>
            </w:r>
            <w:r w:rsidRPr="00E062F1">
              <w:rPr>
                <w:lang w:eastAsia="zh-CN"/>
              </w:rPr>
              <w:t>8</w:t>
            </w:r>
            <w:r w:rsidRPr="00E062F1">
              <w:t>A-n</w:t>
            </w:r>
            <w:r w:rsidRPr="00E062F1">
              <w:rPr>
                <w:lang w:eastAsia="zh-CN"/>
              </w:rPr>
              <w:t>258</w:t>
            </w:r>
            <w:r w:rsidRPr="00E062F1">
              <w:t>A</w:t>
            </w:r>
          </w:p>
        </w:tc>
        <w:tc>
          <w:tcPr>
            <w:tcW w:w="746" w:type="dxa"/>
            <w:vMerge w:val="restart"/>
            <w:tcBorders>
              <w:top w:val="single" w:sz="4" w:space="0" w:color="auto"/>
              <w:left w:val="single" w:sz="4" w:space="0" w:color="auto"/>
              <w:right w:val="single" w:sz="4" w:space="0" w:color="auto"/>
            </w:tcBorders>
            <w:vAlign w:val="center"/>
          </w:tcPr>
          <w:p w14:paraId="691E257E" w14:textId="77777777" w:rsidR="00CE5FE7" w:rsidRPr="00E062F1" w:rsidRDefault="00CE5FE7" w:rsidP="00FF2E71">
            <w:pPr>
              <w:pStyle w:val="TAC"/>
              <w:rPr>
                <w:lang w:eastAsia="zh-CN"/>
              </w:rPr>
            </w:pPr>
            <w:r w:rsidRPr="00E062F1">
              <w:rPr>
                <w:lang w:eastAsia="zh-CN"/>
              </w:rPr>
              <w:t>n8</w:t>
            </w:r>
          </w:p>
        </w:tc>
        <w:tc>
          <w:tcPr>
            <w:tcW w:w="668" w:type="dxa"/>
            <w:tcBorders>
              <w:top w:val="single" w:sz="4" w:space="0" w:color="auto"/>
              <w:left w:val="single" w:sz="4" w:space="0" w:color="auto"/>
              <w:bottom w:val="single" w:sz="4" w:space="0" w:color="auto"/>
              <w:right w:val="single" w:sz="4" w:space="0" w:color="auto"/>
            </w:tcBorders>
            <w:vAlign w:val="center"/>
          </w:tcPr>
          <w:p w14:paraId="44914111" w14:textId="77777777" w:rsidR="00CE5FE7" w:rsidRPr="00E062F1" w:rsidRDefault="00CE5FE7" w:rsidP="00FF2E71">
            <w:pPr>
              <w:pStyle w:val="TAC"/>
              <w:rPr>
                <w:rFonts w:eastAsia="Yu Mincho"/>
              </w:rPr>
            </w:pPr>
            <w:r w:rsidRPr="00E062F1">
              <w:rPr>
                <w:rFonts w:eastAsia="Yu Mincho"/>
              </w:rPr>
              <w:t>15</w:t>
            </w:r>
          </w:p>
        </w:tc>
        <w:tc>
          <w:tcPr>
            <w:tcW w:w="669" w:type="dxa"/>
            <w:tcBorders>
              <w:top w:val="single" w:sz="4" w:space="0" w:color="auto"/>
              <w:left w:val="single" w:sz="4" w:space="0" w:color="auto"/>
              <w:bottom w:val="single" w:sz="4" w:space="0" w:color="auto"/>
              <w:right w:val="single" w:sz="4" w:space="0" w:color="auto"/>
            </w:tcBorders>
          </w:tcPr>
          <w:p w14:paraId="137A1167"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CFA694B"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A64A06"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F72919C"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5948E7CF"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CF1DDB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5D4B14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BA259F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E62631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F8188E8"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76E14C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5210B9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FC650C9"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615F9F2"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22AB54"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1139D5D" w14:textId="77777777" w:rsidR="00CE5FE7" w:rsidRPr="00E062F1" w:rsidRDefault="00CE5FE7" w:rsidP="00FF2E71">
            <w:pPr>
              <w:pStyle w:val="TAC"/>
              <w:rPr>
                <w:lang w:eastAsia="zh-CN"/>
              </w:rPr>
            </w:pPr>
            <w:r w:rsidRPr="00E062F1">
              <w:rPr>
                <w:lang w:eastAsia="zh-CN"/>
              </w:rPr>
              <w:t>0</w:t>
            </w:r>
          </w:p>
        </w:tc>
      </w:tr>
      <w:tr w:rsidR="00CE5FE7" w:rsidRPr="00E062F1" w14:paraId="6C531844" w14:textId="77777777" w:rsidTr="009D407F">
        <w:trPr>
          <w:trHeight w:val="125"/>
          <w:jc w:val="center"/>
        </w:trPr>
        <w:tc>
          <w:tcPr>
            <w:tcW w:w="1034" w:type="dxa"/>
            <w:vMerge/>
            <w:tcBorders>
              <w:left w:val="single" w:sz="4" w:space="0" w:color="auto"/>
              <w:right w:val="single" w:sz="4" w:space="0" w:color="auto"/>
            </w:tcBorders>
            <w:vAlign w:val="center"/>
          </w:tcPr>
          <w:p w14:paraId="586063B1"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4DD69F3"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3D36514A"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7D95EB2" w14:textId="77777777" w:rsidR="00CE5FE7" w:rsidRPr="00E062F1" w:rsidRDefault="00CE5FE7" w:rsidP="00FF2E71">
            <w:pPr>
              <w:pStyle w:val="TAC"/>
              <w:rPr>
                <w:rFonts w:eastAsia="Yu Mincho"/>
              </w:rPr>
            </w:pPr>
            <w:r w:rsidRPr="00E062F1">
              <w:rPr>
                <w:rFonts w:eastAsia="Yu Mincho"/>
              </w:rPr>
              <w:t>30</w:t>
            </w:r>
          </w:p>
        </w:tc>
        <w:tc>
          <w:tcPr>
            <w:tcW w:w="669" w:type="dxa"/>
            <w:tcBorders>
              <w:top w:val="single" w:sz="4" w:space="0" w:color="auto"/>
              <w:left w:val="single" w:sz="4" w:space="0" w:color="auto"/>
              <w:bottom w:val="single" w:sz="4" w:space="0" w:color="auto"/>
              <w:right w:val="single" w:sz="4" w:space="0" w:color="auto"/>
            </w:tcBorders>
          </w:tcPr>
          <w:p w14:paraId="1912B233"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D4B18B4"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FFAAD9"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F4A319B"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7C5DDAED"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7A4AB3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3490CD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47F306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E6FFEF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995EC2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7916F8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16F91D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039AC68"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F97F56F"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AF937F"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51BA1F64" w14:textId="77777777" w:rsidR="00CE5FE7" w:rsidRPr="00E062F1" w:rsidRDefault="00CE5FE7" w:rsidP="00FF2E71">
            <w:pPr>
              <w:pStyle w:val="TAC"/>
              <w:rPr>
                <w:lang w:eastAsia="zh-CN"/>
              </w:rPr>
            </w:pPr>
          </w:p>
        </w:tc>
      </w:tr>
      <w:tr w:rsidR="00CE5FE7" w:rsidRPr="00E062F1" w14:paraId="50701E0D" w14:textId="77777777" w:rsidTr="009D407F">
        <w:trPr>
          <w:trHeight w:val="125"/>
          <w:jc w:val="center"/>
        </w:trPr>
        <w:tc>
          <w:tcPr>
            <w:tcW w:w="1034" w:type="dxa"/>
            <w:vMerge/>
            <w:tcBorders>
              <w:left w:val="single" w:sz="4" w:space="0" w:color="auto"/>
              <w:right w:val="single" w:sz="4" w:space="0" w:color="auto"/>
            </w:tcBorders>
            <w:vAlign w:val="center"/>
          </w:tcPr>
          <w:p w14:paraId="4AD6D9D8"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F701819"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7A594EB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F2EE328" w14:textId="77777777" w:rsidR="00CE5FE7" w:rsidRPr="00E062F1" w:rsidRDefault="00CE5FE7" w:rsidP="00FF2E71">
            <w:pPr>
              <w:pStyle w:val="TAC"/>
              <w:rPr>
                <w:rFonts w:eastAsia="Yu Mincho"/>
              </w:rPr>
            </w:pPr>
            <w:r w:rsidRPr="00E062F1">
              <w:rPr>
                <w:rFonts w:eastAsia="Yu Mincho"/>
              </w:rPr>
              <w:t>60</w:t>
            </w:r>
          </w:p>
        </w:tc>
        <w:tc>
          <w:tcPr>
            <w:tcW w:w="669" w:type="dxa"/>
            <w:tcBorders>
              <w:top w:val="single" w:sz="4" w:space="0" w:color="auto"/>
              <w:left w:val="single" w:sz="4" w:space="0" w:color="auto"/>
              <w:bottom w:val="single" w:sz="4" w:space="0" w:color="auto"/>
              <w:right w:val="single" w:sz="4" w:space="0" w:color="auto"/>
            </w:tcBorders>
          </w:tcPr>
          <w:p w14:paraId="54CD536A"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405FA3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45C578F"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597EB6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02EC22E"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CDC50F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B1B60B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545AE4F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E0DA07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BD1771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DD30F0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4F4D05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EEA88E7"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692EF32"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EF0C95"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6C28B8A" w14:textId="77777777" w:rsidR="00CE5FE7" w:rsidRPr="00E062F1" w:rsidRDefault="00CE5FE7" w:rsidP="00FF2E71">
            <w:pPr>
              <w:pStyle w:val="TAC"/>
              <w:rPr>
                <w:lang w:eastAsia="zh-CN"/>
              </w:rPr>
            </w:pPr>
          </w:p>
        </w:tc>
      </w:tr>
      <w:tr w:rsidR="00CE5FE7" w:rsidRPr="00E062F1" w14:paraId="3F812C78" w14:textId="77777777" w:rsidTr="009D407F">
        <w:trPr>
          <w:trHeight w:val="125"/>
          <w:jc w:val="center"/>
        </w:trPr>
        <w:tc>
          <w:tcPr>
            <w:tcW w:w="1034" w:type="dxa"/>
            <w:vMerge/>
            <w:tcBorders>
              <w:left w:val="single" w:sz="4" w:space="0" w:color="auto"/>
              <w:right w:val="single" w:sz="4" w:space="0" w:color="auto"/>
            </w:tcBorders>
            <w:vAlign w:val="center"/>
          </w:tcPr>
          <w:p w14:paraId="783DA84B"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06E41B3"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50DB64FD" w14:textId="77777777" w:rsidR="00CE5FE7" w:rsidRPr="00E062F1" w:rsidRDefault="00CE5FE7" w:rsidP="00FF2E71">
            <w:pPr>
              <w:pStyle w:val="TAC"/>
              <w:rPr>
                <w:lang w:eastAsia="zh-CN"/>
              </w:rPr>
            </w:pPr>
            <w:r w:rsidRPr="00E062F1">
              <w:rPr>
                <w:lang w:eastAsia="zh-CN"/>
              </w:rPr>
              <w:t>n258</w:t>
            </w:r>
          </w:p>
        </w:tc>
        <w:tc>
          <w:tcPr>
            <w:tcW w:w="668" w:type="dxa"/>
            <w:tcBorders>
              <w:top w:val="single" w:sz="4" w:space="0" w:color="auto"/>
              <w:left w:val="single" w:sz="4" w:space="0" w:color="auto"/>
              <w:bottom w:val="single" w:sz="4" w:space="0" w:color="auto"/>
              <w:right w:val="single" w:sz="4" w:space="0" w:color="auto"/>
            </w:tcBorders>
            <w:vAlign w:val="center"/>
          </w:tcPr>
          <w:p w14:paraId="0BBE2C95" w14:textId="77777777" w:rsidR="00CE5FE7" w:rsidRPr="00E062F1" w:rsidRDefault="00CE5FE7" w:rsidP="00FF2E71">
            <w:pPr>
              <w:pStyle w:val="TAC"/>
              <w:rPr>
                <w:lang w:eastAsia="ja-JP"/>
              </w:rPr>
            </w:pPr>
            <w:r w:rsidRPr="00E062F1">
              <w:rPr>
                <w:lang w:eastAsia="ja-JP"/>
              </w:rPr>
              <w:t>60</w:t>
            </w:r>
          </w:p>
        </w:tc>
        <w:tc>
          <w:tcPr>
            <w:tcW w:w="669" w:type="dxa"/>
            <w:tcBorders>
              <w:top w:val="single" w:sz="4" w:space="0" w:color="auto"/>
              <w:left w:val="single" w:sz="4" w:space="0" w:color="auto"/>
              <w:bottom w:val="single" w:sz="4" w:space="0" w:color="auto"/>
              <w:right w:val="single" w:sz="4" w:space="0" w:color="auto"/>
            </w:tcBorders>
          </w:tcPr>
          <w:p w14:paraId="19C10E79"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1E54F03B"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3B90CAB8"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3CBDD307"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595599BE" w14:textId="77777777" w:rsidR="00CE5FE7" w:rsidRPr="00E062F1" w:rsidRDefault="00CE5FE7" w:rsidP="00FF2E71">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3F804EF"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CE228C8"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B433FF9" w14:textId="77777777" w:rsidR="00CE5FE7" w:rsidRPr="00E062F1" w:rsidRDefault="00CE5FE7" w:rsidP="00FF2E71">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DF9F997"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09E8F04C"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4857504D"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58B078C1"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5157BB4" w14:textId="77777777" w:rsidR="00CE5FE7" w:rsidRPr="00E062F1" w:rsidRDefault="00CE5FE7" w:rsidP="00FF2E71">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3757F9" w14:textId="77777777" w:rsidR="00CE5FE7" w:rsidRPr="00E062F1" w:rsidRDefault="00CE5FE7" w:rsidP="00FF2E71">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36AC0B" w14:textId="77777777" w:rsidR="00CE5FE7" w:rsidRPr="00E062F1" w:rsidRDefault="00CE5FE7" w:rsidP="00FF2E71">
            <w:pPr>
              <w:pStyle w:val="TAC"/>
              <w:rPr>
                <w:rFonts w:cs="Arial"/>
              </w:rPr>
            </w:pPr>
          </w:p>
        </w:tc>
        <w:tc>
          <w:tcPr>
            <w:tcW w:w="749" w:type="dxa"/>
            <w:vMerge/>
            <w:tcBorders>
              <w:left w:val="single" w:sz="4" w:space="0" w:color="auto"/>
              <w:right w:val="single" w:sz="4" w:space="0" w:color="auto"/>
            </w:tcBorders>
            <w:vAlign w:val="center"/>
          </w:tcPr>
          <w:p w14:paraId="1E7311DE" w14:textId="77777777" w:rsidR="00CE5FE7" w:rsidRPr="00E062F1" w:rsidRDefault="00CE5FE7" w:rsidP="00FF2E71">
            <w:pPr>
              <w:pStyle w:val="TAC"/>
              <w:rPr>
                <w:lang w:eastAsia="zh-CN"/>
              </w:rPr>
            </w:pPr>
          </w:p>
        </w:tc>
      </w:tr>
      <w:tr w:rsidR="00CE5FE7" w:rsidRPr="00E062F1" w14:paraId="55B7836F"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5993C19F" w14:textId="77777777" w:rsidR="00CE5FE7" w:rsidRPr="00E062F1" w:rsidRDefault="00CE5FE7" w:rsidP="00FF2E71">
            <w:pPr>
              <w:pStyle w:val="TAC"/>
            </w:pPr>
          </w:p>
        </w:tc>
        <w:tc>
          <w:tcPr>
            <w:tcW w:w="1034" w:type="dxa"/>
            <w:vMerge/>
            <w:tcBorders>
              <w:left w:val="single" w:sz="4" w:space="0" w:color="auto"/>
              <w:bottom w:val="single" w:sz="4" w:space="0" w:color="auto"/>
              <w:right w:val="single" w:sz="4" w:space="0" w:color="auto"/>
            </w:tcBorders>
            <w:vAlign w:val="center"/>
          </w:tcPr>
          <w:p w14:paraId="1477DC49"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554AA918"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tcPr>
          <w:p w14:paraId="2C45EFFC" w14:textId="77777777" w:rsidR="00CE5FE7" w:rsidRPr="00E062F1" w:rsidRDefault="00CE5FE7" w:rsidP="00FF2E71">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1214707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52B3782"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5FD4B7E"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14615BC"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tcPr>
          <w:p w14:paraId="28BCBBE5" w14:textId="77777777" w:rsidR="00CE5FE7" w:rsidRPr="00E062F1" w:rsidRDefault="00CE5FE7" w:rsidP="00FF2E71">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B80F790"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DA63211"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7BDB9F99" w14:textId="77777777" w:rsidR="00CE5FE7" w:rsidRPr="00E062F1" w:rsidRDefault="00CE5FE7" w:rsidP="00FF2E71">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386A03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EBD9D6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B4D159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7424E7F"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5CA35A8" w14:textId="77777777" w:rsidR="00CE5FE7" w:rsidRPr="00E062F1" w:rsidRDefault="00CE5FE7" w:rsidP="00FF2E71">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792781" w14:textId="77777777" w:rsidR="00CE5FE7" w:rsidRPr="00E062F1" w:rsidRDefault="00CE5FE7" w:rsidP="00FF2E71">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ED3F8D" w14:textId="77777777" w:rsidR="00CE5FE7" w:rsidRPr="00E062F1" w:rsidRDefault="00CE5FE7" w:rsidP="00FF2E71">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63ABED32" w14:textId="77777777" w:rsidR="00CE5FE7" w:rsidRPr="00E062F1" w:rsidRDefault="00CE5FE7" w:rsidP="00FF2E71">
            <w:pPr>
              <w:pStyle w:val="TAC"/>
              <w:rPr>
                <w:lang w:eastAsia="zh-CN"/>
              </w:rPr>
            </w:pPr>
          </w:p>
        </w:tc>
      </w:tr>
      <w:tr w:rsidR="00CE5FE7" w:rsidRPr="00E062F1" w14:paraId="5FE79ED0"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C3A2538" w14:textId="77777777" w:rsidR="00CE5FE7" w:rsidRPr="00E062F1" w:rsidRDefault="00CE5FE7" w:rsidP="00FF2E71">
            <w:pPr>
              <w:pStyle w:val="TAC"/>
            </w:pPr>
            <w:r w:rsidRPr="00E062F1">
              <w:t>CA_n</w:t>
            </w:r>
            <w:r w:rsidRPr="00E062F1">
              <w:rPr>
                <w:lang w:eastAsia="zh-CN"/>
              </w:rPr>
              <w:t>25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5DB2C4C3" w14:textId="77777777" w:rsidR="00CE5FE7" w:rsidRPr="00E062F1" w:rsidRDefault="00CE5FE7" w:rsidP="00FF2E71">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E334A94" w14:textId="77777777" w:rsidR="00CE5FE7" w:rsidRPr="00E062F1" w:rsidRDefault="00CE5FE7" w:rsidP="00FF2E71">
            <w:pPr>
              <w:pStyle w:val="TAC"/>
              <w:rPr>
                <w:lang w:eastAsia="zh-CN"/>
              </w:rPr>
            </w:pPr>
            <w:r w:rsidRPr="00E062F1">
              <w:rPr>
                <w:lang w:eastAsia="zh-CN"/>
              </w:rPr>
              <w:t>n25</w:t>
            </w:r>
          </w:p>
        </w:tc>
        <w:tc>
          <w:tcPr>
            <w:tcW w:w="668" w:type="dxa"/>
            <w:tcBorders>
              <w:top w:val="single" w:sz="4" w:space="0" w:color="auto"/>
              <w:left w:val="single" w:sz="4" w:space="0" w:color="auto"/>
              <w:bottom w:val="single" w:sz="4" w:space="0" w:color="auto"/>
              <w:right w:val="single" w:sz="4" w:space="0" w:color="auto"/>
            </w:tcBorders>
            <w:vAlign w:val="center"/>
          </w:tcPr>
          <w:p w14:paraId="00C0CC29"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7F6503CD"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14FD78B"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F0CCF7B"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9806F4F"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3B0A6F"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70C0AE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40B442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F42EFF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5FC1E4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4239F28"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59D8EE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88132A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F81039C"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3747AC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97B926"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5A6ED3A" w14:textId="77777777" w:rsidR="00CE5FE7" w:rsidRPr="00E062F1" w:rsidRDefault="00CE5FE7" w:rsidP="00FF2E71">
            <w:pPr>
              <w:pStyle w:val="TAC"/>
              <w:rPr>
                <w:lang w:eastAsia="zh-CN"/>
              </w:rPr>
            </w:pPr>
            <w:r w:rsidRPr="00E062F1">
              <w:rPr>
                <w:lang w:eastAsia="zh-CN"/>
              </w:rPr>
              <w:t>0</w:t>
            </w:r>
          </w:p>
        </w:tc>
      </w:tr>
      <w:tr w:rsidR="00CE5FE7" w:rsidRPr="00E062F1" w14:paraId="1A067431" w14:textId="77777777" w:rsidTr="009D407F">
        <w:trPr>
          <w:trHeight w:val="125"/>
          <w:jc w:val="center"/>
        </w:trPr>
        <w:tc>
          <w:tcPr>
            <w:tcW w:w="1034" w:type="dxa"/>
            <w:vMerge/>
            <w:tcBorders>
              <w:left w:val="single" w:sz="4" w:space="0" w:color="auto"/>
              <w:right w:val="single" w:sz="4" w:space="0" w:color="auto"/>
            </w:tcBorders>
            <w:vAlign w:val="center"/>
          </w:tcPr>
          <w:p w14:paraId="53C47C1C"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3DA2340"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5287295D"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64AA9D5"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19620A1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1294F7F"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DB97C0"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B5967B4"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EC651E"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AF00C2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60E653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14CF7C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0CA1AC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47238C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CFA21F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2F690A5"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817EA86"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8CF5B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A4711"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7F4520C0" w14:textId="77777777" w:rsidR="00CE5FE7" w:rsidRPr="00E062F1" w:rsidRDefault="00CE5FE7" w:rsidP="00FF2E71">
            <w:pPr>
              <w:pStyle w:val="TAC"/>
              <w:rPr>
                <w:lang w:eastAsia="zh-CN"/>
              </w:rPr>
            </w:pPr>
          </w:p>
        </w:tc>
      </w:tr>
      <w:tr w:rsidR="00CE5FE7" w:rsidRPr="00E062F1" w14:paraId="1DFAC824" w14:textId="77777777" w:rsidTr="009D407F">
        <w:trPr>
          <w:trHeight w:val="125"/>
          <w:jc w:val="center"/>
        </w:trPr>
        <w:tc>
          <w:tcPr>
            <w:tcW w:w="1034" w:type="dxa"/>
            <w:vMerge/>
            <w:tcBorders>
              <w:left w:val="single" w:sz="4" w:space="0" w:color="auto"/>
              <w:right w:val="single" w:sz="4" w:space="0" w:color="auto"/>
            </w:tcBorders>
            <w:vAlign w:val="center"/>
          </w:tcPr>
          <w:p w14:paraId="04A43AD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B71348D"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30F9C9C9"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9BEDF36"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2A86077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2DA1D66"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A6CDD6"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E336746"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0DF526"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826B1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D52A18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60C7C6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80D87F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A269F1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6B23FA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F418F2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11E0464"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9B4AC4"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902441"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3CBD6C2" w14:textId="77777777" w:rsidR="00CE5FE7" w:rsidRPr="00E062F1" w:rsidRDefault="00CE5FE7" w:rsidP="00FF2E71">
            <w:pPr>
              <w:pStyle w:val="TAC"/>
              <w:rPr>
                <w:lang w:eastAsia="zh-CN"/>
              </w:rPr>
            </w:pPr>
          </w:p>
        </w:tc>
      </w:tr>
      <w:tr w:rsidR="00CE5FE7" w:rsidRPr="00E062F1" w14:paraId="43D0AF48" w14:textId="77777777" w:rsidTr="009D407F">
        <w:trPr>
          <w:trHeight w:val="125"/>
          <w:jc w:val="center"/>
        </w:trPr>
        <w:tc>
          <w:tcPr>
            <w:tcW w:w="1034" w:type="dxa"/>
            <w:vMerge/>
            <w:tcBorders>
              <w:left w:val="single" w:sz="4" w:space="0" w:color="auto"/>
              <w:right w:val="single" w:sz="4" w:space="0" w:color="auto"/>
            </w:tcBorders>
            <w:vAlign w:val="center"/>
          </w:tcPr>
          <w:p w14:paraId="38DCC3A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849B3F6"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0E8987E3" w14:textId="77777777" w:rsidR="00CE5FE7" w:rsidRPr="00E062F1" w:rsidRDefault="00CE5FE7" w:rsidP="00FF2E71">
            <w:pPr>
              <w:pStyle w:val="TAC"/>
              <w:rPr>
                <w:lang w:eastAsia="zh-CN"/>
              </w:rPr>
            </w:pPr>
            <w:r w:rsidRPr="00E062F1">
              <w:rPr>
                <w:lang w:eastAsia="zh-CN"/>
              </w:rPr>
              <w:t>n260</w:t>
            </w:r>
          </w:p>
        </w:tc>
        <w:tc>
          <w:tcPr>
            <w:tcW w:w="668" w:type="dxa"/>
            <w:tcBorders>
              <w:top w:val="single" w:sz="4" w:space="0" w:color="auto"/>
              <w:left w:val="single" w:sz="4" w:space="0" w:color="auto"/>
              <w:bottom w:val="single" w:sz="4" w:space="0" w:color="auto"/>
              <w:right w:val="single" w:sz="4" w:space="0" w:color="auto"/>
            </w:tcBorders>
            <w:vAlign w:val="center"/>
          </w:tcPr>
          <w:p w14:paraId="4D2EC6B0" w14:textId="77777777" w:rsidR="00CE5FE7" w:rsidRPr="00E062F1" w:rsidRDefault="00CE5FE7" w:rsidP="00FF2E71">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168922C2"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60737A2"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DEDFC71"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DFA7CE7"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D967B83" w14:textId="77777777" w:rsidR="00CE5FE7" w:rsidRPr="00E062F1" w:rsidRDefault="00CE5FE7" w:rsidP="00FF2E71">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0D4961"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5C4BA39"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728E816"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5C637D"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E61A7E5"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372F533"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C358CC7"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D6693AC" w14:textId="77777777" w:rsidR="00CE5FE7" w:rsidRPr="00E062F1" w:rsidRDefault="00CE5FE7" w:rsidP="00FF2E71">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3BFE1C" w14:textId="77777777" w:rsidR="00CE5FE7" w:rsidRPr="00E062F1" w:rsidRDefault="00CE5FE7" w:rsidP="00FF2E71">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903CBB" w14:textId="77777777" w:rsidR="00CE5FE7" w:rsidRPr="00E062F1" w:rsidRDefault="00CE5FE7" w:rsidP="00FF2E71">
            <w:pPr>
              <w:pStyle w:val="TAC"/>
              <w:rPr>
                <w:rFonts w:cs="Arial"/>
              </w:rPr>
            </w:pPr>
          </w:p>
        </w:tc>
        <w:tc>
          <w:tcPr>
            <w:tcW w:w="749" w:type="dxa"/>
            <w:vMerge/>
            <w:tcBorders>
              <w:left w:val="single" w:sz="4" w:space="0" w:color="auto"/>
              <w:right w:val="single" w:sz="4" w:space="0" w:color="auto"/>
            </w:tcBorders>
            <w:vAlign w:val="center"/>
          </w:tcPr>
          <w:p w14:paraId="6B76B37D" w14:textId="77777777" w:rsidR="00CE5FE7" w:rsidRPr="00E062F1" w:rsidRDefault="00CE5FE7" w:rsidP="00FF2E71">
            <w:pPr>
              <w:pStyle w:val="TAC"/>
              <w:rPr>
                <w:lang w:eastAsia="zh-CN"/>
              </w:rPr>
            </w:pPr>
          </w:p>
        </w:tc>
      </w:tr>
      <w:tr w:rsidR="00CE5FE7" w:rsidRPr="00E062F1" w14:paraId="56297850"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37E13426" w14:textId="77777777" w:rsidR="00CE5FE7" w:rsidRPr="00E062F1" w:rsidRDefault="00CE5FE7" w:rsidP="00FF2E71">
            <w:pPr>
              <w:pStyle w:val="TAC"/>
            </w:pPr>
          </w:p>
        </w:tc>
        <w:tc>
          <w:tcPr>
            <w:tcW w:w="1034" w:type="dxa"/>
            <w:vMerge/>
            <w:tcBorders>
              <w:left w:val="single" w:sz="4" w:space="0" w:color="auto"/>
              <w:bottom w:val="single" w:sz="4" w:space="0" w:color="auto"/>
              <w:right w:val="single" w:sz="4" w:space="0" w:color="auto"/>
            </w:tcBorders>
            <w:vAlign w:val="center"/>
          </w:tcPr>
          <w:p w14:paraId="559A6B39"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2010463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B639EE1" w14:textId="77777777" w:rsidR="00CE5FE7" w:rsidRPr="00E062F1" w:rsidRDefault="00CE5FE7" w:rsidP="00FF2E71">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27D2D5D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E6334A2"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EE71148"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18EB640"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7AF2667A" w14:textId="77777777" w:rsidR="00CE5FE7" w:rsidRPr="00E062F1" w:rsidRDefault="00CE5FE7" w:rsidP="00FF2E71">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523D1F"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2DFFB032"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5173126" w14:textId="77777777" w:rsidR="00CE5FE7" w:rsidRPr="00E062F1" w:rsidRDefault="00CE5FE7" w:rsidP="00FF2E71">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C5677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11FAA0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6C9DDC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94DE6F9"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CA2A377" w14:textId="77777777" w:rsidR="00CE5FE7" w:rsidRPr="00E062F1" w:rsidRDefault="00CE5FE7" w:rsidP="00FF2E71">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65F13B" w14:textId="77777777" w:rsidR="00CE5FE7" w:rsidRPr="00E062F1" w:rsidRDefault="00CE5FE7" w:rsidP="00FF2E71">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E45EF0" w14:textId="77777777" w:rsidR="00CE5FE7" w:rsidRPr="00E062F1" w:rsidRDefault="00CE5FE7" w:rsidP="00FF2E71">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271B1CB8" w14:textId="77777777" w:rsidR="00CE5FE7" w:rsidRPr="00E062F1" w:rsidRDefault="00CE5FE7" w:rsidP="00FF2E71">
            <w:pPr>
              <w:pStyle w:val="TAC"/>
              <w:rPr>
                <w:lang w:eastAsia="zh-CN"/>
              </w:rPr>
            </w:pPr>
          </w:p>
        </w:tc>
      </w:tr>
      <w:tr w:rsidR="00CE5FE7" w:rsidRPr="00E062F1" w14:paraId="263B708E"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FF97B1E" w14:textId="77777777" w:rsidR="00CE5FE7" w:rsidRPr="00E062F1" w:rsidRDefault="00CE5FE7" w:rsidP="00FF2E71">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70F4F082" w14:textId="77777777" w:rsidR="00CE5FE7" w:rsidRPr="00E062F1" w:rsidRDefault="00CE5FE7" w:rsidP="00FF2E71">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7FBB976B" w14:textId="77777777" w:rsidR="00CE5FE7" w:rsidRPr="00E062F1" w:rsidRDefault="00CE5FE7" w:rsidP="00FF2E71">
            <w:pPr>
              <w:pStyle w:val="TAC"/>
              <w:rPr>
                <w:lang w:eastAsia="zh-CN"/>
              </w:rPr>
            </w:pPr>
            <w:r w:rsidRPr="00E062F1">
              <w:rPr>
                <w:lang w:eastAsia="zh-CN"/>
              </w:rPr>
              <w:t>n25</w:t>
            </w:r>
          </w:p>
        </w:tc>
        <w:tc>
          <w:tcPr>
            <w:tcW w:w="668" w:type="dxa"/>
            <w:tcBorders>
              <w:top w:val="single" w:sz="4" w:space="0" w:color="auto"/>
              <w:left w:val="single" w:sz="4" w:space="0" w:color="auto"/>
              <w:bottom w:val="single" w:sz="4" w:space="0" w:color="auto"/>
              <w:right w:val="single" w:sz="4" w:space="0" w:color="auto"/>
            </w:tcBorders>
            <w:vAlign w:val="center"/>
          </w:tcPr>
          <w:p w14:paraId="5AACEF29" w14:textId="77777777" w:rsidR="00CE5FE7" w:rsidRPr="00E062F1" w:rsidRDefault="00CE5FE7" w:rsidP="00FF2E71">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375FEB82" w14:textId="77777777" w:rsidR="00CE5FE7" w:rsidRPr="00E062F1" w:rsidRDefault="00CE5FE7" w:rsidP="00FF2E71">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5DABE7A"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3CA4FDF"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366FA19"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9573FE"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8F81C3"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1C71C8F2"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5436A63E"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F947E2A"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EB8E721"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687969B"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AA9AC4B" w14:textId="77777777" w:rsidR="00CE5FE7" w:rsidRPr="00E062F1" w:rsidRDefault="00CE5FE7" w:rsidP="00FF2E71">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A43C057" w14:textId="77777777" w:rsidR="00CE5FE7" w:rsidRPr="00E062F1" w:rsidRDefault="00CE5FE7" w:rsidP="00FF2E71">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36B6A0"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08FCFA" w14:textId="77777777" w:rsidR="00CE5FE7" w:rsidRPr="00E062F1" w:rsidRDefault="00CE5FE7" w:rsidP="00FF2E71">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DDDEF8A" w14:textId="77777777" w:rsidR="00CE5FE7" w:rsidRPr="00E062F1" w:rsidRDefault="00CE5FE7" w:rsidP="00FF2E71">
            <w:pPr>
              <w:pStyle w:val="TAC"/>
              <w:rPr>
                <w:lang w:eastAsia="zh-CN"/>
              </w:rPr>
            </w:pPr>
            <w:r w:rsidRPr="00E062F1">
              <w:rPr>
                <w:lang w:eastAsia="zh-CN"/>
              </w:rPr>
              <w:t>0</w:t>
            </w:r>
          </w:p>
        </w:tc>
      </w:tr>
      <w:tr w:rsidR="00CE5FE7" w:rsidRPr="00E062F1" w14:paraId="03F6C295" w14:textId="77777777" w:rsidTr="009D407F">
        <w:trPr>
          <w:trHeight w:val="148"/>
          <w:jc w:val="center"/>
        </w:trPr>
        <w:tc>
          <w:tcPr>
            <w:tcW w:w="1034" w:type="dxa"/>
            <w:vMerge/>
            <w:tcBorders>
              <w:left w:val="single" w:sz="4" w:space="0" w:color="auto"/>
              <w:right w:val="single" w:sz="4" w:space="0" w:color="auto"/>
            </w:tcBorders>
            <w:vAlign w:val="center"/>
          </w:tcPr>
          <w:p w14:paraId="5159AEE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896EFE3"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517DC4DC"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0F60D41" w14:textId="77777777" w:rsidR="00CE5FE7" w:rsidRPr="00E062F1" w:rsidRDefault="00CE5FE7" w:rsidP="00FF2E71">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5A674E94"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83E670C"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0404B0"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E3498CC"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D6A12E"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F217BB"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28855FB7"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1FB5C6ED"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B9D249A"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691EBC1"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70E33B6"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6E2BCD6"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37330E9"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284C51"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046197"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2120D777" w14:textId="77777777" w:rsidR="00CE5FE7" w:rsidRPr="00E062F1" w:rsidRDefault="00CE5FE7" w:rsidP="00FF2E71">
            <w:pPr>
              <w:pStyle w:val="TAC"/>
              <w:rPr>
                <w:lang w:eastAsia="zh-CN"/>
              </w:rPr>
            </w:pPr>
          </w:p>
        </w:tc>
      </w:tr>
      <w:tr w:rsidR="00CE5FE7" w:rsidRPr="00E062F1" w14:paraId="190E5B42" w14:textId="77777777" w:rsidTr="009D407F">
        <w:trPr>
          <w:trHeight w:val="148"/>
          <w:jc w:val="center"/>
        </w:trPr>
        <w:tc>
          <w:tcPr>
            <w:tcW w:w="1034" w:type="dxa"/>
            <w:vMerge/>
            <w:tcBorders>
              <w:left w:val="single" w:sz="4" w:space="0" w:color="auto"/>
              <w:right w:val="single" w:sz="4" w:space="0" w:color="auto"/>
            </w:tcBorders>
            <w:vAlign w:val="center"/>
          </w:tcPr>
          <w:p w14:paraId="2C937325"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FB521F1"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52E3E9AD"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C88647F" w14:textId="77777777" w:rsidR="00CE5FE7" w:rsidRPr="00E062F1" w:rsidRDefault="00CE5FE7" w:rsidP="00FF2E71">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67841D06"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25A548F"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E6AC292"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0B745F7"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03CFFF"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4F5D7A"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AC1E41E"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B5921BA"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56F9357"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4746857"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0D3B5A3"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4EBF480"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B0F9484"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C14066"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D08EF3"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5308F0E5" w14:textId="77777777" w:rsidR="00CE5FE7" w:rsidRPr="00E062F1" w:rsidRDefault="00CE5FE7" w:rsidP="00FF2E71">
            <w:pPr>
              <w:pStyle w:val="TAC"/>
              <w:rPr>
                <w:lang w:eastAsia="zh-CN"/>
              </w:rPr>
            </w:pPr>
          </w:p>
        </w:tc>
      </w:tr>
      <w:tr w:rsidR="00CE5FE7" w:rsidRPr="00E062F1" w14:paraId="52DFF640" w14:textId="77777777" w:rsidTr="009D407F">
        <w:trPr>
          <w:trHeight w:val="148"/>
          <w:jc w:val="center"/>
        </w:trPr>
        <w:tc>
          <w:tcPr>
            <w:tcW w:w="1034" w:type="dxa"/>
            <w:vMerge/>
            <w:tcBorders>
              <w:left w:val="single" w:sz="4" w:space="0" w:color="auto"/>
              <w:right w:val="single" w:sz="4" w:space="0" w:color="auto"/>
            </w:tcBorders>
            <w:vAlign w:val="center"/>
          </w:tcPr>
          <w:p w14:paraId="56CFB33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91A2BD3"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7C10335D" w14:textId="77777777" w:rsidR="00CE5FE7" w:rsidRPr="00E062F1" w:rsidRDefault="00CE5FE7" w:rsidP="00FF2E71">
            <w:pPr>
              <w:pStyle w:val="TAC"/>
              <w:rPr>
                <w:lang w:eastAsia="zh-CN"/>
              </w:rPr>
            </w:pPr>
            <w:r w:rsidRPr="00E062F1">
              <w:rPr>
                <w:lang w:eastAsia="zh-CN"/>
              </w:rPr>
              <w:t>n260</w:t>
            </w:r>
          </w:p>
        </w:tc>
        <w:tc>
          <w:tcPr>
            <w:tcW w:w="10701" w:type="dxa"/>
            <w:gridSpan w:val="19"/>
            <w:tcBorders>
              <w:top w:val="single" w:sz="4" w:space="0" w:color="auto"/>
              <w:left w:val="single" w:sz="4" w:space="0" w:color="auto"/>
              <w:right w:val="single" w:sz="4" w:space="0" w:color="auto"/>
            </w:tcBorders>
            <w:vAlign w:val="center"/>
          </w:tcPr>
          <w:p w14:paraId="148F5E6A"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5B25C413" w14:textId="77777777" w:rsidR="00CE5FE7" w:rsidRPr="00E062F1" w:rsidRDefault="00CE5FE7" w:rsidP="00FF2E71">
            <w:pPr>
              <w:pStyle w:val="TAC"/>
              <w:rPr>
                <w:lang w:eastAsia="zh-CN"/>
              </w:rPr>
            </w:pPr>
          </w:p>
        </w:tc>
      </w:tr>
      <w:tr w:rsidR="00CE5FE7" w:rsidRPr="00E062F1" w14:paraId="43926B39"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4F6DDEC" w14:textId="77777777" w:rsidR="00CE5FE7" w:rsidRPr="00E062F1" w:rsidRDefault="00CE5FE7" w:rsidP="00FF2E71">
            <w:pPr>
              <w:pStyle w:val="TAC"/>
            </w:pPr>
            <w:r w:rsidRPr="00E062F1">
              <w:t>CA_n</w:t>
            </w:r>
            <w:r w:rsidRPr="00E062F1">
              <w:rPr>
                <w:lang w:eastAsia="zh-CN"/>
              </w:rPr>
              <w:t>25</w:t>
            </w:r>
            <w:r w:rsidRPr="00E062F1">
              <w:t>A-n</w:t>
            </w:r>
            <w:r w:rsidRPr="00E062F1">
              <w:rPr>
                <w:lang w:eastAsia="zh-CN"/>
              </w:rPr>
              <w:t>260(3A)</w:t>
            </w:r>
          </w:p>
        </w:tc>
        <w:tc>
          <w:tcPr>
            <w:tcW w:w="1034" w:type="dxa"/>
            <w:vMerge w:val="restart"/>
            <w:tcBorders>
              <w:top w:val="single" w:sz="4" w:space="0" w:color="auto"/>
              <w:left w:val="single" w:sz="4" w:space="0" w:color="auto"/>
              <w:right w:val="single" w:sz="4" w:space="0" w:color="auto"/>
            </w:tcBorders>
            <w:vAlign w:val="center"/>
          </w:tcPr>
          <w:p w14:paraId="3DAC9D6C" w14:textId="77777777" w:rsidR="00CE5FE7" w:rsidRPr="00E062F1" w:rsidRDefault="00CE5FE7" w:rsidP="00FF2E71">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2200749" w14:textId="77777777" w:rsidR="00CE5FE7" w:rsidRPr="00E062F1" w:rsidRDefault="00CE5FE7" w:rsidP="00FF2E71">
            <w:pPr>
              <w:pStyle w:val="TAC"/>
              <w:rPr>
                <w:lang w:eastAsia="zh-CN"/>
              </w:rPr>
            </w:pPr>
            <w:r w:rsidRPr="00E062F1">
              <w:rPr>
                <w:lang w:eastAsia="zh-CN"/>
              </w:rPr>
              <w:t>n25</w:t>
            </w:r>
          </w:p>
        </w:tc>
        <w:tc>
          <w:tcPr>
            <w:tcW w:w="668" w:type="dxa"/>
            <w:tcBorders>
              <w:top w:val="single" w:sz="4" w:space="0" w:color="auto"/>
              <w:left w:val="single" w:sz="4" w:space="0" w:color="auto"/>
              <w:bottom w:val="single" w:sz="4" w:space="0" w:color="auto"/>
              <w:right w:val="single" w:sz="4" w:space="0" w:color="auto"/>
            </w:tcBorders>
            <w:vAlign w:val="center"/>
          </w:tcPr>
          <w:p w14:paraId="41C44733" w14:textId="77777777" w:rsidR="00CE5FE7" w:rsidRPr="00E062F1" w:rsidRDefault="00CE5FE7" w:rsidP="00FF2E71">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21EC348A" w14:textId="77777777" w:rsidR="00CE5FE7" w:rsidRPr="00E062F1" w:rsidRDefault="00CE5FE7" w:rsidP="00FF2E71">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DA850C5"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2F9013"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4B70224"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DA05BA"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1AAAED"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581C37B0"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D9142DD"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8BEEFA6"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FFCAB91"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B4EA19C"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29A9F88" w14:textId="77777777" w:rsidR="00CE5FE7" w:rsidRPr="00E062F1" w:rsidRDefault="00CE5FE7" w:rsidP="00FF2E71">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0E717A5" w14:textId="77777777" w:rsidR="00CE5FE7" w:rsidRPr="00E062F1" w:rsidRDefault="00CE5FE7" w:rsidP="00FF2E71">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82FCB8"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25E845" w14:textId="77777777" w:rsidR="00CE5FE7" w:rsidRPr="00E062F1" w:rsidRDefault="00CE5FE7" w:rsidP="00FF2E71">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14C9F92" w14:textId="77777777" w:rsidR="00CE5FE7" w:rsidRPr="00E062F1" w:rsidRDefault="00CE5FE7" w:rsidP="00FF2E71">
            <w:pPr>
              <w:pStyle w:val="TAC"/>
              <w:rPr>
                <w:lang w:eastAsia="zh-CN"/>
              </w:rPr>
            </w:pPr>
            <w:r w:rsidRPr="00E062F1">
              <w:rPr>
                <w:lang w:eastAsia="zh-CN"/>
              </w:rPr>
              <w:t>0</w:t>
            </w:r>
          </w:p>
        </w:tc>
      </w:tr>
      <w:tr w:rsidR="00CE5FE7" w:rsidRPr="00E062F1" w14:paraId="6995D21C" w14:textId="77777777" w:rsidTr="009D407F">
        <w:trPr>
          <w:trHeight w:val="148"/>
          <w:jc w:val="center"/>
        </w:trPr>
        <w:tc>
          <w:tcPr>
            <w:tcW w:w="1034" w:type="dxa"/>
            <w:vMerge/>
            <w:tcBorders>
              <w:left w:val="single" w:sz="4" w:space="0" w:color="auto"/>
              <w:right w:val="single" w:sz="4" w:space="0" w:color="auto"/>
            </w:tcBorders>
            <w:vAlign w:val="center"/>
          </w:tcPr>
          <w:p w14:paraId="6328329C"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82A80C3"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319A7682"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DC11F83" w14:textId="77777777" w:rsidR="00CE5FE7" w:rsidRPr="00E062F1" w:rsidRDefault="00CE5FE7" w:rsidP="00FF2E71">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44E2A69A"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61E3CC2"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10DBE03"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73F4345"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04812A"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DBEC98"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54104FDF"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10D4F0E3"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429E3E5"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618A134"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9ED4000"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DBD205B"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B8F3386"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B88E3F"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35D651"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5A6B8338" w14:textId="77777777" w:rsidR="00CE5FE7" w:rsidRPr="00E062F1" w:rsidRDefault="00CE5FE7" w:rsidP="00FF2E71">
            <w:pPr>
              <w:pStyle w:val="TAC"/>
              <w:rPr>
                <w:lang w:eastAsia="zh-CN"/>
              </w:rPr>
            </w:pPr>
          </w:p>
        </w:tc>
      </w:tr>
      <w:tr w:rsidR="00CE5FE7" w:rsidRPr="00E062F1" w14:paraId="411BFCFB" w14:textId="77777777" w:rsidTr="009D407F">
        <w:trPr>
          <w:trHeight w:val="148"/>
          <w:jc w:val="center"/>
        </w:trPr>
        <w:tc>
          <w:tcPr>
            <w:tcW w:w="1034" w:type="dxa"/>
            <w:vMerge/>
            <w:tcBorders>
              <w:left w:val="single" w:sz="4" w:space="0" w:color="auto"/>
              <w:right w:val="single" w:sz="4" w:space="0" w:color="auto"/>
            </w:tcBorders>
            <w:vAlign w:val="center"/>
          </w:tcPr>
          <w:p w14:paraId="33AA630D"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AA6AC43"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572B4534"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20AC4F1" w14:textId="77777777" w:rsidR="00CE5FE7" w:rsidRPr="00E062F1" w:rsidRDefault="00CE5FE7" w:rsidP="00FF2E71">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62321E5A"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7C34381"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01796A"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89BB146"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EC9521"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2216DD"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8D3EA23"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4CA0FFE"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6D43D7F"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747E9C9"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CE083C8"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C2C7F9A"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227F8A8"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7B2A56"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13EEE6"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09C0B63D" w14:textId="77777777" w:rsidR="00CE5FE7" w:rsidRPr="00E062F1" w:rsidRDefault="00CE5FE7" w:rsidP="00FF2E71">
            <w:pPr>
              <w:pStyle w:val="TAC"/>
              <w:rPr>
                <w:lang w:eastAsia="zh-CN"/>
              </w:rPr>
            </w:pPr>
          </w:p>
        </w:tc>
      </w:tr>
      <w:tr w:rsidR="00CE5FE7" w:rsidRPr="00E062F1" w14:paraId="5EC3044C" w14:textId="77777777" w:rsidTr="009D407F">
        <w:trPr>
          <w:trHeight w:val="148"/>
          <w:jc w:val="center"/>
        </w:trPr>
        <w:tc>
          <w:tcPr>
            <w:tcW w:w="1034" w:type="dxa"/>
            <w:vMerge/>
            <w:tcBorders>
              <w:left w:val="single" w:sz="4" w:space="0" w:color="auto"/>
              <w:right w:val="single" w:sz="4" w:space="0" w:color="auto"/>
            </w:tcBorders>
            <w:vAlign w:val="center"/>
          </w:tcPr>
          <w:p w14:paraId="69C4F336"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43B34A24"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503013A7" w14:textId="77777777" w:rsidR="00CE5FE7" w:rsidRPr="00E062F1" w:rsidRDefault="00CE5FE7" w:rsidP="00FF2E71">
            <w:pPr>
              <w:pStyle w:val="TAC"/>
              <w:rPr>
                <w:lang w:eastAsia="zh-CN"/>
              </w:rPr>
            </w:pPr>
            <w:r w:rsidRPr="00E062F1">
              <w:rPr>
                <w:lang w:eastAsia="zh-CN"/>
              </w:rPr>
              <w:t>n260</w:t>
            </w:r>
          </w:p>
        </w:tc>
        <w:tc>
          <w:tcPr>
            <w:tcW w:w="10701" w:type="dxa"/>
            <w:gridSpan w:val="19"/>
            <w:tcBorders>
              <w:top w:val="single" w:sz="4" w:space="0" w:color="auto"/>
              <w:left w:val="single" w:sz="4" w:space="0" w:color="auto"/>
              <w:right w:val="single" w:sz="4" w:space="0" w:color="auto"/>
            </w:tcBorders>
            <w:vAlign w:val="center"/>
          </w:tcPr>
          <w:p w14:paraId="5F6EDFEF"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3B91ADBD" w14:textId="77777777" w:rsidR="00CE5FE7" w:rsidRPr="00E062F1" w:rsidRDefault="00CE5FE7" w:rsidP="00FF2E71">
            <w:pPr>
              <w:pStyle w:val="TAC"/>
              <w:rPr>
                <w:lang w:eastAsia="zh-CN"/>
              </w:rPr>
            </w:pPr>
          </w:p>
        </w:tc>
      </w:tr>
      <w:tr w:rsidR="00CE5FE7" w:rsidRPr="00E062F1" w14:paraId="75E6127B"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A88D33D" w14:textId="77777777" w:rsidR="00CE5FE7" w:rsidRPr="00E062F1" w:rsidRDefault="00CE5FE7" w:rsidP="00FF2E71">
            <w:pPr>
              <w:pStyle w:val="TAC"/>
            </w:pPr>
            <w:r w:rsidRPr="00E062F1">
              <w:t>CA_n</w:t>
            </w:r>
            <w:r w:rsidRPr="00E062F1">
              <w:rPr>
                <w:lang w:eastAsia="zh-CN"/>
              </w:rPr>
              <w:t>25</w:t>
            </w:r>
            <w:r w:rsidRPr="00E062F1">
              <w:t>A-n</w:t>
            </w:r>
            <w:r w:rsidRPr="00E062F1">
              <w:rPr>
                <w:lang w:eastAsia="zh-CN"/>
              </w:rPr>
              <w:t>260(4A)</w:t>
            </w:r>
          </w:p>
        </w:tc>
        <w:tc>
          <w:tcPr>
            <w:tcW w:w="1034" w:type="dxa"/>
            <w:vMerge w:val="restart"/>
            <w:tcBorders>
              <w:top w:val="single" w:sz="4" w:space="0" w:color="auto"/>
              <w:left w:val="single" w:sz="4" w:space="0" w:color="auto"/>
              <w:right w:val="single" w:sz="4" w:space="0" w:color="auto"/>
            </w:tcBorders>
            <w:vAlign w:val="center"/>
          </w:tcPr>
          <w:p w14:paraId="6E1CC01F" w14:textId="77777777" w:rsidR="00CE5FE7" w:rsidRPr="00E062F1" w:rsidRDefault="00CE5FE7" w:rsidP="00FF2E71">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600353EE" w14:textId="77777777" w:rsidR="00CE5FE7" w:rsidRPr="00E062F1" w:rsidRDefault="00CE5FE7" w:rsidP="00FF2E71">
            <w:pPr>
              <w:pStyle w:val="TAC"/>
              <w:rPr>
                <w:lang w:eastAsia="zh-CN"/>
              </w:rPr>
            </w:pPr>
            <w:r w:rsidRPr="00E062F1">
              <w:rPr>
                <w:lang w:eastAsia="zh-CN"/>
              </w:rPr>
              <w:t>n25</w:t>
            </w:r>
          </w:p>
        </w:tc>
        <w:tc>
          <w:tcPr>
            <w:tcW w:w="668" w:type="dxa"/>
            <w:tcBorders>
              <w:top w:val="single" w:sz="4" w:space="0" w:color="auto"/>
              <w:left w:val="single" w:sz="4" w:space="0" w:color="auto"/>
              <w:bottom w:val="single" w:sz="4" w:space="0" w:color="auto"/>
              <w:right w:val="single" w:sz="4" w:space="0" w:color="auto"/>
            </w:tcBorders>
            <w:vAlign w:val="center"/>
          </w:tcPr>
          <w:p w14:paraId="7AB7B63C" w14:textId="77777777" w:rsidR="00CE5FE7" w:rsidRPr="00E062F1" w:rsidRDefault="00CE5FE7" w:rsidP="00FF2E71">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74D727C3" w14:textId="77777777" w:rsidR="00CE5FE7" w:rsidRPr="00E062F1" w:rsidRDefault="00CE5FE7" w:rsidP="00FF2E71">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D1D495D"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9479C8"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610D761"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238965"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5AA368"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D3BC411"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28DDA09C"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96751D1"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BBAB443"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4A25969"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34D00B7" w14:textId="77777777" w:rsidR="00CE5FE7" w:rsidRPr="00E062F1" w:rsidRDefault="00CE5FE7" w:rsidP="00FF2E71">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C2131CB" w14:textId="77777777" w:rsidR="00CE5FE7" w:rsidRPr="00E062F1" w:rsidRDefault="00CE5FE7" w:rsidP="00FF2E71">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7FECE5"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AFF736" w14:textId="77777777" w:rsidR="00CE5FE7" w:rsidRPr="00E062F1" w:rsidRDefault="00CE5FE7" w:rsidP="00FF2E71">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7ABD3B8" w14:textId="77777777" w:rsidR="00CE5FE7" w:rsidRPr="00E062F1" w:rsidRDefault="00CE5FE7" w:rsidP="00FF2E71">
            <w:pPr>
              <w:pStyle w:val="TAC"/>
              <w:rPr>
                <w:lang w:eastAsia="zh-CN"/>
              </w:rPr>
            </w:pPr>
            <w:r w:rsidRPr="00E062F1">
              <w:rPr>
                <w:lang w:eastAsia="zh-CN"/>
              </w:rPr>
              <w:t>0</w:t>
            </w:r>
          </w:p>
        </w:tc>
      </w:tr>
      <w:tr w:rsidR="00CE5FE7" w:rsidRPr="00E062F1" w14:paraId="5E93126A" w14:textId="77777777" w:rsidTr="009D407F">
        <w:trPr>
          <w:trHeight w:val="148"/>
          <w:jc w:val="center"/>
        </w:trPr>
        <w:tc>
          <w:tcPr>
            <w:tcW w:w="1034" w:type="dxa"/>
            <w:vMerge/>
            <w:tcBorders>
              <w:left w:val="single" w:sz="4" w:space="0" w:color="auto"/>
              <w:right w:val="single" w:sz="4" w:space="0" w:color="auto"/>
            </w:tcBorders>
            <w:vAlign w:val="center"/>
          </w:tcPr>
          <w:p w14:paraId="165FF451"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A2C962C"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1B8A1285"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AF52799" w14:textId="77777777" w:rsidR="00CE5FE7" w:rsidRPr="00E062F1" w:rsidRDefault="00CE5FE7" w:rsidP="00FF2E71">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49FCE3A9"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5B6A463"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CD2336"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ACC9FC4"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19F12D"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946366C"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35A2965E"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396F526A"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EB9842C"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E1079C1"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91BBF00"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87B2D54"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886D08C"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FB6D51"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9D89D4"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34BD55D8" w14:textId="77777777" w:rsidR="00CE5FE7" w:rsidRPr="00E062F1" w:rsidRDefault="00CE5FE7" w:rsidP="00FF2E71">
            <w:pPr>
              <w:pStyle w:val="TAC"/>
              <w:rPr>
                <w:lang w:eastAsia="zh-CN"/>
              </w:rPr>
            </w:pPr>
          </w:p>
        </w:tc>
      </w:tr>
      <w:tr w:rsidR="00CE5FE7" w:rsidRPr="00E062F1" w14:paraId="053B9FA2" w14:textId="77777777" w:rsidTr="009D407F">
        <w:trPr>
          <w:trHeight w:val="148"/>
          <w:jc w:val="center"/>
        </w:trPr>
        <w:tc>
          <w:tcPr>
            <w:tcW w:w="1034" w:type="dxa"/>
            <w:vMerge/>
            <w:tcBorders>
              <w:left w:val="single" w:sz="4" w:space="0" w:color="auto"/>
              <w:right w:val="single" w:sz="4" w:space="0" w:color="auto"/>
            </w:tcBorders>
            <w:vAlign w:val="center"/>
          </w:tcPr>
          <w:p w14:paraId="4B364945"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CA5B0F5"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7B829F7C"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D2D5B3F" w14:textId="77777777" w:rsidR="00CE5FE7" w:rsidRPr="00E062F1" w:rsidRDefault="00CE5FE7" w:rsidP="00FF2E71">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30125BD3"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B59829F"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3F4E6DA"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54911EA"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F40F3E1"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D8EF94"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26BEFE3"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1DE9953"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3ACF864"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DC1FC1A"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5F1613E"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82C3B4C"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3EBC029"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378771"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53A36A"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72B0D72C" w14:textId="77777777" w:rsidR="00CE5FE7" w:rsidRPr="00E062F1" w:rsidRDefault="00CE5FE7" w:rsidP="00FF2E71">
            <w:pPr>
              <w:pStyle w:val="TAC"/>
              <w:rPr>
                <w:lang w:eastAsia="zh-CN"/>
              </w:rPr>
            </w:pPr>
          </w:p>
        </w:tc>
      </w:tr>
      <w:tr w:rsidR="00CE5FE7" w:rsidRPr="00E062F1" w14:paraId="1CD3256F" w14:textId="77777777" w:rsidTr="009D407F">
        <w:trPr>
          <w:trHeight w:val="148"/>
          <w:jc w:val="center"/>
        </w:trPr>
        <w:tc>
          <w:tcPr>
            <w:tcW w:w="1034" w:type="dxa"/>
            <w:vMerge/>
            <w:tcBorders>
              <w:left w:val="single" w:sz="4" w:space="0" w:color="auto"/>
              <w:right w:val="single" w:sz="4" w:space="0" w:color="auto"/>
            </w:tcBorders>
            <w:vAlign w:val="center"/>
          </w:tcPr>
          <w:p w14:paraId="5B67CC03"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80A77D7"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04A44A67" w14:textId="77777777" w:rsidR="00CE5FE7" w:rsidRPr="00E062F1" w:rsidRDefault="00CE5FE7" w:rsidP="00FF2E71">
            <w:pPr>
              <w:pStyle w:val="TAC"/>
              <w:rPr>
                <w:lang w:eastAsia="zh-CN"/>
              </w:rPr>
            </w:pPr>
            <w:r w:rsidRPr="00E062F1">
              <w:rPr>
                <w:lang w:eastAsia="zh-CN"/>
              </w:rPr>
              <w:t>n260</w:t>
            </w:r>
          </w:p>
        </w:tc>
        <w:tc>
          <w:tcPr>
            <w:tcW w:w="10701" w:type="dxa"/>
            <w:gridSpan w:val="19"/>
            <w:tcBorders>
              <w:top w:val="single" w:sz="4" w:space="0" w:color="auto"/>
              <w:left w:val="single" w:sz="4" w:space="0" w:color="auto"/>
              <w:right w:val="single" w:sz="4" w:space="0" w:color="auto"/>
            </w:tcBorders>
            <w:vAlign w:val="center"/>
          </w:tcPr>
          <w:p w14:paraId="2DC6F5FC"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44D79099" w14:textId="77777777" w:rsidR="00CE5FE7" w:rsidRPr="00E062F1" w:rsidRDefault="00CE5FE7" w:rsidP="00FF2E71">
            <w:pPr>
              <w:pStyle w:val="TAC"/>
              <w:rPr>
                <w:lang w:eastAsia="zh-CN"/>
              </w:rPr>
            </w:pPr>
          </w:p>
        </w:tc>
      </w:tr>
      <w:tr w:rsidR="00CE5FE7" w:rsidRPr="00E062F1" w14:paraId="0E7E1EF1"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B4FE3B8" w14:textId="77777777" w:rsidR="00CE5FE7" w:rsidRPr="00E062F1" w:rsidRDefault="00CE5FE7" w:rsidP="00FF2E71">
            <w:pPr>
              <w:pStyle w:val="TAC"/>
            </w:pPr>
            <w:r w:rsidRPr="00E062F1">
              <w:t>CA_n</w:t>
            </w:r>
            <w:r w:rsidRPr="00E062F1">
              <w:rPr>
                <w:lang w:eastAsia="zh-CN"/>
              </w:rPr>
              <w:t>25</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72E00639" w14:textId="77777777" w:rsidR="00CE5FE7" w:rsidRPr="00E062F1" w:rsidRDefault="00CE5FE7" w:rsidP="00FF2E71">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75BA6A1" w14:textId="77777777" w:rsidR="00CE5FE7" w:rsidRPr="00E062F1" w:rsidRDefault="00CE5FE7" w:rsidP="00FF2E71">
            <w:pPr>
              <w:pStyle w:val="TAC"/>
              <w:rPr>
                <w:lang w:eastAsia="zh-CN"/>
              </w:rPr>
            </w:pPr>
            <w:r w:rsidRPr="00E062F1">
              <w:rPr>
                <w:lang w:eastAsia="zh-CN"/>
              </w:rPr>
              <w:t>n25</w:t>
            </w:r>
          </w:p>
        </w:tc>
        <w:tc>
          <w:tcPr>
            <w:tcW w:w="668" w:type="dxa"/>
            <w:tcBorders>
              <w:top w:val="single" w:sz="4" w:space="0" w:color="auto"/>
              <w:left w:val="single" w:sz="4" w:space="0" w:color="auto"/>
              <w:bottom w:val="single" w:sz="4" w:space="0" w:color="auto"/>
              <w:right w:val="single" w:sz="4" w:space="0" w:color="auto"/>
            </w:tcBorders>
            <w:vAlign w:val="center"/>
          </w:tcPr>
          <w:p w14:paraId="321433F3"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4C19B35D"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102D892"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53B0E17"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59852E9"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FB18438"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2A2E7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5444D3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852F83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20A446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EEE1FC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0459CF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9A26B0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6F16641"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EC9C9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40F412"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3E049DB" w14:textId="77777777" w:rsidR="00CE5FE7" w:rsidRPr="00E062F1" w:rsidRDefault="00CE5FE7" w:rsidP="00FF2E71">
            <w:pPr>
              <w:pStyle w:val="TAC"/>
              <w:rPr>
                <w:lang w:eastAsia="zh-CN"/>
              </w:rPr>
            </w:pPr>
            <w:r w:rsidRPr="00E062F1">
              <w:rPr>
                <w:lang w:eastAsia="zh-CN"/>
              </w:rPr>
              <w:t>0</w:t>
            </w:r>
          </w:p>
        </w:tc>
      </w:tr>
      <w:tr w:rsidR="00CE5FE7" w:rsidRPr="00E062F1" w14:paraId="01A338D1" w14:textId="77777777" w:rsidTr="009D407F">
        <w:trPr>
          <w:trHeight w:val="125"/>
          <w:jc w:val="center"/>
        </w:trPr>
        <w:tc>
          <w:tcPr>
            <w:tcW w:w="1034" w:type="dxa"/>
            <w:vMerge/>
            <w:tcBorders>
              <w:left w:val="single" w:sz="4" w:space="0" w:color="auto"/>
              <w:right w:val="single" w:sz="4" w:space="0" w:color="auto"/>
            </w:tcBorders>
            <w:vAlign w:val="center"/>
          </w:tcPr>
          <w:p w14:paraId="1775C8DD"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CA77A70"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6010DE59"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22ED700"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59FAC63B"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493BE39"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F553B2"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89895FB"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BE6824"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AE227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A6E077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A20B22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35F40C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846195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4471E2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75BDE0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A61D762"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90BBD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822C60"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1ED24A3" w14:textId="77777777" w:rsidR="00CE5FE7" w:rsidRPr="00E062F1" w:rsidRDefault="00CE5FE7" w:rsidP="00FF2E71">
            <w:pPr>
              <w:pStyle w:val="TAC"/>
              <w:rPr>
                <w:lang w:eastAsia="zh-CN"/>
              </w:rPr>
            </w:pPr>
          </w:p>
        </w:tc>
      </w:tr>
      <w:tr w:rsidR="00CE5FE7" w:rsidRPr="00E062F1" w14:paraId="230A252E" w14:textId="77777777" w:rsidTr="009D407F">
        <w:trPr>
          <w:trHeight w:val="125"/>
          <w:jc w:val="center"/>
        </w:trPr>
        <w:tc>
          <w:tcPr>
            <w:tcW w:w="1034" w:type="dxa"/>
            <w:vMerge/>
            <w:tcBorders>
              <w:left w:val="single" w:sz="4" w:space="0" w:color="auto"/>
              <w:right w:val="single" w:sz="4" w:space="0" w:color="auto"/>
            </w:tcBorders>
            <w:vAlign w:val="center"/>
          </w:tcPr>
          <w:p w14:paraId="6DC754DC"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30F6FD5"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52420509"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9C80F1F"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1AF904D6"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E3B40C9"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2313DF5"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62298CC"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4CBE2D"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2885B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49D736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760EE5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CA3773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6222285"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6932D7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74436D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EF81B82"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4448C9"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A8F28D"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716DF984" w14:textId="77777777" w:rsidR="00CE5FE7" w:rsidRPr="00E062F1" w:rsidRDefault="00CE5FE7" w:rsidP="00FF2E71">
            <w:pPr>
              <w:pStyle w:val="TAC"/>
              <w:rPr>
                <w:lang w:eastAsia="zh-CN"/>
              </w:rPr>
            </w:pPr>
          </w:p>
        </w:tc>
      </w:tr>
      <w:tr w:rsidR="00CE5FE7" w:rsidRPr="00E062F1" w14:paraId="0CE4BE60" w14:textId="77777777" w:rsidTr="009D407F">
        <w:trPr>
          <w:trHeight w:val="125"/>
          <w:jc w:val="center"/>
        </w:trPr>
        <w:tc>
          <w:tcPr>
            <w:tcW w:w="1034" w:type="dxa"/>
            <w:vMerge/>
            <w:tcBorders>
              <w:left w:val="single" w:sz="4" w:space="0" w:color="auto"/>
              <w:right w:val="single" w:sz="4" w:space="0" w:color="auto"/>
            </w:tcBorders>
            <w:vAlign w:val="center"/>
          </w:tcPr>
          <w:p w14:paraId="574122A9"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8DB9C23"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1C01D664" w14:textId="77777777" w:rsidR="00CE5FE7" w:rsidRPr="00E062F1" w:rsidRDefault="00CE5FE7" w:rsidP="00FF2E71">
            <w:pPr>
              <w:pStyle w:val="TAC"/>
              <w:rPr>
                <w:lang w:eastAsia="zh-CN"/>
              </w:rPr>
            </w:pPr>
            <w:r w:rsidRPr="00E062F1">
              <w:rPr>
                <w:lang w:eastAsia="zh-CN"/>
              </w:rPr>
              <w:t>n261</w:t>
            </w:r>
          </w:p>
        </w:tc>
        <w:tc>
          <w:tcPr>
            <w:tcW w:w="668" w:type="dxa"/>
            <w:tcBorders>
              <w:top w:val="single" w:sz="4" w:space="0" w:color="auto"/>
              <w:left w:val="single" w:sz="4" w:space="0" w:color="auto"/>
              <w:bottom w:val="single" w:sz="4" w:space="0" w:color="auto"/>
              <w:right w:val="single" w:sz="4" w:space="0" w:color="auto"/>
            </w:tcBorders>
            <w:vAlign w:val="center"/>
          </w:tcPr>
          <w:p w14:paraId="0D8A6E8E" w14:textId="77777777" w:rsidR="00CE5FE7" w:rsidRPr="00E062F1" w:rsidRDefault="00CE5FE7" w:rsidP="00FF2E71">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12C00838"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C07FC85"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96F72A8"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38E3FB8"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32F4185" w14:textId="77777777" w:rsidR="00CE5FE7" w:rsidRPr="00E062F1" w:rsidRDefault="00CE5FE7" w:rsidP="00FF2E71">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F176B0"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86322F2"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E404BB2"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3A4C4D4"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31FD8B3"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7C92325"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A560D4C"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248E1B2" w14:textId="77777777" w:rsidR="00CE5FE7" w:rsidRPr="00E062F1" w:rsidRDefault="00CE5FE7" w:rsidP="00FF2E71">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072F47" w14:textId="77777777" w:rsidR="00CE5FE7" w:rsidRPr="00E062F1" w:rsidRDefault="00CE5FE7" w:rsidP="00FF2E71">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AD6074" w14:textId="77777777" w:rsidR="00CE5FE7" w:rsidRPr="00E062F1" w:rsidRDefault="00CE5FE7" w:rsidP="00FF2E71">
            <w:pPr>
              <w:pStyle w:val="TAC"/>
              <w:rPr>
                <w:rFonts w:cs="Arial"/>
              </w:rPr>
            </w:pPr>
          </w:p>
        </w:tc>
        <w:tc>
          <w:tcPr>
            <w:tcW w:w="749" w:type="dxa"/>
            <w:vMerge/>
            <w:tcBorders>
              <w:left w:val="single" w:sz="4" w:space="0" w:color="auto"/>
              <w:right w:val="single" w:sz="4" w:space="0" w:color="auto"/>
            </w:tcBorders>
            <w:vAlign w:val="center"/>
          </w:tcPr>
          <w:p w14:paraId="255A1BAF" w14:textId="77777777" w:rsidR="00CE5FE7" w:rsidRPr="00E062F1" w:rsidRDefault="00CE5FE7" w:rsidP="00FF2E71">
            <w:pPr>
              <w:pStyle w:val="TAC"/>
              <w:rPr>
                <w:lang w:eastAsia="zh-CN"/>
              </w:rPr>
            </w:pPr>
          </w:p>
        </w:tc>
      </w:tr>
      <w:tr w:rsidR="00CE5FE7" w:rsidRPr="00E062F1" w14:paraId="3298E54B"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3E682C63" w14:textId="77777777" w:rsidR="00CE5FE7" w:rsidRPr="00E062F1" w:rsidRDefault="00CE5FE7" w:rsidP="00FF2E71">
            <w:pPr>
              <w:pStyle w:val="TAC"/>
            </w:pPr>
          </w:p>
        </w:tc>
        <w:tc>
          <w:tcPr>
            <w:tcW w:w="1034" w:type="dxa"/>
            <w:vMerge/>
            <w:tcBorders>
              <w:left w:val="single" w:sz="4" w:space="0" w:color="auto"/>
              <w:bottom w:val="single" w:sz="4" w:space="0" w:color="auto"/>
              <w:right w:val="single" w:sz="4" w:space="0" w:color="auto"/>
            </w:tcBorders>
            <w:vAlign w:val="center"/>
          </w:tcPr>
          <w:p w14:paraId="3D7B9EB1"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4A83C624"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C5524C0" w14:textId="77777777" w:rsidR="00CE5FE7" w:rsidRPr="00E062F1" w:rsidRDefault="00CE5FE7" w:rsidP="00FF2E71">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296FB32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D383A4E"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1218E17"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F54D455"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2462A1C3" w14:textId="77777777" w:rsidR="00CE5FE7" w:rsidRPr="00E062F1" w:rsidRDefault="00CE5FE7" w:rsidP="00FF2E71">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E48A6E"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89FA0F0"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EEDDE25" w14:textId="77777777" w:rsidR="00CE5FE7" w:rsidRPr="00E062F1" w:rsidRDefault="00CE5FE7" w:rsidP="00FF2E71">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700BC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381B9E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2C675A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29BE56E"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1BD6010" w14:textId="77777777" w:rsidR="00CE5FE7" w:rsidRPr="00E062F1" w:rsidRDefault="00CE5FE7" w:rsidP="00FF2E71">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1B1B01" w14:textId="77777777" w:rsidR="00CE5FE7" w:rsidRPr="00E062F1" w:rsidRDefault="00CE5FE7" w:rsidP="00FF2E71">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E7E35B" w14:textId="77777777" w:rsidR="00CE5FE7" w:rsidRPr="00E062F1" w:rsidRDefault="00CE5FE7" w:rsidP="00FF2E71">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0E0A0CC7" w14:textId="77777777" w:rsidR="00CE5FE7" w:rsidRPr="00E062F1" w:rsidRDefault="00CE5FE7" w:rsidP="00FF2E71">
            <w:pPr>
              <w:pStyle w:val="TAC"/>
              <w:rPr>
                <w:lang w:eastAsia="zh-CN"/>
              </w:rPr>
            </w:pPr>
          </w:p>
        </w:tc>
      </w:tr>
      <w:tr w:rsidR="00CE5FE7" w:rsidRPr="00E062F1" w14:paraId="6C633EC3"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2EA12E29" w14:textId="77777777" w:rsidR="00CE5FE7" w:rsidRPr="00E062F1" w:rsidRDefault="00CE5FE7" w:rsidP="00FF2E71">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7874B268" w14:textId="77777777" w:rsidR="00CE5FE7" w:rsidRPr="00E062F1" w:rsidRDefault="00CE5FE7" w:rsidP="00FF2E71">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FED45FB" w14:textId="77777777" w:rsidR="00CE5FE7" w:rsidRPr="00E062F1" w:rsidRDefault="00CE5FE7" w:rsidP="00FF2E71">
            <w:pPr>
              <w:pStyle w:val="TAC"/>
              <w:rPr>
                <w:lang w:eastAsia="zh-CN"/>
              </w:rPr>
            </w:pPr>
            <w:r w:rsidRPr="00E062F1">
              <w:rPr>
                <w:lang w:eastAsia="zh-CN"/>
              </w:rPr>
              <w:t>n25</w:t>
            </w:r>
          </w:p>
        </w:tc>
        <w:tc>
          <w:tcPr>
            <w:tcW w:w="668" w:type="dxa"/>
            <w:tcBorders>
              <w:top w:val="single" w:sz="4" w:space="0" w:color="auto"/>
              <w:left w:val="single" w:sz="4" w:space="0" w:color="auto"/>
              <w:bottom w:val="single" w:sz="4" w:space="0" w:color="auto"/>
              <w:right w:val="single" w:sz="4" w:space="0" w:color="auto"/>
            </w:tcBorders>
            <w:vAlign w:val="center"/>
          </w:tcPr>
          <w:p w14:paraId="3CA26DF3" w14:textId="77777777" w:rsidR="00CE5FE7" w:rsidRPr="00E062F1" w:rsidRDefault="00CE5FE7" w:rsidP="00FF2E71">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3E60CCDB" w14:textId="77777777" w:rsidR="00CE5FE7" w:rsidRPr="00E062F1" w:rsidRDefault="00CE5FE7" w:rsidP="00FF2E71">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29FD5A3"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8D38D27"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6DB0130"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C9571E"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1FFB15"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AF01EBB"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18D7DE6D"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C7CC40E"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97A195D"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C2BDB2D"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98437BE" w14:textId="77777777" w:rsidR="00CE5FE7" w:rsidRPr="00E062F1" w:rsidRDefault="00CE5FE7" w:rsidP="00FF2E71">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05B7188" w14:textId="77777777" w:rsidR="00CE5FE7" w:rsidRPr="00E062F1" w:rsidRDefault="00CE5FE7" w:rsidP="00FF2E71">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1F2B66"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D0BC5A" w14:textId="77777777" w:rsidR="00CE5FE7" w:rsidRPr="00E062F1" w:rsidRDefault="00CE5FE7" w:rsidP="00FF2E71">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7D6896F" w14:textId="77777777" w:rsidR="00CE5FE7" w:rsidRPr="00E062F1" w:rsidRDefault="00CE5FE7" w:rsidP="00FF2E71">
            <w:pPr>
              <w:pStyle w:val="TAC"/>
              <w:rPr>
                <w:lang w:eastAsia="zh-CN"/>
              </w:rPr>
            </w:pPr>
            <w:r w:rsidRPr="00E062F1">
              <w:rPr>
                <w:lang w:eastAsia="zh-CN"/>
              </w:rPr>
              <w:t>0</w:t>
            </w:r>
          </w:p>
        </w:tc>
      </w:tr>
      <w:tr w:rsidR="00CE5FE7" w:rsidRPr="00E062F1" w14:paraId="0A1CC21B" w14:textId="77777777" w:rsidTr="009D407F">
        <w:trPr>
          <w:trHeight w:val="148"/>
          <w:jc w:val="center"/>
        </w:trPr>
        <w:tc>
          <w:tcPr>
            <w:tcW w:w="1034" w:type="dxa"/>
            <w:vMerge/>
            <w:tcBorders>
              <w:left w:val="single" w:sz="4" w:space="0" w:color="auto"/>
              <w:right w:val="single" w:sz="4" w:space="0" w:color="auto"/>
            </w:tcBorders>
            <w:vAlign w:val="center"/>
          </w:tcPr>
          <w:p w14:paraId="366BBE1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E677C7F"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43200AAC"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F464FF6" w14:textId="77777777" w:rsidR="00CE5FE7" w:rsidRPr="00E062F1" w:rsidRDefault="00CE5FE7" w:rsidP="00FF2E71">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0776644A"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3F22F24"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076420"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F98F69D"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39E0D1"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728E77"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0AD02B39"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F16E1D3"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BE25DBA"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6328F00"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CA4B217"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550F3F2"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DAB71B7"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365B69"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5DB47E"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12E22E74" w14:textId="77777777" w:rsidR="00CE5FE7" w:rsidRPr="00E062F1" w:rsidRDefault="00CE5FE7" w:rsidP="00FF2E71">
            <w:pPr>
              <w:pStyle w:val="TAC"/>
              <w:rPr>
                <w:lang w:eastAsia="zh-CN"/>
              </w:rPr>
            </w:pPr>
          </w:p>
        </w:tc>
      </w:tr>
      <w:tr w:rsidR="00CE5FE7" w:rsidRPr="00E062F1" w14:paraId="5E065511" w14:textId="77777777" w:rsidTr="009D407F">
        <w:trPr>
          <w:trHeight w:val="148"/>
          <w:jc w:val="center"/>
        </w:trPr>
        <w:tc>
          <w:tcPr>
            <w:tcW w:w="1034" w:type="dxa"/>
            <w:vMerge/>
            <w:tcBorders>
              <w:left w:val="single" w:sz="4" w:space="0" w:color="auto"/>
              <w:right w:val="single" w:sz="4" w:space="0" w:color="auto"/>
            </w:tcBorders>
            <w:vAlign w:val="center"/>
          </w:tcPr>
          <w:p w14:paraId="0C4F2E8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4B789D0"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202EDBF0"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0B844D4" w14:textId="77777777" w:rsidR="00CE5FE7" w:rsidRPr="00E062F1" w:rsidRDefault="00CE5FE7" w:rsidP="00FF2E71">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78354D28"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FDDF70F"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15BDA48"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BD1E235"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DDFF460"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AF0115"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BC9665C"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868A831"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20958AA"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B9B24B6"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9DC215F"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CF92FBF"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EA9A45B"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12F52D"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548914"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151B93EB" w14:textId="77777777" w:rsidR="00CE5FE7" w:rsidRPr="00E062F1" w:rsidRDefault="00CE5FE7" w:rsidP="00FF2E71">
            <w:pPr>
              <w:pStyle w:val="TAC"/>
              <w:rPr>
                <w:lang w:eastAsia="zh-CN"/>
              </w:rPr>
            </w:pPr>
          </w:p>
        </w:tc>
      </w:tr>
      <w:tr w:rsidR="00CE5FE7" w:rsidRPr="00E062F1" w14:paraId="1B2A9D15" w14:textId="77777777" w:rsidTr="009D407F">
        <w:trPr>
          <w:trHeight w:val="148"/>
          <w:jc w:val="center"/>
        </w:trPr>
        <w:tc>
          <w:tcPr>
            <w:tcW w:w="1034" w:type="dxa"/>
            <w:vMerge/>
            <w:tcBorders>
              <w:left w:val="single" w:sz="4" w:space="0" w:color="auto"/>
              <w:right w:val="single" w:sz="4" w:space="0" w:color="auto"/>
            </w:tcBorders>
            <w:vAlign w:val="center"/>
          </w:tcPr>
          <w:p w14:paraId="33FA5DF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6F2CE8E"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4BEAD58F" w14:textId="77777777" w:rsidR="00CE5FE7" w:rsidRPr="00E062F1" w:rsidRDefault="00CE5FE7" w:rsidP="00FF2E71">
            <w:pPr>
              <w:pStyle w:val="TAC"/>
              <w:rPr>
                <w:lang w:eastAsia="zh-CN"/>
              </w:rPr>
            </w:pPr>
            <w:r w:rsidRPr="00E062F1">
              <w:rPr>
                <w:lang w:eastAsia="zh-CN"/>
              </w:rPr>
              <w:t>n261</w:t>
            </w:r>
          </w:p>
        </w:tc>
        <w:tc>
          <w:tcPr>
            <w:tcW w:w="10701" w:type="dxa"/>
            <w:gridSpan w:val="19"/>
            <w:tcBorders>
              <w:top w:val="single" w:sz="4" w:space="0" w:color="auto"/>
              <w:left w:val="single" w:sz="4" w:space="0" w:color="auto"/>
              <w:right w:val="single" w:sz="4" w:space="0" w:color="auto"/>
            </w:tcBorders>
            <w:vAlign w:val="center"/>
          </w:tcPr>
          <w:p w14:paraId="0B0F9CBA"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70FC53E0" w14:textId="77777777" w:rsidR="00CE5FE7" w:rsidRPr="00E062F1" w:rsidRDefault="00CE5FE7" w:rsidP="00FF2E71">
            <w:pPr>
              <w:pStyle w:val="TAC"/>
              <w:rPr>
                <w:lang w:eastAsia="zh-CN"/>
              </w:rPr>
            </w:pPr>
          </w:p>
        </w:tc>
      </w:tr>
      <w:tr w:rsidR="00CE5FE7" w:rsidRPr="00E062F1" w14:paraId="4D31F209"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CD8E6E6" w14:textId="77777777" w:rsidR="00CE5FE7" w:rsidRPr="00E062F1" w:rsidRDefault="00CE5FE7" w:rsidP="00FF2E71">
            <w:pPr>
              <w:pStyle w:val="TAC"/>
            </w:pPr>
            <w:r w:rsidRPr="00E062F1">
              <w:t>CA_n</w:t>
            </w:r>
            <w:r w:rsidRPr="00E062F1">
              <w:rPr>
                <w:lang w:eastAsia="zh-CN"/>
              </w:rPr>
              <w:t>28</w:t>
            </w:r>
            <w:r w:rsidRPr="00E062F1">
              <w:t>A-n</w:t>
            </w:r>
            <w:r w:rsidRPr="00E062F1">
              <w:rPr>
                <w:lang w:eastAsia="zh-CN"/>
              </w:rPr>
              <w:t>257A</w:t>
            </w:r>
          </w:p>
        </w:tc>
        <w:tc>
          <w:tcPr>
            <w:tcW w:w="1034" w:type="dxa"/>
            <w:vMerge w:val="restart"/>
            <w:tcBorders>
              <w:top w:val="single" w:sz="4" w:space="0" w:color="auto"/>
              <w:left w:val="single" w:sz="4" w:space="0" w:color="auto"/>
              <w:right w:val="single" w:sz="4" w:space="0" w:color="auto"/>
            </w:tcBorders>
            <w:vAlign w:val="center"/>
          </w:tcPr>
          <w:p w14:paraId="381EEF34" w14:textId="77777777" w:rsidR="00CE5FE7" w:rsidRPr="00E062F1" w:rsidRDefault="00CE5FE7" w:rsidP="00FF2E71">
            <w:pPr>
              <w:pStyle w:val="TAC"/>
            </w:pPr>
            <w:r w:rsidRPr="00E062F1">
              <w:t>CA_n</w:t>
            </w:r>
            <w:r w:rsidRPr="00E062F1">
              <w:rPr>
                <w:lang w:eastAsia="zh-CN"/>
              </w:rPr>
              <w:t>28</w:t>
            </w:r>
            <w:r w:rsidRPr="00E062F1">
              <w:t>A-n</w:t>
            </w:r>
            <w:r w:rsidRPr="00E062F1">
              <w:rPr>
                <w:lang w:eastAsia="zh-CN"/>
              </w:rPr>
              <w:t>257A</w:t>
            </w:r>
          </w:p>
        </w:tc>
        <w:tc>
          <w:tcPr>
            <w:tcW w:w="746" w:type="dxa"/>
            <w:vMerge w:val="restart"/>
            <w:tcBorders>
              <w:top w:val="single" w:sz="4" w:space="0" w:color="auto"/>
              <w:left w:val="single" w:sz="4" w:space="0" w:color="auto"/>
              <w:right w:val="single" w:sz="4" w:space="0" w:color="auto"/>
            </w:tcBorders>
            <w:vAlign w:val="center"/>
          </w:tcPr>
          <w:p w14:paraId="15CB7C14" w14:textId="77777777" w:rsidR="00CE5FE7" w:rsidRPr="00E062F1" w:rsidRDefault="00CE5FE7" w:rsidP="00FF2E71">
            <w:pPr>
              <w:pStyle w:val="TAC"/>
              <w:rPr>
                <w:lang w:eastAsia="zh-CN"/>
              </w:rPr>
            </w:pPr>
            <w:r w:rsidRPr="00E062F1">
              <w:rPr>
                <w:lang w:eastAsia="zh-CN"/>
              </w:rPr>
              <w:t>n28</w:t>
            </w:r>
          </w:p>
        </w:tc>
        <w:tc>
          <w:tcPr>
            <w:tcW w:w="668" w:type="dxa"/>
            <w:tcBorders>
              <w:top w:val="single" w:sz="4" w:space="0" w:color="auto"/>
              <w:left w:val="single" w:sz="4" w:space="0" w:color="auto"/>
              <w:bottom w:val="single" w:sz="4" w:space="0" w:color="auto"/>
              <w:right w:val="single" w:sz="4" w:space="0" w:color="auto"/>
            </w:tcBorders>
            <w:vAlign w:val="center"/>
          </w:tcPr>
          <w:p w14:paraId="3A63CB1B"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21739B5C"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B1BD603"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EE16C5"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9EC49C6"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D71256"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E74C2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D62398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C44FDE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DCE54C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F97FEEF"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51BF51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C9613C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4826BE6"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723AE3"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49D241"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A1405DE" w14:textId="77777777" w:rsidR="00CE5FE7" w:rsidRPr="00E062F1" w:rsidRDefault="00CE5FE7" w:rsidP="00FF2E71">
            <w:pPr>
              <w:pStyle w:val="TAC"/>
              <w:rPr>
                <w:lang w:eastAsia="zh-CN"/>
              </w:rPr>
            </w:pPr>
            <w:r w:rsidRPr="00E062F1">
              <w:rPr>
                <w:lang w:eastAsia="zh-CN"/>
              </w:rPr>
              <w:t>0</w:t>
            </w:r>
          </w:p>
        </w:tc>
      </w:tr>
      <w:tr w:rsidR="00CE5FE7" w:rsidRPr="00E062F1" w14:paraId="35E062DD" w14:textId="77777777" w:rsidTr="009D407F">
        <w:trPr>
          <w:trHeight w:val="125"/>
          <w:jc w:val="center"/>
        </w:trPr>
        <w:tc>
          <w:tcPr>
            <w:tcW w:w="1034" w:type="dxa"/>
            <w:vMerge/>
            <w:tcBorders>
              <w:left w:val="single" w:sz="4" w:space="0" w:color="auto"/>
              <w:right w:val="single" w:sz="4" w:space="0" w:color="auto"/>
            </w:tcBorders>
            <w:vAlign w:val="center"/>
          </w:tcPr>
          <w:p w14:paraId="101F1BB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475EF4E"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0B6A37F0"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4F0B94C"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22015A8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8FB80B5"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855D0B"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E4F5F2A"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02A4E1"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7BFE5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5D8343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257935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4BD6D3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214B32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F2A7C0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BE5A2C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3A1FAEA"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23C85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C86EB7"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274C5187" w14:textId="77777777" w:rsidR="00CE5FE7" w:rsidRPr="00E062F1" w:rsidRDefault="00CE5FE7" w:rsidP="00FF2E71">
            <w:pPr>
              <w:pStyle w:val="TAC"/>
              <w:rPr>
                <w:lang w:eastAsia="zh-CN"/>
              </w:rPr>
            </w:pPr>
          </w:p>
        </w:tc>
      </w:tr>
      <w:tr w:rsidR="00CE5FE7" w:rsidRPr="00E062F1" w14:paraId="4B0D496A" w14:textId="77777777" w:rsidTr="009D407F">
        <w:trPr>
          <w:trHeight w:val="125"/>
          <w:jc w:val="center"/>
        </w:trPr>
        <w:tc>
          <w:tcPr>
            <w:tcW w:w="1034" w:type="dxa"/>
            <w:vMerge/>
            <w:tcBorders>
              <w:left w:val="single" w:sz="4" w:space="0" w:color="auto"/>
              <w:right w:val="single" w:sz="4" w:space="0" w:color="auto"/>
            </w:tcBorders>
            <w:vAlign w:val="center"/>
          </w:tcPr>
          <w:p w14:paraId="7C3D825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EBD2295"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18E4A126"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606DB51"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201861D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26EE79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3B6C426"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58FC62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7B2035D"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37D2E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FA3237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094588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614499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3591CC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CB2954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A149B9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3A25D9A"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EDC40C"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86D7CD"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1211AC57" w14:textId="77777777" w:rsidR="00CE5FE7" w:rsidRPr="00E062F1" w:rsidRDefault="00CE5FE7" w:rsidP="00FF2E71">
            <w:pPr>
              <w:pStyle w:val="TAC"/>
              <w:rPr>
                <w:lang w:eastAsia="zh-CN"/>
              </w:rPr>
            </w:pPr>
          </w:p>
        </w:tc>
      </w:tr>
      <w:tr w:rsidR="00CE5FE7" w:rsidRPr="00E062F1" w14:paraId="204287B1" w14:textId="77777777" w:rsidTr="009D407F">
        <w:trPr>
          <w:trHeight w:val="125"/>
          <w:jc w:val="center"/>
        </w:trPr>
        <w:tc>
          <w:tcPr>
            <w:tcW w:w="1034" w:type="dxa"/>
            <w:vMerge/>
            <w:tcBorders>
              <w:left w:val="single" w:sz="4" w:space="0" w:color="auto"/>
              <w:right w:val="single" w:sz="4" w:space="0" w:color="auto"/>
            </w:tcBorders>
            <w:vAlign w:val="center"/>
          </w:tcPr>
          <w:p w14:paraId="57C6501B"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DFC0B86"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79530D36" w14:textId="77777777" w:rsidR="00CE5FE7" w:rsidRPr="00E062F1" w:rsidRDefault="00CE5FE7" w:rsidP="00FF2E71">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vAlign w:val="center"/>
          </w:tcPr>
          <w:p w14:paraId="022EC270" w14:textId="77777777" w:rsidR="00CE5FE7" w:rsidRPr="00E062F1" w:rsidRDefault="00CE5FE7" w:rsidP="00FF2E71">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56E5F2DE"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EA3009F"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E5BB9AA"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FEE89CB"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D29252E" w14:textId="77777777" w:rsidR="00CE5FE7" w:rsidRPr="00E062F1" w:rsidRDefault="00CE5FE7" w:rsidP="00FF2E71">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846068"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77331A7"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9448C2B"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C1FF73"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E71B09A"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A90C4E9"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EDEE4A0"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7F5C0FD" w14:textId="77777777" w:rsidR="00CE5FE7" w:rsidRPr="00E062F1" w:rsidRDefault="00CE5FE7" w:rsidP="00FF2E71">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F99549" w14:textId="77777777" w:rsidR="00CE5FE7" w:rsidRPr="00E062F1" w:rsidRDefault="00CE5FE7" w:rsidP="00FF2E71">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E0D03C" w14:textId="77777777" w:rsidR="00CE5FE7" w:rsidRPr="00E062F1" w:rsidRDefault="00CE5FE7" w:rsidP="00FF2E71">
            <w:pPr>
              <w:pStyle w:val="TAC"/>
              <w:rPr>
                <w:rFonts w:cs="Arial"/>
              </w:rPr>
            </w:pPr>
          </w:p>
        </w:tc>
        <w:tc>
          <w:tcPr>
            <w:tcW w:w="749" w:type="dxa"/>
            <w:vMerge/>
            <w:tcBorders>
              <w:left w:val="single" w:sz="4" w:space="0" w:color="auto"/>
              <w:right w:val="single" w:sz="4" w:space="0" w:color="auto"/>
            </w:tcBorders>
            <w:vAlign w:val="center"/>
          </w:tcPr>
          <w:p w14:paraId="59A168E9" w14:textId="77777777" w:rsidR="00CE5FE7" w:rsidRPr="00E062F1" w:rsidRDefault="00CE5FE7" w:rsidP="00FF2E71">
            <w:pPr>
              <w:pStyle w:val="TAC"/>
              <w:rPr>
                <w:lang w:eastAsia="zh-CN"/>
              </w:rPr>
            </w:pPr>
          </w:p>
        </w:tc>
      </w:tr>
      <w:tr w:rsidR="00CE5FE7" w:rsidRPr="00E062F1" w14:paraId="061C33A0"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335C4AFF" w14:textId="77777777" w:rsidR="00CE5FE7" w:rsidRPr="00E062F1" w:rsidRDefault="00CE5FE7" w:rsidP="00FF2E71">
            <w:pPr>
              <w:pStyle w:val="TAC"/>
            </w:pPr>
          </w:p>
        </w:tc>
        <w:tc>
          <w:tcPr>
            <w:tcW w:w="1034" w:type="dxa"/>
            <w:vMerge/>
            <w:tcBorders>
              <w:left w:val="single" w:sz="4" w:space="0" w:color="auto"/>
              <w:bottom w:val="single" w:sz="4" w:space="0" w:color="auto"/>
              <w:right w:val="single" w:sz="4" w:space="0" w:color="auto"/>
            </w:tcBorders>
            <w:vAlign w:val="center"/>
          </w:tcPr>
          <w:p w14:paraId="76B5ED3A"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3C5ACD0C"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2790C52" w14:textId="77777777" w:rsidR="00CE5FE7" w:rsidRPr="00E062F1" w:rsidRDefault="00CE5FE7" w:rsidP="00FF2E71">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78DA59C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BB37678"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ED4D380"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5C2C3B9"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BDB4B1A" w14:textId="77777777" w:rsidR="00CE5FE7" w:rsidRPr="00E062F1" w:rsidRDefault="00CE5FE7" w:rsidP="00FF2E71">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DCF571"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5C0D774"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2164A18" w14:textId="77777777" w:rsidR="00CE5FE7" w:rsidRPr="00E062F1" w:rsidRDefault="00CE5FE7" w:rsidP="00FF2E71">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25431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C8C01C1"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22C23B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2627B05"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716455C" w14:textId="77777777" w:rsidR="00CE5FE7" w:rsidRPr="00E062F1" w:rsidRDefault="00CE5FE7" w:rsidP="00FF2E71">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6FAC65" w14:textId="77777777" w:rsidR="00CE5FE7" w:rsidRPr="00E062F1" w:rsidRDefault="00CE5FE7" w:rsidP="00FF2E71">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56D98" w14:textId="77777777" w:rsidR="00CE5FE7" w:rsidRPr="00E062F1" w:rsidRDefault="00CE5FE7" w:rsidP="00FF2E71">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33BA1DF6" w14:textId="77777777" w:rsidR="00CE5FE7" w:rsidRPr="00E062F1" w:rsidRDefault="00CE5FE7" w:rsidP="00FF2E71">
            <w:pPr>
              <w:pStyle w:val="TAC"/>
              <w:rPr>
                <w:lang w:eastAsia="zh-CN"/>
              </w:rPr>
            </w:pPr>
          </w:p>
        </w:tc>
      </w:tr>
      <w:tr w:rsidR="00CE5FE7" w:rsidRPr="00E062F1" w14:paraId="6CCBF81B"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2F52FA9" w14:textId="77777777" w:rsidR="00CE5FE7" w:rsidRPr="00E062F1" w:rsidRDefault="00CE5FE7" w:rsidP="00FF2E71">
            <w:pPr>
              <w:pStyle w:val="TAC"/>
            </w:pPr>
            <w:r w:rsidRPr="00E062F1">
              <w:t>CA_n</w:t>
            </w:r>
            <w:r w:rsidRPr="00E062F1">
              <w:rPr>
                <w:lang w:eastAsia="zh-CN"/>
              </w:rPr>
              <w:t>28</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13321228" w14:textId="77777777" w:rsidR="00CE5FE7" w:rsidRPr="00E062F1" w:rsidRDefault="00CE5FE7" w:rsidP="00FF2E71">
            <w:pPr>
              <w:pStyle w:val="TAC"/>
            </w:pPr>
            <w:r w:rsidRPr="00E062F1">
              <w:t>CA_n</w:t>
            </w:r>
            <w:r w:rsidRPr="00E062F1">
              <w:rPr>
                <w:lang w:eastAsia="zh-CN"/>
              </w:rPr>
              <w:t>28</w:t>
            </w:r>
            <w:r w:rsidRPr="00E062F1">
              <w:t>A-n</w:t>
            </w:r>
            <w:r w:rsidRPr="00E062F1">
              <w:rPr>
                <w:lang w:eastAsia="zh-CN"/>
              </w:rPr>
              <w:t xml:space="preserve">257A, </w:t>
            </w:r>
            <w:r w:rsidRPr="00E062F1">
              <w:t>CA_n</w:t>
            </w:r>
            <w:r w:rsidRPr="00E062F1">
              <w:rPr>
                <w:lang w:eastAsia="zh-CN"/>
              </w:rPr>
              <w:t>28</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14:paraId="02EF3F03" w14:textId="77777777" w:rsidR="00CE5FE7" w:rsidRPr="00E062F1" w:rsidRDefault="00CE5FE7" w:rsidP="00FF2E71">
            <w:pPr>
              <w:pStyle w:val="TAC"/>
              <w:rPr>
                <w:lang w:eastAsia="zh-CN"/>
              </w:rPr>
            </w:pPr>
            <w:r w:rsidRPr="00E062F1">
              <w:rPr>
                <w:lang w:eastAsia="zh-CN"/>
              </w:rPr>
              <w:t>n28</w:t>
            </w:r>
          </w:p>
        </w:tc>
        <w:tc>
          <w:tcPr>
            <w:tcW w:w="668" w:type="dxa"/>
            <w:tcBorders>
              <w:top w:val="single" w:sz="4" w:space="0" w:color="auto"/>
              <w:left w:val="single" w:sz="4" w:space="0" w:color="auto"/>
              <w:bottom w:val="single" w:sz="4" w:space="0" w:color="auto"/>
              <w:right w:val="single" w:sz="4" w:space="0" w:color="auto"/>
            </w:tcBorders>
            <w:vAlign w:val="center"/>
          </w:tcPr>
          <w:p w14:paraId="2F50FC3B" w14:textId="77777777" w:rsidR="00CE5FE7" w:rsidRPr="00E062F1" w:rsidRDefault="00CE5FE7" w:rsidP="00FF2E71">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50E9285F" w14:textId="77777777" w:rsidR="00CE5FE7" w:rsidRPr="00E062F1" w:rsidRDefault="00CE5FE7" w:rsidP="00FF2E71">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BBE9330"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92167A2"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191B1D5"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5FF526"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4C7233"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0C5B543"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1BC7C806"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A514B3F"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BC08B25"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4A713C9"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8AEDDE9" w14:textId="77777777" w:rsidR="00CE5FE7" w:rsidRPr="00E062F1" w:rsidRDefault="00CE5FE7" w:rsidP="00FF2E71">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7840FF5" w14:textId="77777777" w:rsidR="00CE5FE7" w:rsidRPr="00E062F1" w:rsidRDefault="00CE5FE7" w:rsidP="00FF2E71">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064FB74"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0F55A1" w14:textId="77777777" w:rsidR="00CE5FE7" w:rsidRPr="00E062F1" w:rsidRDefault="00CE5FE7" w:rsidP="00FF2E71">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054B5B7" w14:textId="77777777" w:rsidR="00CE5FE7" w:rsidRPr="00E062F1" w:rsidRDefault="00CE5FE7" w:rsidP="00FF2E71">
            <w:pPr>
              <w:pStyle w:val="TAC"/>
              <w:rPr>
                <w:lang w:eastAsia="zh-CN"/>
              </w:rPr>
            </w:pPr>
            <w:r w:rsidRPr="00E062F1">
              <w:rPr>
                <w:lang w:eastAsia="zh-CN"/>
              </w:rPr>
              <w:t>0</w:t>
            </w:r>
          </w:p>
        </w:tc>
      </w:tr>
      <w:tr w:rsidR="00CE5FE7" w:rsidRPr="00E062F1" w14:paraId="4DADE9ED" w14:textId="77777777" w:rsidTr="009D407F">
        <w:trPr>
          <w:trHeight w:val="148"/>
          <w:jc w:val="center"/>
        </w:trPr>
        <w:tc>
          <w:tcPr>
            <w:tcW w:w="1034" w:type="dxa"/>
            <w:vMerge/>
            <w:tcBorders>
              <w:left w:val="single" w:sz="4" w:space="0" w:color="auto"/>
              <w:right w:val="single" w:sz="4" w:space="0" w:color="auto"/>
            </w:tcBorders>
            <w:vAlign w:val="center"/>
          </w:tcPr>
          <w:p w14:paraId="67FA20B6"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1C5DE88"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1EF6B6EA"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9D3E8A0" w14:textId="77777777" w:rsidR="00CE5FE7" w:rsidRPr="00E062F1" w:rsidRDefault="00CE5FE7" w:rsidP="00FF2E71">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51904D1E"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7EB4FA4"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5B14F5"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63FAE55"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40FB69D"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DD86AA"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2841B99"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1238F87"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C460ACE"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61955BC"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4FAB90E"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19A2AED"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26D7B99"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2B6A96"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4BED7"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2C3A2519" w14:textId="77777777" w:rsidR="00CE5FE7" w:rsidRPr="00E062F1" w:rsidRDefault="00CE5FE7" w:rsidP="00FF2E71">
            <w:pPr>
              <w:pStyle w:val="TAC"/>
              <w:rPr>
                <w:lang w:eastAsia="zh-CN"/>
              </w:rPr>
            </w:pPr>
          </w:p>
        </w:tc>
      </w:tr>
      <w:tr w:rsidR="00CE5FE7" w:rsidRPr="00E062F1" w14:paraId="3CE9774B" w14:textId="77777777" w:rsidTr="009D407F">
        <w:trPr>
          <w:trHeight w:val="148"/>
          <w:jc w:val="center"/>
        </w:trPr>
        <w:tc>
          <w:tcPr>
            <w:tcW w:w="1034" w:type="dxa"/>
            <w:vMerge/>
            <w:tcBorders>
              <w:left w:val="single" w:sz="4" w:space="0" w:color="auto"/>
              <w:right w:val="single" w:sz="4" w:space="0" w:color="auto"/>
            </w:tcBorders>
            <w:vAlign w:val="center"/>
          </w:tcPr>
          <w:p w14:paraId="23F40BA1"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46EF3DB"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0F8E06A2"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6A121CF" w14:textId="77777777" w:rsidR="00CE5FE7" w:rsidRPr="00E062F1" w:rsidRDefault="00CE5FE7" w:rsidP="00FF2E71">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7E9ADB6F"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5E13E58"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D2163BF"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4FC95EB"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91011D7"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894B29"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6152682"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4730F0F"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D159761"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05D316A"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23D8CCC"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E4F270F"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D9A1FBB"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BFF2AB"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CD6AA2"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55807A87" w14:textId="77777777" w:rsidR="00CE5FE7" w:rsidRPr="00E062F1" w:rsidRDefault="00CE5FE7" w:rsidP="00FF2E71">
            <w:pPr>
              <w:pStyle w:val="TAC"/>
              <w:rPr>
                <w:lang w:eastAsia="zh-CN"/>
              </w:rPr>
            </w:pPr>
          </w:p>
        </w:tc>
      </w:tr>
      <w:tr w:rsidR="00CE5FE7" w:rsidRPr="00E062F1" w14:paraId="06A68030" w14:textId="77777777" w:rsidTr="009D407F">
        <w:trPr>
          <w:trHeight w:val="148"/>
          <w:jc w:val="center"/>
        </w:trPr>
        <w:tc>
          <w:tcPr>
            <w:tcW w:w="1034" w:type="dxa"/>
            <w:vMerge/>
            <w:tcBorders>
              <w:left w:val="single" w:sz="4" w:space="0" w:color="auto"/>
              <w:right w:val="single" w:sz="4" w:space="0" w:color="auto"/>
            </w:tcBorders>
            <w:vAlign w:val="center"/>
          </w:tcPr>
          <w:p w14:paraId="63924173"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CE5C45F"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15AB6A6C" w14:textId="77777777" w:rsidR="00CE5FE7" w:rsidRPr="00E062F1" w:rsidRDefault="00CE5FE7" w:rsidP="00FF2E71">
            <w:pPr>
              <w:pStyle w:val="TAC"/>
              <w:rPr>
                <w:lang w:eastAsia="zh-CN"/>
              </w:rPr>
            </w:pPr>
            <w:r w:rsidRPr="00E062F1">
              <w:rPr>
                <w:lang w:eastAsia="zh-CN"/>
              </w:rPr>
              <w:t>n257</w:t>
            </w:r>
          </w:p>
        </w:tc>
        <w:tc>
          <w:tcPr>
            <w:tcW w:w="10701" w:type="dxa"/>
            <w:gridSpan w:val="19"/>
            <w:tcBorders>
              <w:top w:val="single" w:sz="4" w:space="0" w:color="auto"/>
              <w:left w:val="single" w:sz="4" w:space="0" w:color="auto"/>
              <w:right w:val="single" w:sz="4" w:space="0" w:color="auto"/>
            </w:tcBorders>
            <w:vAlign w:val="center"/>
          </w:tcPr>
          <w:p w14:paraId="6C1E7917" w14:textId="77777777" w:rsidR="00CE5FE7" w:rsidRPr="00E062F1" w:rsidRDefault="00CE5FE7" w:rsidP="00FF2E71">
            <w:pPr>
              <w:pStyle w:val="TAC"/>
              <w:rPr>
                <w:rFonts w:cs="Arial"/>
              </w:rPr>
            </w:pPr>
            <w:r w:rsidRPr="00E062F1">
              <w:rPr>
                <w:rFonts w:cs="Arial"/>
                <w:lang w:eastAsia="ja-JP"/>
              </w:rPr>
              <w:t>CA_n257</w:t>
            </w:r>
            <w:r w:rsidRPr="00E062F1">
              <w:rPr>
                <w:rFonts w:cs="Arial"/>
                <w:lang w:eastAsia="zh-CN"/>
              </w:rPr>
              <w:t>D</w:t>
            </w:r>
          </w:p>
        </w:tc>
        <w:tc>
          <w:tcPr>
            <w:tcW w:w="749" w:type="dxa"/>
            <w:vMerge/>
            <w:tcBorders>
              <w:left w:val="single" w:sz="4" w:space="0" w:color="auto"/>
              <w:right w:val="single" w:sz="4" w:space="0" w:color="auto"/>
            </w:tcBorders>
            <w:vAlign w:val="center"/>
          </w:tcPr>
          <w:p w14:paraId="6818489C" w14:textId="77777777" w:rsidR="00CE5FE7" w:rsidRPr="00E062F1" w:rsidRDefault="00CE5FE7" w:rsidP="00FF2E71">
            <w:pPr>
              <w:pStyle w:val="TAC"/>
              <w:rPr>
                <w:lang w:eastAsia="zh-CN"/>
              </w:rPr>
            </w:pPr>
          </w:p>
        </w:tc>
      </w:tr>
      <w:tr w:rsidR="00CE5FE7" w:rsidRPr="00E062F1" w14:paraId="5385CE80"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C905A0D" w14:textId="77777777" w:rsidR="00CE5FE7" w:rsidRPr="00E062F1" w:rsidRDefault="00CE5FE7" w:rsidP="00FF2E71">
            <w:pPr>
              <w:pStyle w:val="TAC"/>
            </w:pPr>
            <w:r w:rsidRPr="00E062F1">
              <w:t>CA_n</w:t>
            </w:r>
            <w:r w:rsidRPr="00E062F1">
              <w:rPr>
                <w:lang w:eastAsia="zh-CN"/>
              </w:rPr>
              <w:t>28</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14:paraId="08DB6970" w14:textId="77777777" w:rsidR="00CE5FE7" w:rsidRPr="00E062F1" w:rsidRDefault="00CE5FE7" w:rsidP="00FF2E71">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14:paraId="64689074" w14:textId="77777777" w:rsidR="00CE5FE7" w:rsidRPr="00E062F1" w:rsidRDefault="00CE5FE7" w:rsidP="00FF2E71">
            <w:pPr>
              <w:pStyle w:val="TAC"/>
              <w:rPr>
                <w:lang w:eastAsia="zh-CN"/>
              </w:rPr>
            </w:pPr>
            <w:r w:rsidRPr="00E062F1">
              <w:rPr>
                <w:lang w:eastAsia="zh-CN"/>
              </w:rPr>
              <w:t>n28</w:t>
            </w:r>
          </w:p>
        </w:tc>
        <w:tc>
          <w:tcPr>
            <w:tcW w:w="668" w:type="dxa"/>
            <w:tcBorders>
              <w:top w:val="single" w:sz="4" w:space="0" w:color="auto"/>
              <w:left w:val="single" w:sz="4" w:space="0" w:color="auto"/>
              <w:bottom w:val="single" w:sz="4" w:space="0" w:color="auto"/>
              <w:right w:val="single" w:sz="4" w:space="0" w:color="auto"/>
            </w:tcBorders>
            <w:vAlign w:val="center"/>
          </w:tcPr>
          <w:p w14:paraId="1A7A96C6" w14:textId="77777777" w:rsidR="00CE5FE7" w:rsidRPr="00E062F1" w:rsidRDefault="00CE5FE7" w:rsidP="00FF2E71">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6BF6DB3B" w14:textId="77777777" w:rsidR="00CE5FE7" w:rsidRPr="00E062F1" w:rsidRDefault="00CE5FE7" w:rsidP="00FF2E71">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8455433"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BC2CC7"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C0E98B2"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04CCAA"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2C7418"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A6E8A7E"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0DC3F272"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138BDC1"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8D473BF"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9695009"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8304775" w14:textId="77777777" w:rsidR="00CE5FE7" w:rsidRPr="00E062F1" w:rsidRDefault="00CE5FE7" w:rsidP="00FF2E71">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F321359" w14:textId="77777777" w:rsidR="00CE5FE7" w:rsidRPr="00E062F1" w:rsidRDefault="00CE5FE7" w:rsidP="00FF2E71">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1CE785"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EA96E8" w14:textId="77777777" w:rsidR="00CE5FE7" w:rsidRPr="00E062F1" w:rsidRDefault="00CE5FE7" w:rsidP="00FF2E71">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CAC27F5" w14:textId="77777777" w:rsidR="00CE5FE7" w:rsidRPr="00E062F1" w:rsidRDefault="00CE5FE7" w:rsidP="00FF2E71">
            <w:pPr>
              <w:pStyle w:val="TAC"/>
              <w:rPr>
                <w:lang w:eastAsia="zh-CN"/>
              </w:rPr>
            </w:pPr>
            <w:r w:rsidRPr="00E062F1">
              <w:rPr>
                <w:lang w:eastAsia="zh-CN"/>
              </w:rPr>
              <w:t>0</w:t>
            </w:r>
          </w:p>
        </w:tc>
      </w:tr>
      <w:tr w:rsidR="00CE5FE7" w:rsidRPr="00E062F1" w14:paraId="076BB28C" w14:textId="77777777" w:rsidTr="009D407F">
        <w:trPr>
          <w:trHeight w:val="148"/>
          <w:jc w:val="center"/>
        </w:trPr>
        <w:tc>
          <w:tcPr>
            <w:tcW w:w="1034" w:type="dxa"/>
            <w:vMerge/>
            <w:tcBorders>
              <w:left w:val="single" w:sz="4" w:space="0" w:color="auto"/>
              <w:right w:val="single" w:sz="4" w:space="0" w:color="auto"/>
            </w:tcBorders>
            <w:vAlign w:val="center"/>
          </w:tcPr>
          <w:p w14:paraId="4F4FDEF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4628803E"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1ACCA94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8880CEC" w14:textId="77777777" w:rsidR="00CE5FE7" w:rsidRPr="00E062F1" w:rsidRDefault="00CE5FE7" w:rsidP="00FF2E71">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56648FAD"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AE8C6CC"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F1F6FF9"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417AB00"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080F78"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463ACD"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144A7389"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073F16EE"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A5F58DE"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6E0FD29"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05CF6CC"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974AEF9"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C696F81"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E79B08"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333C6E"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53A1F61E" w14:textId="77777777" w:rsidR="00CE5FE7" w:rsidRPr="00E062F1" w:rsidRDefault="00CE5FE7" w:rsidP="00FF2E71">
            <w:pPr>
              <w:pStyle w:val="TAC"/>
              <w:rPr>
                <w:lang w:eastAsia="zh-CN"/>
              </w:rPr>
            </w:pPr>
          </w:p>
        </w:tc>
      </w:tr>
      <w:tr w:rsidR="00CE5FE7" w:rsidRPr="00E062F1" w14:paraId="1B3846F9" w14:textId="77777777" w:rsidTr="009D407F">
        <w:trPr>
          <w:trHeight w:val="148"/>
          <w:jc w:val="center"/>
        </w:trPr>
        <w:tc>
          <w:tcPr>
            <w:tcW w:w="1034" w:type="dxa"/>
            <w:vMerge/>
            <w:tcBorders>
              <w:left w:val="single" w:sz="4" w:space="0" w:color="auto"/>
              <w:right w:val="single" w:sz="4" w:space="0" w:color="auto"/>
            </w:tcBorders>
            <w:vAlign w:val="center"/>
          </w:tcPr>
          <w:p w14:paraId="49AD4993"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7EC6665"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6320E9E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0BB6D57" w14:textId="77777777" w:rsidR="00CE5FE7" w:rsidRPr="00E062F1" w:rsidRDefault="00CE5FE7" w:rsidP="00FF2E71">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315E4B38"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978680F"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B3CB5B7"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31420C3"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6398AAC"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88993F1"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0FD6BE2"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5205CB9"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591F1B7"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AF2A38E"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97944E7"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C5550F5"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00FB2E7"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4F10FA"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4AFE1F"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7903A0AF" w14:textId="77777777" w:rsidR="00CE5FE7" w:rsidRPr="00E062F1" w:rsidRDefault="00CE5FE7" w:rsidP="00FF2E71">
            <w:pPr>
              <w:pStyle w:val="TAC"/>
              <w:rPr>
                <w:lang w:eastAsia="zh-CN"/>
              </w:rPr>
            </w:pPr>
          </w:p>
        </w:tc>
      </w:tr>
      <w:tr w:rsidR="00CE5FE7" w:rsidRPr="00E062F1" w14:paraId="285015EA" w14:textId="77777777" w:rsidTr="009D407F">
        <w:trPr>
          <w:trHeight w:val="148"/>
          <w:jc w:val="center"/>
        </w:trPr>
        <w:tc>
          <w:tcPr>
            <w:tcW w:w="1034" w:type="dxa"/>
            <w:vMerge/>
            <w:tcBorders>
              <w:left w:val="single" w:sz="4" w:space="0" w:color="auto"/>
              <w:right w:val="single" w:sz="4" w:space="0" w:color="auto"/>
            </w:tcBorders>
            <w:vAlign w:val="center"/>
          </w:tcPr>
          <w:p w14:paraId="5907796D"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ECA2291"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7B9CD197" w14:textId="77777777" w:rsidR="00CE5FE7" w:rsidRPr="00E062F1" w:rsidRDefault="00CE5FE7" w:rsidP="00FF2E71">
            <w:pPr>
              <w:pStyle w:val="TAC"/>
              <w:rPr>
                <w:lang w:eastAsia="zh-CN"/>
              </w:rPr>
            </w:pPr>
            <w:r w:rsidRPr="00E062F1">
              <w:rPr>
                <w:lang w:eastAsia="zh-CN"/>
              </w:rPr>
              <w:t>n257</w:t>
            </w:r>
          </w:p>
        </w:tc>
        <w:tc>
          <w:tcPr>
            <w:tcW w:w="10701" w:type="dxa"/>
            <w:gridSpan w:val="19"/>
            <w:tcBorders>
              <w:top w:val="single" w:sz="4" w:space="0" w:color="auto"/>
              <w:left w:val="single" w:sz="4" w:space="0" w:color="auto"/>
              <w:right w:val="single" w:sz="4" w:space="0" w:color="auto"/>
            </w:tcBorders>
            <w:vAlign w:val="center"/>
          </w:tcPr>
          <w:p w14:paraId="4A21818B" w14:textId="77777777" w:rsidR="00CE5FE7" w:rsidRPr="00E062F1" w:rsidRDefault="00CE5FE7" w:rsidP="00FF2E71">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02739CB9" w14:textId="77777777" w:rsidR="00CE5FE7" w:rsidRPr="00E062F1" w:rsidRDefault="00CE5FE7" w:rsidP="00FF2E71">
            <w:pPr>
              <w:pStyle w:val="TAC"/>
              <w:rPr>
                <w:lang w:eastAsia="zh-CN"/>
              </w:rPr>
            </w:pPr>
          </w:p>
        </w:tc>
      </w:tr>
      <w:tr w:rsidR="00CE5FE7" w:rsidRPr="00E062F1" w14:paraId="74A49375"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23656809" w14:textId="77777777" w:rsidR="00CE5FE7" w:rsidRPr="00E062F1" w:rsidRDefault="00CE5FE7" w:rsidP="00FF2E71">
            <w:pPr>
              <w:pStyle w:val="TAC"/>
            </w:pPr>
            <w:r w:rsidRPr="00E062F1">
              <w:t>CA_n</w:t>
            </w:r>
            <w:r w:rsidRPr="00E062F1">
              <w:rPr>
                <w:lang w:eastAsia="zh-CN"/>
              </w:rPr>
              <w:t>28</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14:paraId="0454EA54" w14:textId="77777777" w:rsidR="00CE5FE7" w:rsidRPr="00E062F1" w:rsidRDefault="00CE5FE7" w:rsidP="00FF2E71">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14:paraId="48AE4FD0" w14:textId="77777777" w:rsidR="00CE5FE7" w:rsidRPr="00E062F1" w:rsidRDefault="00CE5FE7" w:rsidP="00FF2E71">
            <w:pPr>
              <w:pStyle w:val="TAC"/>
              <w:rPr>
                <w:lang w:eastAsia="zh-CN"/>
              </w:rPr>
            </w:pPr>
            <w:r w:rsidRPr="00E062F1">
              <w:rPr>
                <w:lang w:eastAsia="zh-CN"/>
              </w:rPr>
              <w:t>n28</w:t>
            </w:r>
          </w:p>
        </w:tc>
        <w:tc>
          <w:tcPr>
            <w:tcW w:w="668" w:type="dxa"/>
            <w:tcBorders>
              <w:top w:val="single" w:sz="4" w:space="0" w:color="auto"/>
              <w:left w:val="single" w:sz="4" w:space="0" w:color="auto"/>
              <w:bottom w:val="single" w:sz="4" w:space="0" w:color="auto"/>
              <w:right w:val="single" w:sz="4" w:space="0" w:color="auto"/>
            </w:tcBorders>
            <w:vAlign w:val="center"/>
          </w:tcPr>
          <w:p w14:paraId="6238BA59" w14:textId="77777777" w:rsidR="00CE5FE7" w:rsidRPr="00E062F1" w:rsidRDefault="00CE5FE7" w:rsidP="00FF2E71">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3551D5BA" w14:textId="77777777" w:rsidR="00CE5FE7" w:rsidRPr="00E062F1" w:rsidRDefault="00CE5FE7" w:rsidP="00FF2E71">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F8121E8"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7FE72E2"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78A2B62"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AF1BED"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CF3E52"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3B96A6DB"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1D8BFBF3"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E4D4B55"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64FBC3F"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BF5717D"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20F8F84" w14:textId="77777777" w:rsidR="00CE5FE7" w:rsidRPr="00E062F1" w:rsidRDefault="00CE5FE7" w:rsidP="00FF2E71">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A01A342" w14:textId="77777777" w:rsidR="00CE5FE7" w:rsidRPr="00E062F1" w:rsidRDefault="00CE5FE7" w:rsidP="00FF2E71">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E0C874"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771428" w14:textId="77777777" w:rsidR="00CE5FE7" w:rsidRPr="00E062F1" w:rsidRDefault="00CE5FE7" w:rsidP="00FF2E71">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84D32D9" w14:textId="77777777" w:rsidR="00CE5FE7" w:rsidRPr="00E062F1" w:rsidRDefault="00CE5FE7" w:rsidP="00FF2E71">
            <w:pPr>
              <w:pStyle w:val="TAC"/>
              <w:rPr>
                <w:lang w:eastAsia="zh-CN"/>
              </w:rPr>
            </w:pPr>
            <w:r w:rsidRPr="00E062F1">
              <w:rPr>
                <w:lang w:eastAsia="zh-CN"/>
              </w:rPr>
              <w:t>0</w:t>
            </w:r>
          </w:p>
        </w:tc>
      </w:tr>
      <w:tr w:rsidR="00CE5FE7" w:rsidRPr="00E062F1" w14:paraId="3011826D" w14:textId="77777777" w:rsidTr="009D407F">
        <w:trPr>
          <w:trHeight w:val="148"/>
          <w:jc w:val="center"/>
        </w:trPr>
        <w:tc>
          <w:tcPr>
            <w:tcW w:w="1034" w:type="dxa"/>
            <w:vMerge/>
            <w:tcBorders>
              <w:left w:val="single" w:sz="4" w:space="0" w:color="auto"/>
              <w:right w:val="single" w:sz="4" w:space="0" w:color="auto"/>
            </w:tcBorders>
            <w:vAlign w:val="center"/>
          </w:tcPr>
          <w:p w14:paraId="68B9ED88"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FDA6854"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38E123E6"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02B100A" w14:textId="77777777" w:rsidR="00CE5FE7" w:rsidRPr="00E062F1" w:rsidRDefault="00CE5FE7" w:rsidP="00FF2E71">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7F130F2B"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939E606"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3A4254"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F0F7BAA"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07F8DC"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E2CA11"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36EC637"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2BB7163B"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9DC9EA4"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FBEBED1"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3AB051C"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2EFCAF3"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449CCED"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479BA7"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2B43BD"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12D27CFC" w14:textId="77777777" w:rsidR="00CE5FE7" w:rsidRPr="00E062F1" w:rsidRDefault="00CE5FE7" w:rsidP="00FF2E71">
            <w:pPr>
              <w:pStyle w:val="TAC"/>
              <w:rPr>
                <w:lang w:eastAsia="zh-CN"/>
              </w:rPr>
            </w:pPr>
          </w:p>
        </w:tc>
      </w:tr>
      <w:tr w:rsidR="00CE5FE7" w:rsidRPr="00E062F1" w14:paraId="73F87A8F" w14:textId="77777777" w:rsidTr="009D407F">
        <w:trPr>
          <w:trHeight w:val="148"/>
          <w:jc w:val="center"/>
        </w:trPr>
        <w:tc>
          <w:tcPr>
            <w:tcW w:w="1034" w:type="dxa"/>
            <w:vMerge/>
            <w:tcBorders>
              <w:left w:val="single" w:sz="4" w:space="0" w:color="auto"/>
              <w:right w:val="single" w:sz="4" w:space="0" w:color="auto"/>
            </w:tcBorders>
            <w:vAlign w:val="center"/>
          </w:tcPr>
          <w:p w14:paraId="2AC54FE3"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E968B75"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2070F919"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910F5A5" w14:textId="77777777" w:rsidR="00CE5FE7" w:rsidRPr="00E062F1" w:rsidRDefault="00CE5FE7" w:rsidP="00FF2E71">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0AAC9250"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975B299"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3515F83"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3CA0CD0"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95A7ACE"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25F267"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DD10A6C"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789A322"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6441749"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D3E0D62"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094357A"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0D47119"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1039583"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8B9CBA"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08791E"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141B3CCF" w14:textId="77777777" w:rsidR="00CE5FE7" w:rsidRPr="00E062F1" w:rsidRDefault="00CE5FE7" w:rsidP="00FF2E71">
            <w:pPr>
              <w:pStyle w:val="TAC"/>
              <w:rPr>
                <w:lang w:eastAsia="zh-CN"/>
              </w:rPr>
            </w:pPr>
          </w:p>
        </w:tc>
      </w:tr>
      <w:tr w:rsidR="00CE5FE7" w:rsidRPr="00E062F1" w14:paraId="5377EF87" w14:textId="77777777" w:rsidTr="009D407F">
        <w:trPr>
          <w:trHeight w:val="148"/>
          <w:jc w:val="center"/>
        </w:trPr>
        <w:tc>
          <w:tcPr>
            <w:tcW w:w="1034" w:type="dxa"/>
            <w:vMerge/>
            <w:tcBorders>
              <w:left w:val="single" w:sz="4" w:space="0" w:color="auto"/>
              <w:right w:val="single" w:sz="4" w:space="0" w:color="auto"/>
            </w:tcBorders>
            <w:vAlign w:val="center"/>
          </w:tcPr>
          <w:p w14:paraId="1E82A3FB"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4D99A8B"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7B0A8F79" w14:textId="77777777" w:rsidR="00CE5FE7" w:rsidRPr="00E062F1" w:rsidRDefault="00CE5FE7" w:rsidP="00FF2E71">
            <w:pPr>
              <w:pStyle w:val="TAC"/>
              <w:rPr>
                <w:lang w:eastAsia="zh-CN"/>
              </w:rPr>
            </w:pPr>
            <w:r w:rsidRPr="00E062F1">
              <w:rPr>
                <w:lang w:eastAsia="zh-CN"/>
              </w:rPr>
              <w:t>n257</w:t>
            </w:r>
          </w:p>
        </w:tc>
        <w:tc>
          <w:tcPr>
            <w:tcW w:w="10701" w:type="dxa"/>
            <w:gridSpan w:val="19"/>
            <w:tcBorders>
              <w:top w:val="single" w:sz="4" w:space="0" w:color="auto"/>
              <w:left w:val="single" w:sz="4" w:space="0" w:color="auto"/>
              <w:right w:val="single" w:sz="4" w:space="0" w:color="auto"/>
            </w:tcBorders>
            <w:vAlign w:val="center"/>
          </w:tcPr>
          <w:p w14:paraId="5F2F1203" w14:textId="77777777" w:rsidR="00CE5FE7" w:rsidRPr="00E062F1" w:rsidRDefault="00CE5FE7" w:rsidP="00FF2E71">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2BD2DD13" w14:textId="77777777" w:rsidR="00CE5FE7" w:rsidRPr="00E062F1" w:rsidRDefault="00CE5FE7" w:rsidP="00FF2E71">
            <w:pPr>
              <w:pStyle w:val="TAC"/>
              <w:rPr>
                <w:lang w:eastAsia="zh-CN"/>
              </w:rPr>
            </w:pPr>
          </w:p>
        </w:tc>
      </w:tr>
      <w:tr w:rsidR="00CE5FE7" w:rsidRPr="00E062F1" w14:paraId="7DDAD200"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B2CEEC7" w14:textId="77777777" w:rsidR="00CE5FE7" w:rsidRPr="00E062F1" w:rsidRDefault="00CE5FE7" w:rsidP="00FF2E71">
            <w:pPr>
              <w:pStyle w:val="TAC"/>
            </w:pPr>
            <w:r w:rsidRPr="00E062F1">
              <w:t>CA_n</w:t>
            </w:r>
            <w:r w:rsidRPr="00E062F1">
              <w:rPr>
                <w:lang w:eastAsia="zh-CN"/>
              </w:rPr>
              <w:t>28</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14:paraId="45D10EE0" w14:textId="77777777" w:rsidR="00CE5FE7" w:rsidRPr="00E062F1" w:rsidRDefault="00CE5FE7" w:rsidP="00FF2E71">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14:paraId="00348544" w14:textId="77777777" w:rsidR="00CE5FE7" w:rsidRPr="00E062F1" w:rsidRDefault="00CE5FE7" w:rsidP="00FF2E71">
            <w:pPr>
              <w:pStyle w:val="TAC"/>
              <w:rPr>
                <w:lang w:eastAsia="zh-CN"/>
              </w:rPr>
            </w:pPr>
            <w:r w:rsidRPr="00E062F1">
              <w:rPr>
                <w:lang w:eastAsia="zh-CN"/>
              </w:rPr>
              <w:t>n28</w:t>
            </w:r>
          </w:p>
        </w:tc>
        <w:tc>
          <w:tcPr>
            <w:tcW w:w="668" w:type="dxa"/>
            <w:tcBorders>
              <w:top w:val="single" w:sz="4" w:space="0" w:color="auto"/>
              <w:left w:val="single" w:sz="4" w:space="0" w:color="auto"/>
              <w:bottom w:val="single" w:sz="4" w:space="0" w:color="auto"/>
              <w:right w:val="single" w:sz="4" w:space="0" w:color="auto"/>
            </w:tcBorders>
            <w:vAlign w:val="center"/>
          </w:tcPr>
          <w:p w14:paraId="79E925AA" w14:textId="77777777" w:rsidR="00CE5FE7" w:rsidRPr="00E062F1" w:rsidRDefault="00CE5FE7" w:rsidP="00FF2E71">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0056F229" w14:textId="77777777" w:rsidR="00CE5FE7" w:rsidRPr="00E062F1" w:rsidRDefault="00CE5FE7" w:rsidP="00FF2E71">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294B316"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A72291"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FE5F927"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943D43"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FF02FE"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232280F9"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7DBA9ADB"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AD3D1EB"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B292912"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5196563"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A537C9B" w14:textId="77777777" w:rsidR="00CE5FE7" w:rsidRPr="00E062F1" w:rsidRDefault="00CE5FE7" w:rsidP="00FF2E71">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FE00088" w14:textId="77777777" w:rsidR="00CE5FE7" w:rsidRPr="00E062F1" w:rsidRDefault="00CE5FE7" w:rsidP="00FF2E71">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811A0E"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D14ADA" w14:textId="77777777" w:rsidR="00CE5FE7" w:rsidRPr="00E062F1" w:rsidRDefault="00CE5FE7" w:rsidP="00FF2E71">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63156C7" w14:textId="77777777" w:rsidR="00CE5FE7" w:rsidRPr="00E062F1" w:rsidRDefault="00CE5FE7" w:rsidP="00FF2E71">
            <w:pPr>
              <w:pStyle w:val="TAC"/>
              <w:rPr>
                <w:lang w:eastAsia="zh-CN"/>
              </w:rPr>
            </w:pPr>
            <w:r w:rsidRPr="00E062F1">
              <w:rPr>
                <w:lang w:eastAsia="zh-CN"/>
              </w:rPr>
              <w:t>0</w:t>
            </w:r>
          </w:p>
        </w:tc>
      </w:tr>
      <w:tr w:rsidR="00CE5FE7" w:rsidRPr="00E062F1" w14:paraId="249D2950" w14:textId="77777777" w:rsidTr="009D407F">
        <w:trPr>
          <w:trHeight w:val="148"/>
          <w:jc w:val="center"/>
        </w:trPr>
        <w:tc>
          <w:tcPr>
            <w:tcW w:w="1034" w:type="dxa"/>
            <w:vMerge/>
            <w:tcBorders>
              <w:left w:val="single" w:sz="4" w:space="0" w:color="auto"/>
              <w:right w:val="single" w:sz="4" w:space="0" w:color="auto"/>
            </w:tcBorders>
            <w:vAlign w:val="center"/>
          </w:tcPr>
          <w:p w14:paraId="4EB755AA"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A5E4AC6"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3E677CF9"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3323DA4" w14:textId="77777777" w:rsidR="00CE5FE7" w:rsidRPr="00E062F1" w:rsidRDefault="00CE5FE7" w:rsidP="00FF2E71">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5973869B"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FFFD3D5"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46E5EF4"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93DA8E8"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85A632"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B45A4CE"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9D0481B"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566B0268"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2483E60"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88DC69D"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209316D"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5BA0BDE"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D664BB7"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873A649"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BF33A1"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2D2CA405" w14:textId="77777777" w:rsidR="00CE5FE7" w:rsidRPr="00E062F1" w:rsidRDefault="00CE5FE7" w:rsidP="00FF2E71">
            <w:pPr>
              <w:pStyle w:val="TAC"/>
              <w:rPr>
                <w:lang w:eastAsia="zh-CN"/>
              </w:rPr>
            </w:pPr>
          </w:p>
        </w:tc>
      </w:tr>
      <w:tr w:rsidR="00CE5FE7" w:rsidRPr="00E062F1" w14:paraId="6BC26538" w14:textId="77777777" w:rsidTr="009D407F">
        <w:trPr>
          <w:trHeight w:val="148"/>
          <w:jc w:val="center"/>
        </w:trPr>
        <w:tc>
          <w:tcPr>
            <w:tcW w:w="1034" w:type="dxa"/>
            <w:vMerge/>
            <w:tcBorders>
              <w:left w:val="single" w:sz="4" w:space="0" w:color="auto"/>
              <w:right w:val="single" w:sz="4" w:space="0" w:color="auto"/>
            </w:tcBorders>
            <w:vAlign w:val="center"/>
          </w:tcPr>
          <w:p w14:paraId="3C469F34"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C56701E"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1B183420"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A94619B" w14:textId="77777777" w:rsidR="00CE5FE7" w:rsidRPr="00E062F1" w:rsidRDefault="00CE5FE7" w:rsidP="00FF2E71">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797130B3"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666487A"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CF73721"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30AB96A"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D77FBD6"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0522E6"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318A972"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42956BA"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0F0EF06"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60E574D"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F37FF90"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2540D69"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D931D4E"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D820F7"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75763A"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72456862" w14:textId="77777777" w:rsidR="00CE5FE7" w:rsidRPr="00E062F1" w:rsidRDefault="00CE5FE7" w:rsidP="00FF2E71">
            <w:pPr>
              <w:pStyle w:val="TAC"/>
              <w:rPr>
                <w:lang w:eastAsia="zh-CN"/>
              </w:rPr>
            </w:pPr>
          </w:p>
        </w:tc>
      </w:tr>
      <w:tr w:rsidR="00CE5FE7" w:rsidRPr="00E062F1" w14:paraId="2C1B2656" w14:textId="77777777" w:rsidTr="009D407F">
        <w:trPr>
          <w:trHeight w:val="148"/>
          <w:jc w:val="center"/>
        </w:trPr>
        <w:tc>
          <w:tcPr>
            <w:tcW w:w="1034" w:type="dxa"/>
            <w:vMerge/>
            <w:tcBorders>
              <w:left w:val="single" w:sz="4" w:space="0" w:color="auto"/>
              <w:right w:val="single" w:sz="4" w:space="0" w:color="auto"/>
            </w:tcBorders>
            <w:vAlign w:val="center"/>
          </w:tcPr>
          <w:p w14:paraId="1BB20BA8"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875FEAE"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01B81A1A" w14:textId="77777777" w:rsidR="00CE5FE7" w:rsidRPr="00E062F1" w:rsidRDefault="00CE5FE7" w:rsidP="00FF2E71">
            <w:pPr>
              <w:pStyle w:val="TAC"/>
              <w:rPr>
                <w:lang w:eastAsia="zh-CN"/>
              </w:rPr>
            </w:pPr>
            <w:r w:rsidRPr="00E062F1">
              <w:rPr>
                <w:lang w:eastAsia="zh-CN"/>
              </w:rPr>
              <w:t>n257</w:t>
            </w:r>
          </w:p>
        </w:tc>
        <w:tc>
          <w:tcPr>
            <w:tcW w:w="10701" w:type="dxa"/>
            <w:gridSpan w:val="19"/>
            <w:tcBorders>
              <w:top w:val="single" w:sz="4" w:space="0" w:color="auto"/>
              <w:left w:val="single" w:sz="4" w:space="0" w:color="auto"/>
              <w:right w:val="single" w:sz="4" w:space="0" w:color="auto"/>
            </w:tcBorders>
            <w:vAlign w:val="center"/>
          </w:tcPr>
          <w:p w14:paraId="0ECE1677" w14:textId="77777777" w:rsidR="00CE5FE7" w:rsidRPr="00E062F1" w:rsidRDefault="00CE5FE7" w:rsidP="00FF2E71">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13407D7F" w14:textId="77777777" w:rsidR="00CE5FE7" w:rsidRPr="00E062F1" w:rsidRDefault="00CE5FE7" w:rsidP="00FF2E71">
            <w:pPr>
              <w:pStyle w:val="TAC"/>
              <w:rPr>
                <w:lang w:eastAsia="zh-CN"/>
              </w:rPr>
            </w:pPr>
          </w:p>
        </w:tc>
      </w:tr>
      <w:tr w:rsidR="00CE5FE7" w:rsidRPr="00E062F1" w14:paraId="06A31F35"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89A89BC" w14:textId="77777777" w:rsidR="00CE5FE7" w:rsidRPr="00E062F1" w:rsidRDefault="00CE5FE7" w:rsidP="00FF2E71">
            <w:pPr>
              <w:pStyle w:val="TAC"/>
            </w:pPr>
            <w:r w:rsidRPr="00E062F1">
              <w:t>CA_n</w:t>
            </w:r>
            <w:r w:rsidRPr="00E062F1">
              <w:rPr>
                <w:lang w:eastAsia="zh-CN"/>
              </w:rPr>
              <w:t>41</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4BA2B8A1" w14:textId="4CBEAA70" w:rsidR="00CE5FE7" w:rsidRPr="00E062F1" w:rsidRDefault="00CE5FE7" w:rsidP="00FF2E71">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3C91CF55" w14:textId="77777777" w:rsidR="00CE5FE7" w:rsidRPr="00E062F1" w:rsidRDefault="00CE5FE7" w:rsidP="00FF2E71">
            <w:pPr>
              <w:pStyle w:val="TAC"/>
              <w:rPr>
                <w:lang w:eastAsia="zh-CN"/>
              </w:rPr>
            </w:pPr>
            <w:r w:rsidRPr="00E062F1">
              <w:rPr>
                <w:lang w:eastAsia="zh-CN"/>
              </w:rPr>
              <w:t>n41</w:t>
            </w:r>
          </w:p>
        </w:tc>
        <w:tc>
          <w:tcPr>
            <w:tcW w:w="668" w:type="dxa"/>
            <w:tcBorders>
              <w:top w:val="single" w:sz="4" w:space="0" w:color="auto"/>
              <w:left w:val="single" w:sz="4" w:space="0" w:color="auto"/>
              <w:bottom w:val="single" w:sz="4" w:space="0" w:color="auto"/>
              <w:right w:val="single" w:sz="4" w:space="0" w:color="auto"/>
            </w:tcBorders>
            <w:vAlign w:val="center"/>
          </w:tcPr>
          <w:p w14:paraId="40CBB75C"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62462933"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8A76F22"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5F2A85"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FEEE882"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B5ACC46"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5B557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BE9E337"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BE5E91"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3EB33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06F582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A96533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4027C6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E6A7F8F"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AC877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D68787"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819F39A" w14:textId="77777777" w:rsidR="00CE5FE7" w:rsidRPr="00E062F1" w:rsidRDefault="00CE5FE7" w:rsidP="00FF2E71">
            <w:pPr>
              <w:pStyle w:val="TAC"/>
              <w:rPr>
                <w:lang w:eastAsia="zh-CN"/>
              </w:rPr>
            </w:pPr>
            <w:r w:rsidRPr="00E062F1">
              <w:rPr>
                <w:lang w:eastAsia="zh-CN"/>
              </w:rPr>
              <w:t>0</w:t>
            </w:r>
          </w:p>
        </w:tc>
      </w:tr>
      <w:tr w:rsidR="00CE5FE7" w:rsidRPr="00E062F1" w14:paraId="571C4133" w14:textId="77777777" w:rsidTr="009D407F">
        <w:trPr>
          <w:trHeight w:val="125"/>
          <w:jc w:val="center"/>
        </w:trPr>
        <w:tc>
          <w:tcPr>
            <w:tcW w:w="1034" w:type="dxa"/>
            <w:vMerge/>
            <w:tcBorders>
              <w:left w:val="single" w:sz="4" w:space="0" w:color="auto"/>
              <w:right w:val="single" w:sz="4" w:space="0" w:color="auto"/>
            </w:tcBorders>
            <w:vAlign w:val="center"/>
          </w:tcPr>
          <w:p w14:paraId="3AF0F9F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49B1432E"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306B1121"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67CFB87"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53CA2A08"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DBB5365"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7AFF0A"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797091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4369E8"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429A8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F2E5408"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F5A727A"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BE6754E" w14:textId="77777777" w:rsidR="00CE5FE7" w:rsidRPr="00E062F1" w:rsidRDefault="00CE5FE7" w:rsidP="00FF2E71">
            <w:pPr>
              <w:pStyle w:val="TAC"/>
              <w:rPr>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2F1A0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105B57D" w14:textId="77777777" w:rsidR="00CE5FE7" w:rsidRPr="00E062F1" w:rsidRDefault="00CE5FE7" w:rsidP="00FF2E71">
            <w:pPr>
              <w:pStyle w:val="TAC"/>
              <w:rPr>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10526F" w14:textId="77777777" w:rsidR="00CE5FE7" w:rsidRPr="00E062F1" w:rsidRDefault="00CE5FE7" w:rsidP="00FF2E71">
            <w:pPr>
              <w:pStyle w:val="TAC"/>
              <w:rPr>
                <w:lang w:eastAsia="zh-CN"/>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4372485" w14:textId="77777777" w:rsidR="00CE5FE7" w:rsidRPr="00E062F1" w:rsidRDefault="00CE5FE7" w:rsidP="00FF2E71">
            <w:pPr>
              <w:pStyle w:val="TAC"/>
              <w:rPr>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80E500"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DDED05"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4DDA9F40" w14:textId="77777777" w:rsidR="00CE5FE7" w:rsidRPr="00E062F1" w:rsidRDefault="00CE5FE7" w:rsidP="00FF2E71">
            <w:pPr>
              <w:pStyle w:val="TAC"/>
              <w:rPr>
                <w:lang w:eastAsia="zh-CN"/>
              </w:rPr>
            </w:pPr>
          </w:p>
        </w:tc>
      </w:tr>
      <w:tr w:rsidR="00CE5FE7" w:rsidRPr="00E062F1" w14:paraId="39ACAE5B" w14:textId="77777777" w:rsidTr="009D407F">
        <w:trPr>
          <w:trHeight w:val="125"/>
          <w:jc w:val="center"/>
        </w:trPr>
        <w:tc>
          <w:tcPr>
            <w:tcW w:w="1034" w:type="dxa"/>
            <w:vMerge/>
            <w:tcBorders>
              <w:left w:val="single" w:sz="4" w:space="0" w:color="auto"/>
              <w:right w:val="single" w:sz="4" w:space="0" w:color="auto"/>
            </w:tcBorders>
            <w:vAlign w:val="center"/>
          </w:tcPr>
          <w:p w14:paraId="71FE3164"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FB9D0CC"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568C0B88"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5A3500C"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7542CEE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F092986"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8AC1D6"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F3B0583"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4F331A"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68555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89EF632"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57C537"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3359BC8" w14:textId="77777777" w:rsidR="00CE5FE7" w:rsidRPr="00E062F1" w:rsidRDefault="00CE5FE7" w:rsidP="00FF2E71">
            <w:pPr>
              <w:pStyle w:val="TAC"/>
              <w:rPr>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A62877"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36B2AC7" w14:textId="77777777" w:rsidR="00CE5FE7" w:rsidRPr="00E062F1" w:rsidRDefault="00CE5FE7" w:rsidP="00FF2E71">
            <w:pPr>
              <w:pStyle w:val="TAC"/>
              <w:rPr>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155146B" w14:textId="77777777" w:rsidR="00CE5FE7" w:rsidRPr="00E062F1" w:rsidRDefault="00CE5FE7" w:rsidP="00FF2E71">
            <w:pPr>
              <w:pStyle w:val="TAC"/>
              <w:rPr>
                <w:lang w:eastAsia="zh-CN"/>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7FD3E16" w14:textId="77777777" w:rsidR="00CE5FE7" w:rsidRPr="00E062F1" w:rsidRDefault="00CE5FE7" w:rsidP="00FF2E71">
            <w:pPr>
              <w:pStyle w:val="TAC"/>
              <w:rPr>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43BD83"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CA3D88"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7A75676" w14:textId="77777777" w:rsidR="00CE5FE7" w:rsidRPr="00E062F1" w:rsidRDefault="00CE5FE7" w:rsidP="00FF2E71">
            <w:pPr>
              <w:pStyle w:val="TAC"/>
              <w:rPr>
                <w:lang w:eastAsia="zh-CN"/>
              </w:rPr>
            </w:pPr>
          </w:p>
        </w:tc>
      </w:tr>
      <w:tr w:rsidR="00CE5FE7" w:rsidRPr="00E062F1" w14:paraId="56EEC90E" w14:textId="77777777" w:rsidTr="009D407F">
        <w:trPr>
          <w:trHeight w:val="125"/>
          <w:jc w:val="center"/>
        </w:trPr>
        <w:tc>
          <w:tcPr>
            <w:tcW w:w="1034" w:type="dxa"/>
            <w:vMerge/>
            <w:tcBorders>
              <w:left w:val="single" w:sz="4" w:space="0" w:color="auto"/>
              <w:right w:val="single" w:sz="4" w:space="0" w:color="auto"/>
            </w:tcBorders>
            <w:vAlign w:val="center"/>
          </w:tcPr>
          <w:p w14:paraId="30A9A975"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7D6C385"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0517B33D" w14:textId="77777777" w:rsidR="00CE5FE7" w:rsidRPr="00E062F1" w:rsidRDefault="00CE5FE7" w:rsidP="00FF2E71">
            <w:pPr>
              <w:pStyle w:val="TAC"/>
              <w:rPr>
                <w:lang w:eastAsia="zh-CN"/>
              </w:rPr>
            </w:pPr>
            <w:r w:rsidRPr="00E062F1">
              <w:rPr>
                <w:lang w:eastAsia="zh-CN"/>
              </w:rPr>
              <w:t>n260</w:t>
            </w:r>
          </w:p>
        </w:tc>
        <w:tc>
          <w:tcPr>
            <w:tcW w:w="668" w:type="dxa"/>
            <w:tcBorders>
              <w:top w:val="single" w:sz="4" w:space="0" w:color="auto"/>
              <w:left w:val="single" w:sz="4" w:space="0" w:color="auto"/>
              <w:bottom w:val="single" w:sz="4" w:space="0" w:color="auto"/>
              <w:right w:val="single" w:sz="4" w:space="0" w:color="auto"/>
            </w:tcBorders>
            <w:vAlign w:val="center"/>
          </w:tcPr>
          <w:p w14:paraId="7943F09E" w14:textId="77777777" w:rsidR="00CE5FE7" w:rsidRPr="00E062F1" w:rsidRDefault="00CE5FE7" w:rsidP="00FF2E71">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3E72C5D9"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41CF7C3"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659DD30"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087631C"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4F21FF0" w14:textId="77777777" w:rsidR="00CE5FE7" w:rsidRPr="00E062F1" w:rsidRDefault="00CE5FE7" w:rsidP="00FF2E71">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BFE9EB"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87DAAE6"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811FAD1"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D005C8"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B7AAC09"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C26C211"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5EFD61F"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CF65C32" w14:textId="77777777" w:rsidR="00CE5FE7" w:rsidRPr="00E062F1" w:rsidRDefault="00CE5FE7" w:rsidP="00FF2E71">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3BCA72" w14:textId="77777777" w:rsidR="00CE5FE7" w:rsidRPr="00E062F1" w:rsidRDefault="00CE5FE7" w:rsidP="00FF2E71">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D260E9" w14:textId="77777777" w:rsidR="00CE5FE7" w:rsidRPr="00E062F1" w:rsidRDefault="00CE5FE7" w:rsidP="00FF2E71">
            <w:pPr>
              <w:pStyle w:val="TAC"/>
              <w:rPr>
                <w:rFonts w:cs="Arial"/>
              </w:rPr>
            </w:pPr>
          </w:p>
        </w:tc>
        <w:tc>
          <w:tcPr>
            <w:tcW w:w="749" w:type="dxa"/>
            <w:vMerge/>
            <w:tcBorders>
              <w:left w:val="single" w:sz="4" w:space="0" w:color="auto"/>
              <w:right w:val="single" w:sz="4" w:space="0" w:color="auto"/>
            </w:tcBorders>
            <w:vAlign w:val="center"/>
          </w:tcPr>
          <w:p w14:paraId="53DCC141" w14:textId="77777777" w:rsidR="00CE5FE7" w:rsidRPr="00E062F1" w:rsidRDefault="00CE5FE7" w:rsidP="00FF2E71">
            <w:pPr>
              <w:pStyle w:val="TAC"/>
              <w:rPr>
                <w:lang w:eastAsia="zh-CN"/>
              </w:rPr>
            </w:pPr>
          </w:p>
        </w:tc>
      </w:tr>
      <w:tr w:rsidR="00CE5FE7" w:rsidRPr="00E062F1" w14:paraId="760C10CA"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21A41440" w14:textId="77777777" w:rsidR="00CE5FE7" w:rsidRPr="00E062F1" w:rsidRDefault="00CE5FE7" w:rsidP="00FF2E71">
            <w:pPr>
              <w:pStyle w:val="TAC"/>
            </w:pPr>
          </w:p>
        </w:tc>
        <w:tc>
          <w:tcPr>
            <w:tcW w:w="1034" w:type="dxa"/>
            <w:vMerge/>
            <w:tcBorders>
              <w:left w:val="single" w:sz="4" w:space="0" w:color="auto"/>
              <w:bottom w:val="single" w:sz="4" w:space="0" w:color="auto"/>
              <w:right w:val="single" w:sz="4" w:space="0" w:color="auto"/>
            </w:tcBorders>
            <w:vAlign w:val="center"/>
          </w:tcPr>
          <w:p w14:paraId="2EA99FE3"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3C6789A1"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B17A7DF" w14:textId="77777777" w:rsidR="00CE5FE7" w:rsidRPr="00E062F1" w:rsidRDefault="00CE5FE7" w:rsidP="00FF2E71">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059013A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34F5221"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50E68A6"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4D165AC"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0365F42" w14:textId="77777777" w:rsidR="00CE5FE7" w:rsidRPr="00E062F1" w:rsidRDefault="00CE5FE7" w:rsidP="00FF2E71">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F156C5"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59A9DB4"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27A0EFF0" w14:textId="77777777" w:rsidR="00CE5FE7" w:rsidRPr="00E062F1" w:rsidRDefault="00CE5FE7" w:rsidP="00FF2E71">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21931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714CF7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467061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F6119FD"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B2EC7F7" w14:textId="77777777" w:rsidR="00CE5FE7" w:rsidRPr="00E062F1" w:rsidRDefault="00CE5FE7" w:rsidP="00FF2E71">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BA2C65" w14:textId="77777777" w:rsidR="00CE5FE7" w:rsidRPr="00E062F1" w:rsidRDefault="00CE5FE7" w:rsidP="00FF2E71">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45D41D" w14:textId="77777777" w:rsidR="00CE5FE7" w:rsidRPr="00E062F1" w:rsidRDefault="00CE5FE7" w:rsidP="00FF2E71">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5AE749EE" w14:textId="77777777" w:rsidR="00CE5FE7" w:rsidRPr="00E062F1" w:rsidRDefault="00CE5FE7" w:rsidP="00FF2E71">
            <w:pPr>
              <w:pStyle w:val="TAC"/>
              <w:rPr>
                <w:lang w:eastAsia="zh-CN"/>
              </w:rPr>
            </w:pPr>
          </w:p>
        </w:tc>
      </w:tr>
      <w:tr w:rsidR="00CE5FE7" w:rsidRPr="00E062F1" w14:paraId="4B18B73C"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7ED13B6" w14:textId="77777777" w:rsidR="00CE5FE7" w:rsidRPr="00E062F1" w:rsidRDefault="00CE5FE7" w:rsidP="00FF2E71">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6D1A108B" w14:textId="499D5CBC" w:rsidR="00CE5FE7" w:rsidRPr="00E062F1" w:rsidRDefault="00CE5FE7" w:rsidP="00FF2E71">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BF9A620" w14:textId="77777777" w:rsidR="00CE5FE7" w:rsidRPr="00E062F1" w:rsidRDefault="00CE5FE7" w:rsidP="00FF2E71">
            <w:pPr>
              <w:pStyle w:val="TAC"/>
              <w:rPr>
                <w:lang w:eastAsia="zh-CN"/>
              </w:rPr>
            </w:pPr>
            <w:r w:rsidRPr="00E062F1">
              <w:rPr>
                <w:lang w:eastAsia="zh-CN"/>
              </w:rPr>
              <w:t>n41</w:t>
            </w:r>
          </w:p>
        </w:tc>
        <w:tc>
          <w:tcPr>
            <w:tcW w:w="668" w:type="dxa"/>
            <w:tcBorders>
              <w:top w:val="single" w:sz="4" w:space="0" w:color="auto"/>
              <w:left w:val="single" w:sz="4" w:space="0" w:color="auto"/>
              <w:bottom w:val="single" w:sz="4" w:space="0" w:color="auto"/>
              <w:right w:val="single" w:sz="4" w:space="0" w:color="auto"/>
            </w:tcBorders>
            <w:vAlign w:val="center"/>
          </w:tcPr>
          <w:p w14:paraId="5366D664" w14:textId="77777777" w:rsidR="00CE5FE7" w:rsidRPr="00E062F1" w:rsidRDefault="00CE5FE7" w:rsidP="00FF2E71">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2B3BA015"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97912BB"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D06641"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9EF88AD"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5B567A"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1142F0"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7D41C900" w14:textId="77777777" w:rsidR="00CE5FE7" w:rsidRPr="00E062F1" w:rsidRDefault="00CE5FE7" w:rsidP="00FF2E71">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C900B4"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2CF566"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0CF1523"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36A9358"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AA35037" w14:textId="77777777" w:rsidR="00CE5FE7" w:rsidRPr="00E062F1" w:rsidRDefault="00CE5FE7" w:rsidP="00FF2E71">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6492AA0" w14:textId="77777777" w:rsidR="00CE5FE7" w:rsidRPr="00E062F1" w:rsidRDefault="00CE5FE7" w:rsidP="00FF2E71">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F54025"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AACDBE" w14:textId="77777777" w:rsidR="00CE5FE7" w:rsidRPr="00E062F1" w:rsidRDefault="00CE5FE7" w:rsidP="00FF2E71">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9A3C711" w14:textId="77777777" w:rsidR="00CE5FE7" w:rsidRPr="00E062F1" w:rsidRDefault="00CE5FE7" w:rsidP="00FF2E71">
            <w:pPr>
              <w:pStyle w:val="TAC"/>
              <w:rPr>
                <w:lang w:eastAsia="zh-CN"/>
              </w:rPr>
            </w:pPr>
            <w:r w:rsidRPr="00E062F1">
              <w:rPr>
                <w:lang w:eastAsia="zh-CN"/>
              </w:rPr>
              <w:t>0</w:t>
            </w:r>
          </w:p>
        </w:tc>
      </w:tr>
      <w:tr w:rsidR="00CE5FE7" w:rsidRPr="00E062F1" w14:paraId="50A0E732" w14:textId="77777777" w:rsidTr="009D407F">
        <w:trPr>
          <w:trHeight w:val="148"/>
          <w:jc w:val="center"/>
        </w:trPr>
        <w:tc>
          <w:tcPr>
            <w:tcW w:w="1034" w:type="dxa"/>
            <w:vMerge/>
            <w:tcBorders>
              <w:left w:val="single" w:sz="4" w:space="0" w:color="auto"/>
              <w:right w:val="single" w:sz="4" w:space="0" w:color="auto"/>
            </w:tcBorders>
            <w:vAlign w:val="center"/>
          </w:tcPr>
          <w:p w14:paraId="0E3A4D65"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DB7D1F0"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3FFDD182"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75B42AB" w14:textId="77777777" w:rsidR="00CE5FE7" w:rsidRPr="00E062F1" w:rsidRDefault="00CE5FE7" w:rsidP="00FF2E71">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531956D0"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E24485A"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F84F8E"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110D087"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1CB1FF"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E54D4B"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37D2FEED" w14:textId="77777777" w:rsidR="00CE5FE7" w:rsidRPr="00E062F1" w:rsidRDefault="00CE5FE7" w:rsidP="00FF2E71">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8AAB48"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6D9B32F"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BBFD99"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EFCA328"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0C27CC" w14:textId="77777777" w:rsidR="00CE5FE7" w:rsidRPr="00E062F1" w:rsidRDefault="00CE5FE7" w:rsidP="00FF2E71">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65F9705" w14:textId="77777777" w:rsidR="00CE5FE7" w:rsidRPr="00E062F1" w:rsidRDefault="00CE5FE7" w:rsidP="00FF2E71">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C3199D1"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E6E28F"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558E56B3" w14:textId="77777777" w:rsidR="00CE5FE7" w:rsidRPr="00E062F1" w:rsidRDefault="00CE5FE7" w:rsidP="00FF2E71">
            <w:pPr>
              <w:pStyle w:val="TAC"/>
              <w:rPr>
                <w:lang w:eastAsia="zh-CN"/>
              </w:rPr>
            </w:pPr>
          </w:p>
        </w:tc>
      </w:tr>
      <w:tr w:rsidR="00CE5FE7" w:rsidRPr="00E062F1" w14:paraId="7B4A2308" w14:textId="77777777" w:rsidTr="009D407F">
        <w:trPr>
          <w:trHeight w:val="148"/>
          <w:jc w:val="center"/>
        </w:trPr>
        <w:tc>
          <w:tcPr>
            <w:tcW w:w="1034" w:type="dxa"/>
            <w:vMerge/>
            <w:tcBorders>
              <w:left w:val="single" w:sz="4" w:space="0" w:color="auto"/>
              <w:right w:val="single" w:sz="4" w:space="0" w:color="auto"/>
            </w:tcBorders>
            <w:vAlign w:val="center"/>
          </w:tcPr>
          <w:p w14:paraId="47D23EA8"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7BA9689"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7C2DE7F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82A26DD" w14:textId="77777777" w:rsidR="00CE5FE7" w:rsidRPr="00E062F1" w:rsidRDefault="00CE5FE7" w:rsidP="00FF2E71">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54219E43"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8C1501A"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2AAE2B"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F686E5A"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45E5E84"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5CD667"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B9A0F59"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4BB2AE"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12A609"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788588"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3A77936"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E1FF69" w14:textId="77777777" w:rsidR="00CE5FE7" w:rsidRPr="00E062F1" w:rsidRDefault="00CE5FE7" w:rsidP="00FF2E71">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B101D1C" w14:textId="77777777" w:rsidR="00CE5FE7" w:rsidRPr="00E062F1" w:rsidRDefault="00CE5FE7" w:rsidP="00FF2E71">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399D53"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557768"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26D2AD2B" w14:textId="77777777" w:rsidR="00CE5FE7" w:rsidRPr="00E062F1" w:rsidRDefault="00CE5FE7" w:rsidP="00FF2E71">
            <w:pPr>
              <w:pStyle w:val="TAC"/>
              <w:rPr>
                <w:lang w:eastAsia="zh-CN"/>
              </w:rPr>
            </w:pPr>
          </w:p>
        </w:tc>
      </w:tr>
      <w:tr w:rsidR="00CE5FE7" w:rsidRPr="00E062F1" w14:paraId="51152335" w14:textId="77777777" w:rsidTr="009D407F">
        <w:trPr>
          <w:trHeight w:val="148"/>
          <w:jc w:val="center"/>
        </w:trPr>
        <w:tc>
          <w:tcPr>
            <w:tcW w:w="1034" w:type="dxa"/>
            <w:vMerge/>
            <w:tcBorders>
              <w:left w:val="single" w:sz="4" w:space="0" w:color="auto"/>
              <w:right w:val="single" w:sz="4" w:space="0" w:color="auto"/>
            </w:tcBorders>
            <w:vAlign w:val="center"/>
          </w:tcPr>
          <w:p w14:paraId="662EF6FF"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2C66FAD"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01B70DED" w14:textId="77777777" w:rsidR="00CE5FE7" w:rsidRPr="00E062F1" w:rsidRDefault="00CE5FE7" w:rsidP="00FF2E71">
            <w:pPr>
              <w:pStyle w:val="TAC"/>
              <w:rPr>
                <w:lang w:eastAsia="zh-CN"/>
              </w:rPr>
            </w:pPr>
            <w:r w:rsidRPr="00E062F1">
              <w:rPr>
                <w:lang w:eastAsia="zh-CN"/>
              </w:rPr>
              <w:t>n260</w:t>
            </w:r>
          </w:p>
        </w:tc>
        <w:tc>
          <w:tcPr>
            <w:tcW w:w="10701" w:type="dxa"/>
            <w:gridSpan w:val="19"/>
            <w:tcBorders>
              <w:top w:val="single" w:sz="4" w:space="0" w:color="auto"/>
              <w:left w:val="single" w:sz="4" w:space="0" w:color="auto"/>
              <w:right w:val="single" w:sz="4" w:space="0" w:color="auto"/>
            </w:tcBorders>
            <w:vAlign w:val="center"/>
          </w:tcPr>
          <w:p w14:paraId="669DFAE9"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55AFB73B" w14:textId="77777777" w:rsidR="00CE5FE7" w:rsidRPr="00E062F1" w:rsidRDefault="00CE5FE7" w:rsidP="00FF2E71">
            <w:pPr>
              <w:pStyle w:val="TAC"/>
              <w:rPr>
                <w:lang w:eastAsia="zh-CN"/>
              </w:rPr>
            </w:pPr>
          </w:p>
        </w:tc>
      </w:tr>
      <w:tr w:rsidR="00CE5FE7" w:rsidRPr="00E062F1" w14:paraId="77C6B08A"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2F47AC0" w14:textId="77777777" w:rsidR="00CE5FE7" w:rsidRPr="00E062F1" w:rsidRDefault="00CE5FE7" w:rsidP="00FF2E71">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6815F110" w14:textId="34FB6E2A" w:rsidR="00CE5FE7" w:rsidRPr="00E062F1" w:rsidRDefault="00CE5FE7" w:rsidP="00FF2E71">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CCDE06F" w14:textId="77777777" w:rsidR="00CE5FE7" w:rsidRPr="00E062F1" w:rsidRDefault="00CE5FE7" w:rsidP="00FF2E71">
            <w:pPr>
              <w:pStyle w:val="TAC"/>
              <w:rPr>
                <w:lang w:eastAsia="zh-CN"/>
              </w:rPr>
            </w:pPr>
            <w:r w:rsidRPr="00E062F1">
              <w:rPr>
                <w:lang w:eastAsia="zh-CN"/>
              </w:rPr>
              <w:t>n41</w:t>
            </w:r>
          </w:p>
        </w:tc>
        <w:tc>
          <w:tcPr>
            <w:tcW w:w="668" w:type="dxa"/>
            <w:tcBorders>
              <w:top w:val="single" w:sz="4" w:space="0" w:color="auto"/>
              <w:left w:val="single" w:sz="4" w:space="0" w:color="auto"/>
              <w:bottom w:val="single" w:sz="4" w:space="0" w:color="auto"/>
              <w:right w:val="single" w:sz="4" w:space="0" w:color="auto"/>
            </w:tcBorders>
            <w:vAlign w:val="center"/>
          </w:tcPr>
          <w:p w14:paraId="7127D232" w14:textId="77777777" w:rsidR="00CE5FE7" w:rsidRPr="00E062F1" w:rsidRDefault="00CE5FE7" w:rsidP="00FF2E71">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1FB7BA22"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66C6877"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F08D52"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26A78CE"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A92D89"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A44AB2D"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07679EFD" w14:textId="77777777" w:rsidR="00CE5FE7" w:rsidRPr="00E062F1" w:rsidRDefault="00CE5FE7" w:rsidP="00FF2E71">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4B07E2"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7A36E1"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5981E0C"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7C570B4"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C8161AA" w14:textId="77777777" w:rsidR="00CE5FE7" w:rsidRPr="00E062F1" w:rsidRDefault="00CE5FE7" w:rsidP="00FF2E71">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A8C7A0B" w14:textId="77777777" w:rsidR="00CE5FE7" w:rsidRPr="00E062F1" w:rsidRDefault="00CE5FE7" w:rsidP="00FF2E71">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A32D62F"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4F88E9" w14:textId="77777777" w:rsidR="00CE5FE7" w:rsidRPr="00E062F1" w:rsidRDefault="00CE5FE7" w:rsidP="00FF2E71">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544498F" w14:textId="77777777" w:rsidR="00CE5FE7" w:rsidRPr="00E062F1" w:rsidRDefault="00CE5FE7" w:rsidP="00FF2E71">
            <w:pPr>
              <w:pStyle w:val="TAC"/>
              <w:rPr>
                <w:lang w:eastAsia="zh-CN"/>
              </w:rPr>
            </w:pPr>
            <w:r w:rsidRPr="00E062F1">
              <w:rPr>
                <w:lang w:eastAsia="zh-CN"/>
              </w:rPr>
              <w:t>0</w:t>
            </w:r>
          </w:p>
        </w:tc>
      </w:tr>
      <w:tr w:rsidR="00CE5FE7" w:rsidRPr="00E062F1" w14:paraId="3A935E29" w14:textId="77777777" w:rsidTr="009D407F">
        <w:trPr>
          <w:trHeight w:val="148"/>
          <w:jc w:val="center"/>
        </w:trPr>
        <w:tc>
          <w:tcPr>
            <w:tcW w:w="1034" w:type="dxa"/>
            <w:vMerge/>
            <w:tcBorders>
              <w:left w:val="single" w:sz="4" w:space="0" w:color="auto"/>
              <w:right w:val="single" w:sz="4" w:space="0" w:color="auto"/>
            </w:tcBorders>
            <w:vAlign w:val="center"/>
          </w:tcPr>
          <w:p w14:paraId="1C6F83D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D2088C4"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642BCEF9"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FB00563" w14:textId="77777777" w:rsidR="00CE5FE7" w:rsidRPr="00E062F1" w:rsidRDefault="00CE5FE7" w:rsidP="00FF2E71">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1ECBAC7D"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6A50544"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C7AA9E"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DE9299F"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EE7169"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8188E9"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766E1C39" w14:textId="77777777" w:rsidR="00CE5FE7" w:rsidRPr="00E062F1" w:rsidRDefault="00CE5FE7" w:rsidP="00FF2E71">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93D9EC7"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014409"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9BDDF7"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19F3E9F"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5323733" w14:textId="77777777" w:rsidR="00CE5FE7" w:rsidRPr="00E062F1" w:rsidRDefault="00CE5FE7" w:rsidP="00FF2E71">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27C6668" w14:textId="77777777" w:rsidR="00CE5FE7" w:rsidRPr="00E062F1" w:rsidRDefault="00CE5FE7" w:rsidP="00FF2E71">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719D8A"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B59756"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2F7BC723" w14:textId="77777777" w:rsidR="00CE5FE7" w:rsidRPr="00E062F1" w:rsidRDefault="00CE5FE7" w:rsidP="00FF2E71">
            <w:pPr>
              <w:pStyle w:val="TAC"/>
              <w:rPr>
                <w:lang w:eastAsia="zh-CN"/>
              </w:rPr>
            </w:pPr>
          </w:p>
        </w:tc>
      </w:tr>
      <w:tr w:rsidR="00CE5FE7" w:rsidRPr="00E062F1" w14:paraId="67E87006" w14:textId="77777777" w:rsidTr="009D407F">
        <w:trPr>
          <w:trHeight w:val="148"/>
          <w:jc w:val="center"/>
        </w:trPr>
        <w:tc>
          <w:tcPr>
            <w:tcW w:w="1034" w:type="dxa"/>
            <w:vMerge/>
            <w:tcBorders>
              <w:left w:val="single" w:sz="4" w:space="0" w:color="auto"/>
              <w:right w:val="single" w:sz="4" w:space="0" w:color="auto"/>
            </w:tcBorders>
            <w:vAlign w:val="center"/>
          </w:tcPr>
          <w:p w14:paraId="4290199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D31C53D"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69688EC6"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B3A250F" w14:textId="77777777" w:rsidR="00CE5FE7" w:rsidRPr="00E062F1" w:rsidRDefault="00CE5FE7" w:rsidP="00FF2E71">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30AC9634"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80B1624"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5D4756"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1866310"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935F30"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B7905F"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02A87D7"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AA42B6"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CE007B"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F549A5"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2172C6A"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E0FA072" w14:textId="77777777" w:rsidR="00CE5FE7" w:rsidRPr="00E062F1" w:rsidRDefault="00CE5FE7" w:rsidP="00FF2E71">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88B0941" w14:textId="77777777" w:rsidR="00CE5FE7" w:rsidRPr="00E062F1" w:rsidRDefault="00CE5FE7" w:rsidP="00FF2E71">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EF0CA3"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C46CCE"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6B8EFF63" w14:textId="77777777" w:rsidR="00CE5FE7" w:rsidRPr="00E062F1" w:rsidRDefault="00CE5FE7" w:rsidP="00FF2E71">
            <w:pPr>
              <w:pStyle w:val="TAC"/>
              <w:rPr>
                <w:lang w:eastAsia="zh-CN"/>
              </w:rPr>
            </w:pPr>
          </w:p>
        </w:tc>
      </w:tr>
      <w:tr w:rsidR="00CE5FE7" w:rsidRPr="00E062F1" w14:paraId="0BD37D83" w14:textId="77777777" w:rsidTr="009D407F">
        <w:trPr>
          <w:trHeight w:val="148"/>
          <w:jc w:val="center"/>
        </w:trPr>
        <w:tc>
          <w:tcPr>
            <w:tcW w:w="1034" w:type="dxa"/>
            <w:vMerge/>
            <w:tcBorders>
              <w:left w:val="single" w:sz="4" w:space="0" w:color="auto"/>
              <w:right w:val="single" w:sz="4" w:space="0" w:color="auto"/>
            </w:tcBorders>
            <w:vAlign w:val="center"/>
          </w:tcPr>
          <w:p w14:paraId="5B1E8825"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D59D7D9"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3ABA6298" w14:textId="77777777" w:rsidR="00CE5FE7" w:rsidRPr="00E062F1" w:rsidRDefault="00CE5FE7" w:rsidP="00FF2E71">
            <w:pPr>
              <w:pStyle w:val="TAC"/>
              <w:rPr>
                <w:lang w:eastAsia="zh-CN"/>
              </w:rPr>
            </w:pPr>
            <w:r w:rsidRPr="00E062F1">
              <w:rPr>
                <w:lang w:eastAsia="zh-CN"/>
              </w:rPr>
              <w:t>n260</w:t>
            </w:r>
          </w:p>
        </w:tc>
        <w:tc>
          <w:tcPr>
            <w:tcW w:w="10701" w:type="dxa"/>
            <w:gridSpan w:val="19"/>
            <w:tcBorders>
              <w:top w:val="single" w:sz="4" w:space="0" w:color="auto"/>
              <w:left w:val="single" w:sz="4" w:space="0" w:color="auto"/>
              <w:right w:val="single" w:sz="4" w:space="0" w:color="auto"/>
            </w:tcBorders>
            <w:vAlign w:val="center"/>
          </w:tcPr>
          <w:p w14:paraId="1B6534FE"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14AEAA99" w14:textId="77777777" w:rsidR="00CE5FE7" w:rsidRPr="00E062F1" w:rsidRDefault="00CE5FE7" w:rsidP="00FF2E71">
            <w:pPr>
              <w:pStyle w:val="TAC"/>
              <w:rPr>
                <w:lang w:eastAsia="zh-CN"/>
              </w:rPr>
            </w:pPr>
          </w:p>
        </w:tc>
      </w:tr>
      <w:tr w:rsidR="00CE5FE7" w:rsidRPr="00E062F1" w14:paraId="5E84F0BF"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B82BA78" w14:textId="77777777" w:rsidR="00CE5FE7" w:rsidRPr="00E062F1" w:rsidRDefault="00CE5FE7" w:rsidP="00FF2E71">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71386A0D" w14:textId="2CBE213E" w:rsidR="00CE5FE7" w:rsidRPr="00E062F1" w:rsidRDefault="00CE5FE7" w:rsidP="00FF2E71">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C497A79" w14:textId="77777777" w:rsidR="00CE5FE7" w:rsidRPr="00E062F1" w:rsidRDefault="00CE5FE7" w:rsidP="00FF2E71">
            <w:pPr>
              <w:pStyle w:val="TAC"/>
              <w:rPr>
                <w:lang w:eastAsia="zh-CN"/>
              </w:rPr>
            </w:pPr>
            <w:r w:rsidRPr="00E062F1">
              <w:rPr>
                <w:lang w:eastAsia="zh-CN"/>
              </w:rPr>
              <w:t>n41</w:t>
            </w:r>
          </w:p>
        </w:tc>
        <w:tc>
          <w:tcPr>
            <w:tcW w:w="668" w:type="dxa"/>
            <w:tcBorders>
              <w:top w:val="single" w:sz="4" w:space="0" w:color="auto"/>
              <w:left w:val="single" w:sz="4" w:space="0" w:color="auto"/>
              <w:bottom w:val="single" w:sz="4" w:space="0" w:color="auto"/>
              <w:right w:val="single" w:sz="4" w:space="0" w:color="auto"/>
            </w:tcBorders>
            <w:vAlign w:val="center"/>
          </w:tcPr>
          <w:p w14:paraId="49EC3046" w14:textId="77777777" w:rsidR="00CE5FE7" w:rsidRPr="00E062F1" w:rsidRDefault="00CE5FE7" w:rsidP="00FF2E71">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0504CFBD"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4A24520"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42B0B3"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9816EDD"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86D1BB"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28B2AD"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45B8EA3" w14:textId="77777777" w:rsidR="00CE5FE7" w:rsidRPr="00E062F1" w:rsidRDefault="00CE5FE7" w:rsidP="00FF2E71">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77BF5EF"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9688D2"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F0BC690"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1CD8032"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3BBB7A2" w14:textId="77777777" w:rsidR="00CE5FE7" w:rsidRPr="00E062F1" w:rsidRDefault="00CE5FE7" w:rsidP="00FF2E71">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380A7E9" w14:textId="77777777" w:rsidR="00CE5FE7" w:rsidRPr="00E062F1" w:rsidRDefault="00CE5FE7" w:rsidP="00FF2E71">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B648E5"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175C52" w14:textId="77777777" w:rsidR="00CE5FE7" w:rsidRPr="00E062F1" w:rsidRDefault="00CE5FE7" w:rsidP="00FF2E71">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83D9B8B" w14:textId="77777777" w:rsidR="00CE5FE7" w:rsidRPr="00E062F1" w:rsidRDefault="00CE5FE7" w:rsidP="00FF2E71">
            <w:pPr>
              <w:pStyle w:val="TAC"/>
              <w:rPr>
                <w:lang w:eastAsia="zh-CN"/>
              </w:rPr>
            </w:pPr>
            <w:r w:rsidRPr="00E062F1">
              <w:rPr>
                <w:lang w:eastAsia="zh-CN"/>
              </w:rPr>
              <w:t>0</w:t>
            </w:r>
          </w:p>
        </w:tc>
      </w:tr>
      <w:tr w:rsidR="00CE5FE7" w:rsidRPr="00E062F1" w14:paraId="066CAACB" w14:textId="77777777" w:rsidTr="009D407F">
        <w:trPr>
          <w:trHeight w:val="148"/>
          <w:jc w:val="center"/>
        </w:trPr>
        <w:tc>
          <w:tcPr>
            <w:tcW w:w="1034" w:type="dxa"/>
            <w:vMerge/>
            <w:tcBorders>
              <w:left w:val="single" w:sz="4" w:space="0" w:color="auto"/>
              <w:right w:val="single" w:sz="4" w:space="0" w:color="auto"/>
            </w:tcBorders>
            <w:vAlign w:val="center"/>
          </w:tcPr>
          <w:p w14:paraId="2D14B3A4"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E3C75C5"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407EBC37"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90765EB" w14:textId="77777777" w:rsidR="00CE5FE7" w:rsidRPr="00E062F1" w:rsidRDefault="00CE5FE7" w:rsidP="00FF2E71">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0BDDBD58"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4B58BB2"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BD0461"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55DD97A"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6CE7CC"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056C15"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3010157B" w14:textId="77777777" w:rsidR="00CE5FE7" w:rsidRPr="00E062F1" w:rsidRDefault="00CE5FE7" w:rsidP="00FF2E71">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414DDD5"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8F1F86"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B94E4B"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FFD5B54"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A57551" w14:textId="77777777" w:rsidR="00CE5FE7" w:rsidRPr="00E062F1" w:rsidRDefault="00CE5FE7" w:rsidP="00FF2E71">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792690F" w14:textId="77777777" w:rsidR="00CE5FE7" w:rsidRPr="00E062F1" w:rsidRDefault="00CE5FE7" w:rsidP="00FF2E71">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D54CFA"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F6D535"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1B5E298C" w14:textId="77777777" w:rsidR="00CE5FE7" w:rsidRPr="00E062F1" w:rsidRDefault="00CE5FE7" w:rsidP="00FF2E71">
            <w:pPr>
              <w:pStyle w:val="TAC"/>
              <w:rPr>
                <w:lang w:eastAsia="zh-CN"/>
              </w:rPr>
            </w:pPr>
          </w:p>
        </w:tc>
      </w:tr>
      <w:tr w:rsidR="00CE5FE7" w:rsidRPr="00E062F1" w14:paraId="5A63C8B0" w14:textId="77777777" w:rsidTr="009D407F">
        <w:trPr>
          <w:trHeight w:val="148"/>
          <w:jc w:val="center"/>
        </w:trPr>
        <w:tc>
          <w:tcPr>
            <w:tcW w:w="1034" w:type="dxa"/>
            <w:vMerge/>
            <w:tcBorders>
              <w:left w:val="single" w:sz="4" w:space="0" w:color="auto"/>
              <w:right w:val="single" w:sz="4" w:space="0" w:color="auto"/>
            </w:tcBorders>
            <w:vAlign w:val="center"/>
          </w:tcPr>
          <w:p w14:paraId="11E0D37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91C312C"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49975BB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EA7847B" w14:textId="77777777" w:rsidR="00CE5FE7" w:rsidRPr="00E062F1" w:rsidRDefault="00CE5FE7" w:rsidP="00FF2E71">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0B923136"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276A5E2"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C68A99"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7BFCB9B"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3F2B061"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65667B"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D197670"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4E1AD55"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C37F73"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FD5C5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0CCF963"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287F4C7" w14:textId="77777777" w:rsidR="00CE5FE7" w:rsidRPr="00E062F1" w:rsidRDefault="00CE5FE7" w:rsidP="00FF2E71">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4C63768" w14:textId="77777777" w:rsidR="00CE5FE7" w:rsidRPr="00E062F1" w:rsidRDefault="00CE5FE7" w:rsidP="00FF2E71">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4864B3"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C11A7"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504DF95A" w14:textId="77777777" w:rsidR="00CE5FE7" w:rsidRPr="00E062F1" w:rsidRDefault="00CE5FE7" w:rsidP="00FF2E71">
            <w:pPr>
              <w:pStyle w:val="TAC"/>
              <w:rPr>
                <w:lang w:eastAsia="zh-CN"/>
              </w:rPr>
            </w:pPr>
          </w:p>
        </w:tc>
      </w:tr>
      <w:tr w:rsidR="00CE5FE7" w:rsidRPr="00E062F1" w14:paraId="3A09B2C1" w14:textId="77777777" w:rsidTr="009D407F">
        <w:trPr>
          <w:trHeight w:val="148"/>
          <w:jc w:val="center"/>
        </w:trPr>
        <w:tc>
          <w:tcPr>
            <w:tcW w:w="1034" w:type="dxa"/>
            <w:vMerge/>
            <w:tcBorders>
              <w:left w:val="single" w:sz="4" w:space="0" w:color="auto"/>
              <w:right w:val="single" w:sz="4" w:space="0" w:color="auto"/>
            </w:tcBorders>
            <w:vAlign w:val="center"/>
          </w:tcPr>
          <w:p w14:paraId="4116DD5B"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536C899"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41BA5592" w14:textId="77777777" w:rsidR="00CE5FE7" w:rsidRPr="00E062F1" w:rsidRDefault="00CE5FE7" w:rsidP="00FF2E71">
            <w:pPr>
              <w:pStyle w:val="TAC"/>
              <w:rPr>
                <w:lang w:eastAsia="zh-CN"/>
              </w:rPr>
            </w:pPr>
            <w:r w:rsidRPr="00E062F1">
              <w:rPr>
                <w:lang w:eastAsia="zh-CN"/>
              </w:rPr>
              <w:t>n260</w:t>
            </w:r>
          </w:p>
        </w:tc>
        <w:tc>
          <w:tcPr>
            <w:tcW w:w="10701" w:type="dxa"/>
            <w:gridSpan w:val="19"/>
            <w:tcBorders>
              <w:top w:val="single" w:sz="4" w:space="0" w:color="auto"/>
              <w:left w:val="single" w:sz="4" w:space="0" w:color="auto"/>
              <w:right w:val="single" w:sz="4" w:space="0" w:color="auto"/>
            </w:tcBorders>
            <w:vAlign w:val="center"/>
          </w:tcPr>
          <w:p w14:paraId="2471A087"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36281065" w14:textId="77777777" w:rsidR="00CE5FE7" w:rsidRPr="00E062F1" w:rsidRDefault="00CE5FE7" w:rsidP="00FF2E71">
            <w:pPr>
              <w:pStyle w:val="TAC"/>
              <w:rPr>
                <w:lang w:eastAsia="zh-CN"/>
              </w:rPr>
            </w:pPr>
          </w:p>
        </w:tc>
      </w:tr>
      <w:tr w:rsidR="00BD1835" w:rsidRPr="00E062F1" w14:paraId="0BBC4C66"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11B7B92" w14:textId="20874F6C" w:rsidR="00BD1835" w:rsidRPr="00E062F1" w:rsidRDefault="00BD1835" w:rsidP="00BD1835">
            <w:pPr>
              <w:pStyle w:val="TAC"/>
            </w:pPr>
            <w:r w:rsidRPr="00E062F1">
              <w:t>CA_n</w:t>
            </w:r>
            <w:r w:rsidRPr="00E062F1">
              <w:rPr>
                <w:lang w:eastAsia="zh-CN"/>
              </w:rPr>
              <w:t>41C</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14:paraId="36604145" w14:textId="17D6E9DA" w:rsidR="00BD1835" w:rsidRPr="00E062F1" w:rsidRDefault="00BD1835" w:rsidP="00BD1835">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25B4B482" w14:textId="22830802" w:rsidR="00BD1835" w:rsidRPr="00E062F1" w:rsidRDefault="00BD1835" w:rsidP="00BD1835">
            <w:pPr>
              <w:pStyle w:val="TAC"/>
              <w:rPr>
                <w:lang w:eastAsia="zh-CN"/>
              </w:rPr>
            </w:pPr>
            <w:r w:rsidRPr="00E062F1">
              <w:rPr>
                <w:lang w:eastAsia="zh-CN"/>
              </w:rPr>
              <w:t>n41</w:t>
            </w:r>
          </w:p>
        </w:tc>
        <w:tc>
          <w:tcPr>
            <w:tcW w:w="10701" w:type="dxa"/>
            <w:gridSpan w:val="19"/>
            <w:vMerge w:val="restart"/>
            <w:tcBorders>
              <w:top w:val="single" w:sz="4" w:space="0" w:color="auto"/>
              <w:left w:val="single" w:sz="4" w:space="0" w:color="auto"/>
              <w:right w:val="single" w:sz="4" w:space="0" w:color="auto"/>
            </w:tcBorders>
            <w:vAlign w:val="center"/>
          </w:tcPr>
          <w:p w14:paraId="207D9ACC" w14:textId="7017B9B9" w:rsidR="00BD1835" w:rsidRPr="004129CA" w:rsidRDefault="00BD1835" w:rsidP="00BD183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DA84719" w14:textId="1FD34C81" w:rsidR="00BD1835" w:rsidRPr="00E062F1" w:rsidRDefault="00BD1835" w:rsidP="00BD1835">
            <w:pPr>
              <w:pStyle w:val="TAC"/>
              <w:rPr>
                <w:lang w:eastAsia="zh-CN"/>
              </w:rPr>
            </w:pPr>
            <w:r w:rsidRPr="00E062F1">
              <w:rPr>
                <w:lang w:eastAsia="zh-CN"/>
              </w:rPr>
              <w:t>0</w:t>
            </w:r>
          </w:p>
        </w:tc>
      </w:tr>
      <w:tr w:rsidR="00BD1835" w:rsidRPr="00E062F1" w14:paraId="32A33BF2" w14:textId="77777777" w:rsidTr="009D407F">
        <w:trPr>
          <w:trHeight w:val="260"/>
          <w:jc w:val="center"/>
        </w:trPr>
        <w:tc>
          <w:tcPr>
            <w:tcW w:w="1034" w:type="dxa"/>
            <w:vMerge/>
            <w:tcBorders>
              <w:left w:val="single" w:sz="4" w:space="0" w:color="auto"/>
              <w:bottom w:val="single" w:sz="4" w:space="0" w:color="auto"/>
              <w:right w:val="single" w:sz="4" w:space="0" w:color="auto"/>
            </w:tcBorders>
            <w:vAlign w:val="center"/>
          </w:tcPr>
          <w:p w14:paraId="51CB8F04" w14:textId="77777777" w:rsidR="00BD1835" w:rsidRPr="00E062F1" w:rsidRDefault="00BD1835" w:rsidP="00BD1835">
            <w:pPr>
              <w:pStyle w:val="TAC"/>
            </w:pPr>
          </w:p>
        </w:tc>
        <w:tc>
          <w:tcPr>
            <w:tcW w:w="1034" w:type="dxa"/>
            <w:vMerge/>
            <w:tcBorders>
              <w:left w:val="single" w:sz="4" w:space="0" w:color="auto"/>
              <w:bottom w:val="single" w:sz="4" w:space="0" w:color="auto"/>
              <w:right w:val="single" w:sz="4" w:space="0" w:color="auto"/>
            </w:tcBorders>
            <w:vAlign w:val="center"/>
          </w:tcPr>
          <w:p w14:paraId="093A5B82" w14:textId="77777777" w:rsidR="00BD1835" w:rsidRPr="00E062F1" w:rsidRDefault="00BD1835" w:rsidP="00BD1835">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1ED52F8B" w14:textId="01FE9CD5" w:rsidR="00BD1835" w:rsidRPr="00E062F1" w:rsidRDefault="00BD1835" w:rsidP="00BD1835">
            <w:pPr>
              <w:pStyle w:val="TAC"/>
              <w:rPr>
                <w:lang w:eastAsia="zh-CN"/>
              </w:rPr>
            </w:pPr>
            <w:r w:rsidRPr="00E062F1">
              <w:rPr>
                <w:lang w:eastAsia="zh-CN"/>
              </w:rPr>
              <w:t>n260</w:t>
            </w:r>
          </w:p>
        </w:tc>
        <w:tc>
          <w:tcPr>
            <w:tcW w:w="10701" w:type="dxa"/>
            <w:gridSpan w:val="19"/>
            <w:vMerge/>
            <w:tcBorders>
              <w:left w:val="single" w:sz="4" w:space="0" w:color="auto"/>
              <w:bottom w:val="single" w:sz="4" w:space="0" w:color="auto"/>
              <w:right w:val="single" w:sz="4" w:space="0" w:color="auto"/>
            </w:tcBorders>
            <w:vAlign w:val="center"/>
          </w:tcPr>
          <w:p w14:paraId="6F87336B" w14:textId="4F720AF4" w:rsidR="00BD1835" w:rsidRPr="004129CA" w:rsidRDefault="00BD1835" w:rsidP="00BD1835">
            <w:pPr>
              <w:pStyle w:val="TAC"/>
              <w:rPr>
                <w:rFonts w:cs="Arial"/>
              </w:rPr>
            </w:pPr>
          </w:p>
        </w:tc>
        <w:tc>
          <w:tcPr>
            <w:tcW w:w="749" w:type="dxa"/>
            <w:vMerge/>
            <w:tcBorders>
              <w:left w:val="single" w:sz="4" w:space="0" w:color="auto"/>
              <w:bottom w:val="single" w:sz="4" w:space="0" w:color="auto"/>
              <w:right w:val="single" w:sz="4" w:space="0" w:color="auto"/>
            </w:tcBorders>
            <w:vAlign w:val="center"/>
          </w:tcPr>
          <w:p w14:paraId="30CC8F53" w14:textId="77777777" w:rsidR="00BD1835" w:rsidRPr="00E062F1" w:rsidRDefault="00BD1835" w:rsidP="00BD1835">
            <w:pPr>
              <w:pStyle w:val="TAC"/>
              <w:rPr>
                <w:lang w:eastAsia="zh-CN"/>
              </w:rPr>
            </w:pPr>
          </w:p>
        </w:tc>
      </w:tr>
      <w:tr w:rsidR="00BD1835" w:rsidRPr="00E062F1" w14:paraId="70C99BAB" w14:textId="77777777" w:rsidTr="009D407F">
        <w:trPr>
          <w:trHeight w:val="125"/>
          <w:jc w:val="center"/>
        </w:trPr>
        <w:tc>
          <w:tcPr>
            <w:tcW w:w="1034" w:type="dxa"/>
            <w:vMerge w:val="restart"/>
            <w:tcBorders>
              <w:left w:val="single" w:sz="4" w:space="0" w:color="auto"/>
              <w:right w:val="single" w:sz="4" w:space="0" w:color="auto"/>
            </w:tcBorders>
            <w:vAlign w:val="center"/>
          </w:tcPr>
          <w:p w14:paraId="576A7EC4" w14:textId="17CEE56D" w:rsidR="00BD1835" w:rsidRPr="00E062F1" w:rsidRDefault="00BD1835" w:rsidP="00BD1835">
            <w:pPr>
              <w:pStyle w:val="TAC"/>
            </w:pPr>
            <w:r w:rsidRPr="00E062F1">
              <w:t>CA_n</w:t>
            </w:r>
            <w:r w:rsidRPr="00E062F1">
              <w:rPr>
                <w:lang w:eastAsia="zh-CN"/>
              </w:rPr>
              <w:t>41C</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14:paraId="2B8E19A5" w14:textId="1C68F5F0" w:rsidR="00BD1835" w:rsidRPr="00E062F1" w:rsidRDefault="00BD1835" w:rsidP="00BD1835">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057A8CC3" w14:textId="2E4B5E2F" w:rsidR="00BD1835" w:rsidRPr="00E062F1" w:rsidRDefault="00BD1835" w:rsidP="00BD1835">
            <w:pPr>
              <w:pStyle w:val="TAC"/>
            </w:pPr>
            <w:r w:rsidRPr="00E062F1">
              <w:rPr>
                <w:lang w:eastAsia="zh-CN"/>
              </w:rPr>
              <w:t>n41</w:t>
            </w:r>
          </w:p>
        </w:tc>
        <w:tc>
          <w:tcPr>
            <w:tcW w:w="10701" w:type="dxa"/>
            <w:gridSpan w:val="19"/>
            <w:vMerge w:val="restart"/>
            <w:tcBorders>
              <w:top w:val="single" w:sz="4" w:space="0" w:color="auto"/>
              <w:left w:val="single" w:sz="4" w:space="0" w:color="auto"/>
              <w:right w:val="single" w:sz="4" w:space="0" w:color="auto"/>
            </w:tcBorders>
            <w:vAlign w:val="center"/>
          </w:tcPr>
          <w:p w14:paraId="4976C2B2" w14:textId="593CE139" w:rsidR="00BD1835" w:rsidRPr="004129CA" w:rsidRDefault="00BD1835" w:rsidP="00BD1835">
            <w:pPr>
              <w:pStyle w:val="TAC"/>
              <w:rPr>
                <w:rFonts w:eastAsia="Yu Mincho"/>
              </w:rPr>
            </w:pPr>
          </w:p>
        </w:tc>
        <w:tc>
          <w:tcPr>
            <w:tcW w:w="749" w:type="dxa"/>
            <w:vMerge w:val="restart"/>
            <w:tcBorders>
              <w:left w:val="single" w:sz="4" w:space="0" w:color="auto"/>
              <w:right w:val="single" w:sz="4" w:space="0" w:color="auto"/>
            </w:tcBorders>
            <w:vAlign w:val="center"/>
          </w:tcPr>
          <w:p w14:paraId="6C1806CB" w14:textId="7914CEB8" w:rsidR="00BD1835" w:rsidRPr="00E062F1" w:rsidRDefault="00BD1835" w:rsidP="00BD1835">
            <w:pPr>
              <w:pStyle w:val="TAC"/>
              <w:rPr>
                <w:lang w:eastAsia="zh-CN"/>
              </w:rPr>
            </w:pPr>
            <w:r w:rsidRPr="00E062F1">
              <w:rPr>
                <w:lang w:eastAsia="zh-CN"/>
              </w:rPr>
              <w:t>0</w:t>
            </w:r>
          </w:p>
        </w:tc>
      </w:tr>
      <w:tr w:rsidR="00BD1835" w:rsidRPr="00E062F1" w14:paraId="2A3D2ABA"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0165EE21" w14:textId="77777777" w:rsidR="00BD1835" w:rsidRPr="00E062F1" w:rsidRDefault="00BD1835" w:rsidP="00BD1835">
            <w:pPr>
              <w:pStyle w:val="TAC"/>
            </w:pPr>
          </w:p>
        </w:tc>
        <w:tc>
          <w:tcPr>
            <w:tcW w:w="1034" w:type="dxa"/>
            <w:vMerge/>
            <w:tcBorders>
              <w:left w:val="single" w:sz="4" w:space="0" w:color="auto"/>
              <w:bottom w:val="single" w:sz="4" w:space="0" w:color="auto"/>
              <w:right w:val="single" w:sz="4" w:space="0" w:color="auto"/>
            </w:tcBorders>
            <w:vAlign w:val="center"/>
          </w:tcPr>
          <w:p w14:paraId="3E6D16F8" w14:textId="77777777" w:rsidR="00BD1835" w:rsidRPr="00E062F1" w:rsidRDefault="00BD1835" w:rsidP="00BD1835">
            <w:pPr>
              <w:pStyle w:val="TAC"/>
            </w:pPr>
          </w:p>
        </w:tc>
        <w:tc>
          <w:tcPr>
            <w:tcW w:w="746" w:type="dxa"/>
            <w:tcBorders>
              <w:left w:val="single" w:sz="4" w:space="0" w:color="auto"/>
              <w:bottom w:val="single" w:sz="4" w:space="0" w:color="auto"/>
              <w:right w:val="single" w:sz="4" w:space="0" w:color="auto"/>
            </w:tcBorders>
            <w:vAlign w:val="center"/>
          </w:tcPr>
          <w:p w14:paraId="7A16FDA9" w14:textId="77443221" w:rsidR="00BD1835" w:rsidRPr="00E062F1" w:rsidRDefault="00BD1835" w:rsidP="00BD1835">
            <w:pPr>
              <w:pStyle w:val="TAC"/>
            </w:pPr>
            <w:r w:rsidRPr="00E062F1">
              <w:rPr>
                <w:lang w:eastAsia="zh-CN"/>
              </w:rPr>
              <w:t>n260</w:t>
            </w:r>
          </w:p>
        </w:tc>
        <w:tc>
          <w:tcPr>
            <w:tcW w:w="10701" w:type="dxa"/>
            <w:gridSpan w:val="19"/>
            <w:vMerge/>
            <w:tcBorders>
              <w:left w:val="single" w:sz="4" w:space="0" w:color="auto"/>
              <w:bottom w:val="single" w:sz="4" w:space="0" w:color="auto"/>
              <w:right w:val="single" w:sz="4" w:space="0" w:color="auto"/>
            </w:tcBorders>
            <w:vAlign w:val="center"/>
          </w:tcPr>
          <w:p w14:paraId="5F0E3255" w14:textId="667053CC" w:rsidR="00BD1835" w:rsidRPr="00E062F1" w:rsidRDefault="00BD1835" w:rsidP="00BD1835">
            <w:pPr>
              <w:pStyle w:val="TAC"/>
              <w:rPr>
                <w:rFonts w:eastAsia="Yu Mincho"/>
              </w:rPr>
            </w:pPr>
          </w:p>
        </w:tc>
        <w:tc>
          <w:tcPr>
            <w:tcW w:w="749" w:type="dxa"/>
            <w:vMerge/>
            <w:tcBorders>
              <w:left w:val="single" w:sz="4" w:space="0" w:color="auto"/>
              <w:bottom w:val="single" w:sz="4" w:space="0" w:color="auto"/>
              <w:right w:val="single" w:sz="4" w:space="0" w:color="auto"/>
            </w:tcBorders>
            <w:vAlign w:val="center"/>
          </w:tcPr>
          <w:p w14:paraId="3EADBD1F" w14:textId="77777777" w:rsidR="00BD1835" w:rsidRPr="00E062F1" w:rsidRDefault="00BD1835" w:rsidP="00BD1835">
            <w:pPr>
              <w:pStyle w:val="TAC"/>
              <w:rPr>
                <w:lang w:eastAsia="zh-CN"/>
              </w:rPr>
            </w:pPr>
          </w:p>
        </w:tc>
      </w:tr>
      <w:tr w:rsidR="00BD1835" w:rsidRPr="00E062F1" w14:paraId="5DB95830"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79CDA98" w14:textId="77777777" w:rsidR="00BD1835" w:rsidRPr="00E062F1" w:rsidRDefault="00BD1835" w:rsidP="00BD1835">
            <w:pPr>
              <w:pStyle w:val="TAC"/>
            </w:pPr>
            <w:r w:rsidRPr="00E062F1">
              <w:t>CA_n</w:t>
            </w:r>
            <w:r w:rsidRPr="00E062F1">
              <w:rPr>
                <w:lang w:eastAsia="zh-CN"/>
              </w:rPr>
              <w:t>41(2A)</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14:paraId="277AB577" w14:textId="0F991AA8" w:rsidR="00BD1835" w:rsidRPr="00E062F1" w:rsidRDefault="00BD1835" w:rsidP="00BD1835">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29904B35" w14:textId="77777777" w:rsidR="00BD1835" w:rsidRPr="00E062F1" w:rsidRDefault="00BD1835" w:rsidP="00BD1835">
            <w:pPr>
              <w:pStyle w:val="TAC"/>
              <w:rPr>
                <w:lang w:eastAsia="zh-CN"/>
              </w:rPr>
            </w:pPr>
            <w:r w:rsidRPr="00E062F1">
              <w:rPr>
                <w:lang w:eastAsia="zh-CN"/>
              </w:rPr>
              <w:t>n41</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1FA1F3D7" w14:textId="77777777" w:rsidR="00BD1835" w:rsidRPr="00E062F1" w:rsidRDefault="00BD1835" w:rsidP="00BD1835">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14:paraId="231452CD" w14:textId="77777777" w:rsidR="00BD1835" w:rsidRPr="00E062F1" w:rsidRDefault="00BD1835" w:rsidP="00BD1835">
            <w:pPr>
              <w:pStyle w:val="TAC"/>
              <w:rPr>
                <w:lang w:eastAsia="zh-CN"/>
              </w:rPr>
            </w:pPr>
            <w:r w:rsidRPr="00E062F1">
              <w:rPr>
                <w:lang w:eastAsia="zh-CN"/>
              </w:rPr>
              <w:t>0</w:t>
            </w:r>
          </w:p>
        </w:tc>
      </w:tr>
      <w:tr w:rsidR="00BD1835" w:rsidRPr="00E062F1" w14:paraId="06BAEEE8" w14:textId="77777777" w:rsidTr="009D407F">
        <w:trPr>
          <w:trHeight w:val="125"/>
          <w:jc w:val="center"/>
        </w:trPr>
        <w:tc>
          <w:tcPr>
            <w:tcW w:w="1034" w:type="dxa"/>
            <w:vMerge/>
            <w:tcBorders>
              <w:left w:val="single" w:sz="4" w:space="0" w:color="auto"/>
              <w:right w:val="single" w:sz="4" w:space="0" w:color="auto"/>
            </w:tcBorders>
            <w:vAlign w:val="center"/>
          </w:tcPr>
          <w:p w14:paraId="2A7921D9" w14:textId="77777777" w:rsidR="00BD1835" w:rsidRPr="00E062F1" w:rsidRDefault="00BD1835" w:rsidP="00BD1835">
            <w:pPr>
              <w:pStyle w:val="TAC"/>
            </w:pPr>
          </w:p>
        </w:tc>
        <w:tc>
          <w:tcPr>
            <w:tcW w:w="1034" w:type="dxa"/>
            <w:vMerge/>
            <w:tcBorders>
              <w:left w:val="single" w:sz="4" w:space="0" w:color="auto"/>
              <w:right w:val="single" w:sz="4" w:space="0" w:color="auto"/>
            </w:tcBorders>
            <w:vAlign w:val="center"/>
          </w:tcPr>
          <w:p w14:paraId="041457B4" w14:textId="77777777" w:rsidR="00BD1835" w:rsidRPr="00E062F1" w:rsidRDefault="00BD1835" w:rsidP="00BD1835">
            <w:pPr>
              <w:pStyle w:val="TAC"/>
            </w:pPr>
          </w:p>
        </w:tc>
        <w:tc>
          <w:tcPr>
            <w:tcW w:w="746" w:type="dxa"/>
            <w:vMerge w:val="restart"/>
            <w:tcBorders>
              <w:top w:val="single" w:sz="4" w:space="0" w:color="auto"/>
              <w:left w:val="single" w:sz="4" w:space="0" w:color="auto"/>
              <w:right w:val="single" w:sz="4" w:space="0" w:color="auto"/>
            </w:tcBorders>
            <w:vAlign w:val="center"/>
          </w:tcPr>
          <w:p w14:paraId="1B754E03" w14:textId="77777777" w:rsidR="00BD1835" w:rsidRPr="00E062F1" w:rsidRDefault="00BD1835" w:rsidP="00BD1835">
            <w:pPr>
              <w:pStyle w:val="TAC"/>
              <w:rPr>
                <w:lang w:eastAsia="zh-CN"/>
              </w:rPr>
            </w:pPr>
            <w:r w:rsidRPr="00E062F1">
              <w:rPr>
                <w:lang w:eastAsia="zh-CN"/>
              </w:rPr>
              <w:t>n260</w:t>
            </w:r>
          </w:p>
        </w:tc>
        <w:tc>
          <w:tcPr>
            <w:tcW w:w="668" w:type="dxa"/>
            <w:tcBorders>
              <w:top w:val="single" w:sz="4" w:space="0" w:color="auto"/>
              <w:left w:val="single" w:sz="4" w:space="0" w:color="auto"/>
              <w:bottom w:val="single" w:sz="4" w:space="0" w:color="auto"/>
              <w:right w:val="single" w:sz="4" w:space="0" w:color="auto"/>
            </w:tcBorders>
            <w:vAlign w:val="center"/>
          </w:tcPr>
          <w:p w14:paraId="7E3E96B6" w14:textId="77777777" w:rsidR="00BD1835" w:rsidRPr="00E062F1" w:rsidRDefault="00BD1835" w:rsidP="00BD1835">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4228CB37" w14:textId="77777777" w:rsidR="00BD1835" w:rsidRPr="00E062F1" w:rsidRDefault="00BD1835" w:rsidP="00BD1835">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208C3A4" w14:textId="77777777" w:rsidR="00BD1835" w:rsidRPr="00E062F1" w:rsidRDefault="00BD1835" w:rsidP="00BD1835">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5462912" w14:textId="77777777" w:rsidR="00BD1835" w:rsidRPr="00E062F1" w:rsidRDefault="00BD1835" w:rsidP="00BD1835">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FA25DBF" w14:textId="77777777" w:rsidR="00BD1835" w:rsidRPr="00E062F1" w:rsidRDefault="00BD1835" w:rsidP="00BD1835">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2F349CB" w14:textId="77777777" w:rsidR="00BD1835" w:rsidRPr="00E062F1" w:rsidRDefault="00BD1835" w:rsidP="00BD1835">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62CFAE" w14:textId="77777777" w:rsidR="00BD1835" w:rsidRPr="00E062F1" w:rsidRDefault="00BD1835" w:rsidP="00BD1835">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BC6255F" w14:textId="77777777" w:rsidR="00BD1835" w:rsidRPr="00E062F1" w:rsidRDefault="00BD1835" w:rsidP="00BD1835">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B947B37" w14:textId="77777777" w:rsidR="00BD1835" w:rsidRPr="00E062F1" w:rsidRDefault="00BD1835" w:rsidP="00BD1835">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47AE52" w14:textId="77777777" w:rsidR="00BD1835" w:rsidRPr="00E062F1" w:rsidRDefault="00BD1835" w:rsidP="00BD1835">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AF74241" w14:textId="77777777" w:rsidR="00BD1835" w:rsidRPr="00E062F1" w:rsidRDefault="00BD1835" w:rsidP="00BD1835">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AB56F83" w14:textId="77777777" w:rsidR="00BD1835" w:rsidRPr="00E062F1" w:rsidRDefault="00BD1835" w:rsidP="00BD1835">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D83BB66" w14:textId="77777777" w:rsidR="00BD1835" w:rsidRPr="00E062F1" w:rsidRDefault="00BD1835" w:rsidP="00BD1835">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1B9047C" w14:textId="77777777" w:rsidR="00BD1835" w:rsidRPr="00E062F1" w:rsidRDefault="00BD1835" w:rsidP="00BD1835">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EDC704" w14:textId="77777777" w:rsidR="00BD1835" w:rsidRPr="00E062F1" w:rsidRDefault="00BD1835" w:rsidP="00BD1835">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F8A040" w14:textId="77777777" w:rsidR="00BD1835" w:rsidRPr="00E062F1" w:rsidRDefault="00BD1835" w:rsidP="00BD1835">
            <w:pPr>
              <w:pStyle w:val="TAC"/>
              <w:rPr>
                <w:rFonts w:cs="Arial"/>
              </w:rPr>
            </w:pPr>
          </w:p>
        </w:tc>
        <w:tc>
          <w:tcPr>
            <w:tcW w:w="749" w:type="dxa"/>
            <w:vMerge/>
            <w:tcBorders>
              <w:left w:val="single" w:sz="4" w:space="0" w:color="auto"/>
              <w:right w:val="single" w:sz="4" w:space="0" w:color="auto"/>
            </w:tcBorders>
            <w:vAlign w:val="center"/>
          </w:tcPr>
          <w:p w14:paraId="22287FC8" w14:textId="77777777" w:rsidR="00BD1835" w:rsidRPr="00E062F1" w:rsidRDefault="00BD1835" w:rsidP="00BD1835">
            <w:pPr>
              <w:pStyle w:val="TAC"/>
              <w:rPr>
                <w:lang w:eastAsia="zh-CN"/>
              </w:rPr>
            </w:pPr>
          </w:p>
        </w:tc>
      </w:tr>
      <w:tr w:rsidR="00BD1835" w:rsidRPr="00E062F1" w14:paraId="2D060D14"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4C6BE630" w14:textId="77777777" w:rsidR="00BD1835" w:rsidRPr="00E062F1" w:rsidRDefault="00BD1835" w:rsidP="00BD1835">
            <w:pPr>
              <w:pStyle w:val="TAC"/>
            </w:pPr>
          </w:p>
        </w:tc>
        <w:tc>
          <w:tcPr>
            <w:tcW w:w="1034" w:type="dxa"/>
            <w:vMerge/>
            <w:tcBorders>
              <w:left w:val="single" w:sz="4" w:space="0" w:color="auto"/>
              <w:bottom w:val="single" w:sz="4" w:space="0" w:color="auto"/>
              <w:right w:val="single" w:sz="4" w:space="0" w:color="auto"/>
            </w:tcBorders>
            <w:vAlign w:val="center"/>
          </w:tcPr>
          <w:p w14:paraId="626AAA35" w14:textId="77777777" w:rsidR="00BD1835" w:rsidRPr="00E062F1" w:rsidRDefault="00BD1835" w:rsidP="00BD1835">
            <w:pPr>
              <w:pStyle w:val="TAC"/>
            </w:pPr>
          </w:p>
        </w:tc>
        <w:tc>
          <w:tcPr>
            <w:tcW w:w="746" w:type="dxa"/>
            <w:vMerge/>
            <w:tcBorders>
              <w:left w:val="single" w:sz="4" w:space="0" w:color="auto"/>
              <w:bottom w:val="single" w:sz="4" w:space="0" w:color="auto"/>
              <w:right w:val="single" w:sz="4" w:space="0" w:color="auto"/>
            </w:tcBorders>
            <w:vAlign w:val="center"/>
          </w:tcPr>
          <w:p w14:paraId="3110AD3D" w14:textId="77777777" w:rsidR="00BD1835" w:rsidRPr="00E062F1" w:rsidRDefault="00BD1835" w:rsidP="00BD1835">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7D2CBE8" w14:textId="77777777" w:rsidR="00BD1835" w:rsidRPr="00E062F1" w:rsidRDefault="00BD1835" w:rsidP="00BD1835">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1CE57FD1" w14:textId="77777777" w:rsidR="00BD1835" w:rsidRPr="00E062F1" w:rsidRDefault="00BD1835" w:rsidP="00BD183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B65240F" w14:textId="77777777" w:rsidR="00BD1835" w:rsidRPr="00E062F1" w:rsidRDefault="00BD1835" w:rsidP="00BD1835">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2251097" w14:textId="77777777" w:rsidR="00BD1835" w:rsidRPr="00E062F1" w:rsidRDefault="00BD1835" w:rsidP="00BD1835">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2FA5316" w14:textId="77777777" w:rsidR="00BD1835" w:rsidRPr="00E062F1" w:rsidRDefault="00BD1835" w:rsidP="00BD1835">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85251DB" w14:textId="77777777" w:rsidR="00BD1835" w:rsidRPr="00E062F1" w:rsidRDefault="00BD1835" w:rsidP="00BD1835">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1AF063" w14:textId="77777777" w:rsidR="00BD1835" w:rsidRPr="00E062F1" w:rsidRDefault="00BD1835" w:rsidP="00BD1835">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0984D7CA" w14:textId="77777777" w:rsidR="00BD1835" w:rsidRPr="00E062F1" w:rsidRDefault="00BD1835" w:rsidP="00BD1835">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8572158" w14:textId="77777777" w:rsidR="00BD1835" w:rsidRPr="00E062F1" w:rsidRDefault="00BD1835" w:rsidP="00BD1835">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A71950" w14:textId="77777777" w:rsidR="00BD1835" w:rsidRPr="00E062F1" w:rsidRDefault="00BD1835" w:rsidP="00BD1835">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28304EE" w14:textId="77777777" w:rsidR="00BD1835" w:rsidRPr="00E062F1" w:rsidRDefault="00BD1835" w:rsidP="00BD183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760E365" w14:textId="77777777" w:rsidR="00BD1835" w:rsidRPr="00E062F1" w:rsidRDefault="00BD1835" w:rsidP="00BD1835">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B0077B9" w14:textId="77777777" w:rsidR="00BD1835" w:rsidRPr="00E062F1" w:rsidRDefault="00BD1835" w:rsidP="00BD1835">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BFDF2D7" w14:textId="77777777" w:rsidR="00BD1835" w:rsidRPr="00E062F1" w:rsidRDefault="00BD1835" w:rsidP="00BD1835">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59D4AF" w14:textId="77777777" w:rsidR="00BD1835" w:rsidRPr="00E062F1" w:rsidRDefault="00BD1835" w:rsidP="00BD1835">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1085B" w14:textId="77777777" w:rsidR="00BD1835" w:rsidRPr="00E062F1" w:rsidRDefault="00BD1835" w:rsidP="00BD1835">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6EEA492C" w14:textId="77777777" w:rsidR="00BD1835" w:rsidRPr="00E062F1" w:rsidRDefault="00BD1835" w:rsidP="00BD1835">
            <w:pPr>
              <w:pStyle w:val="TAC"/>
              <w:rPr>
                <w:lang w:eastAsia="zh-CN"/>
              </w:rPr>
            </w:pPr>
          </w:p>
        </w:tc>
      </w:tr>
      <w:tr w:rsidR="007A26EE" w:rsidRPr="00E062F1" w14:paraId="14A580BA" w14:textId="77777777" w:rsidTr="009D407F">
        <w:trPr>
          <w:trHeight w:val="125"/>
          <w:jc w:val="center"/>
        </w:trPr>
        <w:tc>
          <w:tcPr>
            <w:tcW w:w="1034" w:type="dxa"/>
            <w:vMerge w:val="restart"/>
            <w:tcBorders>
              <w:left w:val="single" w:sz="4" w:space="0" w:color="auto"/>
              <w:right w:val="single" w:sz="4" w:space="0" w:color="auto"/>
            </w:tcBorders>
            <w:vAlign w:val="center"/>
          </w:tcPr>
          <w:p w14:paraId="5C3087EA" w14:textId="77777777" w:rsidR="007A26EE" w:rsidRPr="00E062F1" w:rsidRDefault="007A26EE" w:rsidP="00BD1835">
            <w:pPr>
              <w:pStyle w:val="TAC"/>
            </w:pPr>
            <w:r w:rsidRPr="00E062F1">
              <w:t>CA_n</w:t>
            </w:r>
            <w:r w:rsidRPr="00E062F1">
              <w:rPr>
                <w:lang w:eastAsia="zh-CN"/>
              </w:rPr>
              <w:t>41(2A)</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14:paraId="4CDAF911" w14:textId="7FA0556D" w:rsidR="007A26EE" w:rsidRPr="00E062F1" w:rsidRDefault="007A26EE" w:rsidP="00BD1835">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0791F1F2" w14:textId="77777777" w:rsidR="007A26EE" w:rsidRPr="00E062F1" w:rsidRDefault="007A26EE" w:rsidP="00BD1835">
            <w:pPr>
              <w:pStyle w:val="TAC"/>
            </w:pPr>
            <w:r w:rsidRPr="00E062F1">
              <w:rPr>
                <w:lang w:eastAsia="zh-CN"/>
              </w:rPr>
              <w:t>n41</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04FB928E" w14:textId="77777777" w:rsidR="007A26EE" w:rsidRPr="00E062F1" w:rsidRDefault="007A26EE" w:rsidP="00BD1835">
            <w:pPr>
              <w:pStyle w:val="TAC"/>
              <w:rPr>
                <w:rFonts w:eastAsia="Yu Mincho"/>
              </w:rPr>
            </w:pPr>
            <w:r w:rsidRPr="00E062F1">
              <w:rPr>
                <w:rFonts w:cs="Arial"/>
                <w:lang w:eastAsia="ja-JP"/>
              </w:rPr>
              <w:t>CA_n</w:t>
            </w:r>
            <w:r w:rsidRPr="00E062F1">
              <w:rPr>
                <w:rFonts w:cs="Arial"/>
                <w:lang w:eastAsia="zh-CN"/>
              </w:rPr>
              <w:t>41(2A) BCS1</w:t>
            </w:r>
          </w:p>
        </w:tc>
        <w:tc>
          <w:tcPr>
            <w:tcW w:w="749" w:type="dxa"/>
            <w:vMerge w:val="restart"/>
            <w:tcBorders>
              <w:left w:val="single" w:sz="4" w:space="0" w:color="auto"/>
              <w:right w:val="single" w:sz="4" w:space="0" w:color="auto"/>
            </w:tcBorders>
            <w:vAlign w:val="center"/>
          </w:tcPr>
          <w:p w14:paraId="4232098F" w14:textId="77777777" w:rsidR="007A26EE" w:rsidRPr="00E062F1" w:rsidRDefault="007A26EE" w:rsidP="00BD1835">
            <w:pPr>
              <w:pStyle w:val="TAC"/>
              <w:rPr>
                <w:lang w:eastAsia="zh-CN"/>
              </w:rPr>
            </w:pPr>
            <w:r w:rsidRPr="00E062F1">
              <w:rPr>
                <w:lang w:eastAsia="zh-CN"/>
              </w:rPr>
              <w:t>0</w:t>
            </w:r>
          </w:p>
        </w:tc>
      </w:tr>
      <w:tr w:rsidR="007A26EE" w:rsidRPr="00E062F1" w14:paraId="6747261B"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2C4827E1" w14:textId="77777777" w:rsidR="007A26EE" w:rsidRPr="00E062F1" w:rsidRDefault="007A26EE" w:rsidP="00BD1835">
            <w:pPr>
              <w:pStyle w:val="TAC"/>
            </w:pPr>
          </w:p>
        </w:tc>
        <w:tc>
          <w:tcPr>
            <w:tcW w:w="1034" w:type="dxa"/>
            <w:vMerge/>
            <w:tcBorders>
              <w:left w:val="single" w:sz="4" w:space="0" w:color="auto"/>
              <w:bottom w:val="single" w:sz="4" w:space="0" w:color="auto"/>
              <w:right w:val="single" w:sz="4" w:space="0" w:color="auto"/>
            </w:tcBorders>
            <w:vAlign w:val="center"/>
          </w:tcPr>
          <w:p w14:paraId="672EA114" w14:textId="77777777" w:rsidR="007A26EE" w:rsidRPr="00E062F1" w:rsidRDefault="007A26EE" w:rsidP="00BD1835">
            <w:pPr>
              <w:pStyle w:val="TAC"/>
            </w:pPr>
          </w:p>
        </w:tc>
        <w:tc>
          <w:tcPr>
            <w:tcW w:w="746" w:type="dxa"/>
            <w:tcBorders>
              <w:left w:val="single" w:sz="4" w:space="0" w:color="auto"/>
              <w:bottom w:val="single" w:sz="4" w:space="0" w:color="auto"/>
              <w:right w:val="single" w:sz="4" w:space="0" w:color="auto"/>
            </w:tcBorders>
            <w:vAlign w:val="center"/>
          </w:tcPr>
          <w:p w14:paraId="02E65AE7" w14:textId="77777777" w:rsidR="007A26EE" w:rsidRPr="00E062F1" w:rsidRDefault="007A26EE" w:rsidP="00BD1835">
            <w:pPr>
              <w:pStyle w:val="TAC"/>
            </w:pPr>
            <w:r w:rsidRPr="00E062F1">
              <w:rPr>
                <w:lang w:eastAsia="zh-CN"/>
              </w:rPr>
              <w:t>n260</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5A3A1334" w14:textId="77777777" w:rsidR="007A26EE" w:rsidRPr="00E062F1" w:rsidRDefault="007A26EE" w:rsidP="00BD1835">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14:paraId="00FF9015" w14:textId="77777777" w:rsidR="007A26EE" w:rsidRPr="00E062F1" w:rsidRDefault="007A26EE" w:rsidP="00BD1835">
            <w:pPr>
              <w:pStyle w:val="TAC"/>
              <w:rPr>
                <w:lang w:eastAsia="zh-CN"/>
              </w:rPr>
            </w:pPr>
          </w:p>
        </w:tc>
      </w:tr>
      <w:tr w:rsidR="007A26EE" w:rsidRPr="00E062F1" w14:paraId="11536B31"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F8DC7A8" w14:textId="77777777" w:rsidR="007A26EE" w:rsidRPr="00E062F1" w:rsidRDefault="007A26EE" w:rsidP="007A26EE">
            <w:pPr>
              <w:pStyle w:val="TAC"/>
            </w:pPr>
            <w:r w:rsidRPr="00E062F1">
              <w:t>CA_n</w:t>
            </w:r>
            <w:r w:rsidRPr="00E062F1">
              <w:rPr>
                <w:lang w:eastAsia="zh-CN"/>
              </w:rPr>
              <w:t>41</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6D3141E8" w14:textId="77777777" w:rsidR="007A26EE" w:rsidRPr="00E062F1" w:rsidRDefault="007A26EE" w:rsidP="007A26E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5BA653C" w14:textId="77777777" w:rsidR="007A26EE" w:rsidRPr="00E062F1" w:rsidRDefault="007A26EE" w:rsidP="007A26EE">
            <w:pPr>
              <w:pStyle w:val="TAC"/>
              <w:rPr>
                <w:lang w:eastAsia="zh-CN"/>
              </w:rPr>
            </w:pPr>
            <w:r w:rsidRPr="00E062F1">
              <w:rPr>
                <w:lang w:eastAsia="zh-CN"/>
              </w:rPr>
              <w:t>n41</w:t>
            </w:r>
          </w:p>
        </w:tc>
        <w:tc>
          <w:tcPr>
            <w:tcW w:w="668" w:type="dxa"/>
            <w:tcBorders>
              <w:top w:val="single" w:sz="4" w:space="0" w:color="auto"/>
              <w:left w:val="single" w:sz="4" w:space="0" w:color="auto"/>
              <w:bottom w:val="single" w:sz="4" w:space="0" w:color="auto"/>
              <w:right w:val="single" w:sz="4" w:space="0" w:color="auto"/>
            </w:tcBorders>
            <w:vAlign w:val="center"/>
          </w:tcPr>
          <w:p w14:paraId="2ACA5D54" w14:textId="77777777" w:rsidR="007A26EE" w:rsidRPr="00E062F1" w:rsidRDefault="007A26EE" w:rsidP="007A26EE">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306B31A3"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B5C170E" w14:textId="77777777" w:rsidR="007A26EE" w:rsidRPr="00E062F1" w:rsidRDefault="007A26EE" w:rsidP="007A26EE">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ED2996" w14:textId="77777777" w:rsidR="007A26EE" w:rsidRPr="00E062F1" w:rsidRDefault="007A26EE" w:rsidP="007A26EE">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3612D7E" w14:textId="77777777" w:rsidR="007A26EE" w:rsidRPr="00E062F1" w:rsidRDefault="007A26EE" w:rsidP="007A26EE">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1B17FD" w14:textId="77777777" w:rsidR="007A26EE" w:rsidRPr="00E062F1" w:rsidRDefault="007A26EE" w:rsidP="007A26EE">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473F6E3" w14:textId="77777777" w:rsidR="007A26EE" w:rsidRPr="00E062F1" w:rsidRDefault="007A26EE" w:rsidP="007A26EE">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FD3423A" w14:textId="77777777" w:rsidR="007A26EE" w:rsidRPr="00E062F1" w:rsidRDefault="007A26EE" w:rsidP="007A26EE">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A07ACA" w14:textId="77777777" w:rsidR="007A26EE" w:rsidRPr="00E062F1" w:rsidRDefault="007A26EE" w:rsidP="007A26EE">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593A1C7"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BB215A7"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9F570A6"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7EF66FF"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64F248B"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39D585"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C10DCF"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73B8469" w14:textId="77777777" w:rsidR="007A26EE" w:rsidRPr="00E062F1" w:rsidRDefault="007A26EE" w:rsidP="007A26EE">
            <w:pPr>
              <w:pStyle w:val="TAC"/>
              <w:rPr>
                <w:lang w:eastAsia="zh-CN"/>
              </w:rPr>
            </w:pPr>
            <w:r w:rsidRPr="00E062F1">
              <w:rPr>
                <w:lang w:eastAsia="zh-CN"/>
              </w:rPr>
              <w:t>0</w:t>
            </w:r>
          </w:p>
        </w:tc>
      </w:tr>
      <w:tr w:rsidR="007A26EE" w:rsidRPr="00E062F1" w14:paraId="072C71CE" w14:textId="77777777" w:rsidTr="009D407F">
        <w:trPr>
          <w:trHeight w:val="125"/>
          <w:jc w:val="center"/>
        </w:trPr>
        <w:tc>
          <w:tcPr>
            <w:tcW w:w="1034" w:type="dxa"/>
            <w:vMerge/>
            <w:tcBorders>
              <w:left w:val="single" w:sz="4" w:space="0" w:color="auto"/>
              <w:right w:val="single" w:sz="4" w:space="0" w:color="auto"/>
            </w:tcBorders>
            <w:vAlign w:val="center"/>
          </w:tcPr>
          <w:p w14:paraId="4843EF5F"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7142EEAB"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2FCB0A30"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B5294DA" w14:textId="77777777" w:rsidR="007A26EE" w:rsidRPr="00E062F1" w:rsidRDefault="007A26EE" w:rsidP="007A26EE">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4A2538A0"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0FA2C44" w14:textId="77777777" w:rsidR="007A26EE" w:rsidRPr="00E062F1" w:rsidRDefault="007A26EE" w:rsidP="007A26EE">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880F3E2" w14:textId="77777777" w:rsidR="007A26EE" w:rsidRPr="00E062F1" w:rsidRDefault="007A26EE" w:rsidP="007A26EE">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619145F" w14:textId="77777777" w:rsidR="007A26EE" w:rsidRPr="00E062F1" w:rsidRDefault="007A26EE" w:rsidP="007A26EE">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2F503B" w14:textId="77777777" w:rsidR="007A26EE" w:rsidRPr="00E062F1" w:rsidRDefault="007A26EE" w:rsidP="007A26EE">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25F1D3" w14:textId="77777777" w:rsidR="007A26EE" w:rsidRPr="00E062F1" w:rsidRDefault="007A26EE" w:rsidP="007A26EE">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7BB1861" w14:textId="77777777" w:rsidR="007A26EE" w:rsidRPr="00E062F1" w:rsidRDefault="007A26EE" w:rsidP="007A26EE">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FA2E3DB" w14:textId="77777777" w:rsidR="007A26EE" w:rsidRPr="00E062F1" w:rsidRDefault="007A26EE" w:rsidP="007A26EE">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70C1F41" w14:textId="77777777" w:rsidR="007A26EE" w:rsidRPr="00E062F1" w:rsidRDefault="007A26EE" w:rsidP="007A26EE">
            <w:pPr>
              <w:pStyle w:val="TAC"/>
              <w:rPr>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17BA28"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44D7D8D" w14:textId="77777777" w:rsidR="007A26EE" w:rsidRPr="00E062F1" w:rsidRDefault="007A26EE" w:rsidP="007A26EE">
            <w:pPr>
              <w:pStyle w:val="TAC"/>
              <w:rPr>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D66F13" w14:textId="77777777" w:rsidR="007A26EE" w:rsidRPr="00E062F1" w:rsidRDefault="007A26EE" w:rsidP="007A26EE">
            <w:pPr>
              <w:pStyle w:val="TAC"/>
              <w:rPr>
                <w:lang w:eastAsia="zh-CN"/>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C70189F" w14:textId="77777777" w:rsidR="007A26EE" w:rsidRPr="00E062F1" w:rsidRDefault="007A26EE" w:rsidP="007A26EE">
            <w:pPr>
              <w:pStyle w:val="TAC"/>
              <w:rPr>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6D7B1C"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189181"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3B92BB69" w14:textId="77777777" w:rsidR="007A26EE" w:rsidRPr="00E062F1" w:rsidRDefault="007A26EE" w:rsidP="007A26EE">
            <w:pPr>
              <w:pStyle w:val="TAC"/>
              <w:rPr>
                <w:lang w:eastAsia="zh-CN"/>
              </w:rPr>
            </w:pPr>
          </w:p>
        </w:tc>
      </w:tr>
      <w:tr w:rsidR="007A26EE" w:rsidRPr="00E062F1" w14:paraId="7C939DDF" w14:textId="77777777" w:rsidTr="009D407F">
        <w:trPr>
          <w:trHeight w:val="125"/>
          <w:jc w:val="center"/>
        </w:trPr>
        <w:tc>
          <w:tcPr>
            <w:tcW w:w="1034" w:type="dxa"/>
            <w:vMerge/>
            <w:tcBorders>
              <w:left w:val="single" w:sz="4" w:space="0" w:color="auto"/>
              <w:right w:val="single" w:sz="4" w:space="0" w:color="auto"/>
            </w:tcBorders>
            <w:vAlign w:val="center"/>
          </w:tcPr>
          <w:p w14:paraId="4F16AA53"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33911EB9" w14:textId="77777777" w:rsidR="007A26EE" w:rsidRPr="00E062F1" w:rsidRDefault="007A26EE" w:rsidP="007A26EE">
            <w:pPr>
              <w:pStyle w:val="TAC"/>
            </w:pPr>
          </w:p>
        </w:tc>
        <w:tc>
          <w:tcPr>
            <w:tcW w:w="746" w:type="dxa"/>
            <w:vMerge/>
            <w:tcBorders>
              <w:left w:val="single" w:sz="4" w:space="0" w:color="auto"/>
              <w:bottom w:val="single" w:sz="4" w:space="0" w:color="auto"/>
              <w:right w:val="single" w:sz="4" w:space="0" w:color="auto"/>
            </w:tcBorders>
            <w:vAlign w:val="center"/>
          </w:tcPr>
          <w:p w14:paraId="6154809D"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1D6E5F9" w14:textId="77777777" w:rsidR="007A26EE" w:rsidRPr="00E062F1" w:rsidRDefault="007A26EE" w:rsidP="007A26EE">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2C413A41"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D649D51" w14:textId="77777777" w:rsidR="007A26EE" w:rsidRPr="00E062F1" w:rsidRDefault="007A26EE" w:rsidP="007A26EE">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F404C3" w14:textId="77777777" w:rsidR="007A26EE" w:rsidRPr="00E062F1" w:rsidRDefault="007A26EE" w:rsidP="007A26EE">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767B2F6" w14:textId="77777777" w:rsidR="007A26EE" w:rsidRPr="00E062F1" w:rsidRDefault="007A26EE" w:rsidP="007A26EE">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49669B" w14:textId="77777777" w:rsidR="007A26EE" w:rsidRPr="00E062F1" w:rsidRDefault="007A26EE" w:rsidP="007A26EE">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F1F69D" w14:textId="77777777" w:rsidR="007A26EE" w:rsidRPr="00E062F1" w:rsidRDefault="007A26EE" w:rsidP="007A26EE">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F8EC89D" w14:textId="77777777" w:rsidR="007A26EE" w:rsidRPr="00E062F1" w:rsidRDefault="007A26EE" w:rsidP="007A26EE">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B31850" w14:textId="77777777" w:rsidR="007A26EE" w:rsidRPr="00E062F1" w:rsidRDefault="007A26EE" w:rsidP="007A26EE">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B87069" w14:textId="77777777" w:rsidR="007A26EE" w:rsidRPr="00E062F1" w:rsidRDefault="007A26EE" w:rsidP="007A26EE">
            <w:pPr>
              <w:pStyle w:val="TAC"/>
              <w:rPr>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BD1A3A"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FA3F1BF" w14:textId="77777777" w:rsidR="007A26EE" w:rsidRPr="00E062F1" w:rsidRDefault="007A26EE" w:rsidP="007A26EE">
            <w:pPr>
              <w:pStyle w:val="TAC"/>
              <w:rPr>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7DFB97" w14:textId="77777777" w:rsidR="007A26EE" w:rsidRPr="00E062F1" w:rsidRDefault="007A26EE" w:rsidP="007A26EE">
            <w:pPr>
              <w:pStyle w:val="TAC"/>
              <w:rPr>
                <w:lang w:eastAsia="zh-CN"/>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F29831B" w14:textId="77777777" w:rsidR="007A26EE" w:rsidRPr="00E062F1" w:rsidRDefault="007A26EE" w:rsidP="007A26EE">
            <w:pPr>
              <w:pStyle w:val="TAC"/>
              <w:rPr>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9785F1"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FA2E04"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21C42386" w14:textId="77777777" w:rsidR="007A26EE" w:rsidRPr="00E062F1" w:rsidRDefault="007A26EE" w:rsidP="007A26EE">
            <w:pPr>
              <w:pStyle w:val="TAC"/>
              <w:rPr>
                <w:lang w:eastAsia="zh-CN"/>
              </w:rPr>
            </w:pPr>
          </w:p>
        </w:tc>
      </w:tr>
      <w:tr w:rsidR="007A26EE" w:rsidRPr="00E062F1" w14:paraId="1D675711" w14:textId="77777777" w:rsidTr="009D407F">
        <w:trPr>
          <w:trHeight w:val="125"/>
          <w:jc w:val="center"/>
        </w:trPr>
        <w:tc>
          <w:tcPr>
            <w:tcW w:w="1034" w:type="dxa"/>
            <w:vMerge/>
            <w:tcBorders>
              <w:left w:val="single" w:sz="4" w:space="0" w:color="auto"/>
              <w:right w:val="single" w:sz="4" w:space="0" w:color="auto"/>
            </w:tcBorders>
            <w:vAlign w:val="center"/>
          </w:tcPr>
          <w:p w14:paraId="461C7E2E"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E218274" w14:textId="77777777" w:rsidR="007A26EE" w:rsidRPr="00E062F1" w:rsidRDefault="007A26EE" w:rsidP="007A26EE">
            <w:pPr>
              <w:pStyle w:val="TAC"/>
            </w:pPr>
          </w:p>
        </w:tc>
        <w:tc>
          <w:tcPr>
            <w:tcW w:w="746" w:type="dxa"/>
            <w:vMerge w:val="restart"/>
            <w:tcBorders>
              <w:top w:val="single" w:sz="4" w:space="0" w:color="auto"/>
              <w:left w:val="single" w:sz="4" w:space="0" w:color="auto"/>
              <w:right w:val="single" w:sz="4" w:space="0" w:color="auto"/>
            </w:tcBorders>
            <w:vAlign w:val="center"/>
          </w:tcPr>
          <w:p w14:paraId="76966A83" w14:textId="77777777" w:rsidR="007A26EE" w:rsidRPr="00E062F1" w:rsidRDefault="007A26EE" w:rsidP="007A26EE">
            <w:pPr>
              <w:pStyle w:val="TAC"/>
              <w:rPr>
                <w:lang w:eastAsia="zh-CN"/>
              </w:rPr>
            </w:pPr>
            <w:r w:rsidRPr="00E062F1">
              <w:rPr>
                <w:lang w:eastAsia="zh-CN"/>
              </w:rPr>
              <w:t>n261</w:t>
            </w:r>
          </w:p>
        </w:tc>
        <w:tc>
          <w:tcPr>
            <w:tcW w:w="668" w:type="dxa"/>
            <w:tcBorders>
              <w:top w:val="single" w:sz="4" w:space="0" w:color="auto"/>
              <w:left w:val="single" w:sz="4" w:space="0" w:color="auto"/>
              <w:bottom w:val="single" w:sz="4" w:space="0" w:color="auto"/>
              <w:right w:val="single" w:sz="4" w:space="0" w:color="auto"/>
            </w:tcBorders>
            <w:vAlign w:val="center"/>
          </w:tcPr>
          <w:p w14:paraId="038123A5" w14:textId="77777777" w:rsidR="007A26EE" w:rsidRPr="00E062F1" w:rsidRDefault="007A26EE" w:rsidP="007A26EE">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0C4134C1"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C91925A"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7A8500D" w14:textId="77777777" w:rsidR="007A26EE" w:rsidRPr="00E062F1" w:rsidRDefault="007A26EE" w:rsidP="007A26EE">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F13D5E4"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7017D7F" w14:textId="77777777" w:rsidR="007A26EE" w:rsidRPr="00E062F1" w:rsidRDefault="007A26EE" w:rsidP="007A26EE">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3839AB"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B09285E"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95E706C" w14:textId="77777777" w:rsidR="007A26EE" w:rsidRPr="00E062F1" w:rsidRDefault="007A26EE" w:rsidP="007A26EE">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0BA3A4"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491C490"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72E9710"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16616FC"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48C70AE" w14:textId="77777777" w:rsidR="007A26EE" w:rsidRPr="00E062F1" w:rsidRDefault="007A26EE" w:rsidP="007A26EE">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CB805A" w14:textId="77777777" w:rsidR="007A26EE" w:rsidRPr="00E062F1" w:rsidRDefault="007A26EE" w:rsidP="007A26E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7DEEE" w14:textId="77777777" w:rsidR="007A26EE" w:rsidRPr="00E062F1" w:rsidRDefault="007A26EE" w:rsidP="007A26EE">
            <w:pPr>
              <w:pStyle w:val="TAC"/>
              <w:rPr>
                <w:rFonts w:cs="Arial"/>
              </w:rPr>
            </w:pPr>
          </w:p>
        </w:tc>
        <w:tc>
          <w:tcPr>
            <w:tcW w:w="749" w:type="dxa"/>
            <w:vMerge/>
            <w:tcBorders>
              <w:left w:val="single" w:sz="4" w:space="0" w:color="auto"/>
              <w:right w:val="single" w:sz="4" w:space="0" w:color="auto"/>
            </w:tcBorders>
            <w:vAlign w:val="center"/>
          </w:tcPr>
          <w:p w14:paraId="75000907" w14:textId="77777777" w:rsidR="007A26EE" w:rsidRPr="00E062F1" w:rsidRDefault="007A26EE" w:rsidP="007A26EE">
            <w:pPr>
              <w:pStyle w:val="TAC"/>
              <w:rPr>
                <w:lang w:eastAsia="zh-CN"/>
              </w:rPr>
            </w:pPr>
          </w:p>
        </w:tc>
      </w:tr>
      <w:tr w:rsidR="007A26EE" w:rsidRPr="00E062F1" w14:paraId="122AF0BD"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2083F507"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015BDCD2" w14:textId="77777777" w:rsidR="007A26EE" w:rsidRPr="00E062F1" w:rsidRDefault="007A26EE" w:rsidP="007A26EE">
            <w:pPr>
              <w:pStyle w:val="TAC"/>
            </w:pPr>
          </w:p>
        </w:tc>
        <w:tc>
          <w:tcPr>
            <w:tcW w:w="746" w:type="dxa"/>
            <w:vMerge/>
            <w:tcBorders>
              <w:left w:val="single" w:sz="4" w:space="0" w:color="auto"/>
              <w:bottom w:val="single" w:sz="4" w:space="0" w:color="auto"/>
              <w:right w:val="single" w:sz="4" w:space="0" w:color="auto"/>
            </w:tcBorders>
            <w:vAlign w:val="center"/>
          </w:tcPr>
          <w:p w14:paraId="3C331E82"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026403D" w14:textId="77777777" w:rsidR="007A26EE" w:rsidRPr="00E062F1" w:rsidRDefault="007A26EE" w:rsidP="007A26EE">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267B2F64"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ED5D0E4"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BBB9232"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5E45A0F"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45FDFBE"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17643F"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056DB821"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D3D8B8D" w14:textId="77777777" w:rsidR="007A26EE" w:rsidRPr="00E062F1" w:rsidRDefault="007A26EE" w:rsidP="007A26EE">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1F7797"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B3BADC0"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B858D0C"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D80C738"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067A296" w14:textId="77777777" w:rsidR="007A26EE" w:rsidRPr="00E062F1" w:rsidRDefault="007A26EE" w:rsidP="007A26EE">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2D5160E" w14:textId="77777777" w:rsidR="007A26EE" w:rsidRPr="00E062F1" w:rsidRDefault="007A26EE" w:rsidP="007A26E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BBEE74" w14:textId="77777777" w:rsidR="007A26EE" w:rsidRPr="00E062F1" w:rsidRDefault="007A26EE" w:rsidP="007A26EE">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3BB7B86D" w14:textId="77777777" w:rsidR="007A26EE" w:rsidRPr="00E062F1" w:rsidRDefault="007A26EE" w:rsidP="007A26EE">
            <w:pPr>
              <w:pStyle w:val="TAC"/>
              <w:rPr>
                <w:lang w:eastAsia="zh-CN"/>
              </w:rPr>
            </w:pPr>
          </w:p>
        </w:tc>
      </w:tr>
      <w:tr w:rsidR="007A26EE" w:rsidRPr="00E062F1" w14:paraId="43F6C6BC"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4622C8C" w14:textId="77777777" w:rsidR="007A26EE" w:rsidRPr="00E062F1" w:rsidRDefault="007A26EE" w:rsidP="007A26EE">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1553BEF1" w14:textId="77777777" w:rsidR="007A26EE" w:rsidRPr="00E062F1" w:rsidRDefault="007A26EE" w:rsidP="007A26E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48D0F359" w14:textId="77777777" w:rsidR="007A26EE" w:rsidRPr="00E062F1" w:rsidRDefault="007A26EE" w:rsidP="007A26EE">
            <w:pPr>
              <w:pStyle w:val="TAC"/>
              <w:rPr>
                <w:lang w:eastAsia="zh-CN"/>
              </w:rPr>
            </w:pPr>
            <w:r w:rsidRPr="00E062F1">
              <w:rPr>
                <w:lang w:eastAsia="zh-CN"/>
              </w:rPr>
              <w:t>n41</w:t>
            </w:r>
          </w:p>
        </w:tc>
        <w:tc>
          <w:tcPr>
            <w:tcW w:w="668" w:type="dxa"/>
            <w:tcBorders>
              <w:top w:val="single" w:sz="4" w:space="0" w:color="auto"/>
              <w:left w:val="single" w:sz="4" w:space="0" w:color="auto"/>
              <w:bottom w:val="single" w:sz="4" w:space="0" w:color="auto"/>
              <w:right w:val="single" w:sz="4" w:space="0" w:color="auto"/>
            </w:tcBorders>
            <w:vAlign w:val="center"/>
          </w:tcPr>
          <w:p w14:paraId="13148855" w14:textId="77777777" w:rsidR="007A26EE" w:rsidRPr="00E062F1" w:rsidRDefault="007A26EE" w:rsidP="007A26EE">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15BEE70B"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7B25362" w14:textId="77777777" w:rsidR="007A26EE" w:rsidRPr="00E062F1" w:rsidRDefault="007A26EE" w:rsidP="007A26EE">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F35ADE4" w14:textId="77777777" w:rsidR="007A26EE" w:rsidRPr="00E062F1" w:rsidRDefault="007A26EE" w:rsidP="007A26EE">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95CF51E" w14:textId="77777777" w:rsidR="007A26EE" w:rsidRPr="00E062F1" w:rsidRDefault="007A26EE" w:rsidP="007A26EE">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34724F" w14:textId="77777777" w:rsidR="007A26EE" w:rsidRPr="00E062F1" w:rsidRDefault="007A26EE" w:rsidP="007A26EE">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124EFD" w14:textId="77777777" w:rsidR="007A26EE" w:rsidRPr="00E062F1" w:rsidRDefault="007A26EE" w:rsidP="007A26EE">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026D175B" w14:textId="77777777" w:rsidR="007A26EE" w:rsidRPr="00E062F1" w:rsidRDefault="007A26EE" w:rsidP="007A26EE">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25B090"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F3481F"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E22CCDD"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81A2103"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D714B21"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E5BFF10" w14:textId="77777777" w:rsidR="007A26EE" w:rsidRPr="00E062F1" w:rsidRDefault="007A26EE" w:rsidP="007A26EE">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54ECFE"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14A092" w14:textId="77777777" w:rsidR="007A26EE" w:rsidRPr="00E062F1" w:rsidRDefault="007A26EE" w:rsidP="007A26E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3D60C1C7" w14:textId="77777777" w:rsidR="007A26EE" w:rsidRPr="00E062F1" w:rsidRDefault="007A26EE" w:rsidP="007A26EE">
            <w:pPr>
              <w:pStyle w:val="TAC"/>
              <w:rPr>
                <w:lang w:eastAsia="zh-CN"/>
              </w:rPr>
            </w:pPr>
            <w:r w:rsidRPr="00E062F1">
              <w:rPr>
                <w:lang w:eastAsia="zh-CN"/>
              </w:rPr>
              <w:t>0</w:t>
            </w:r>
          </w:p>
        </w:tc>
      </w:tr>
      <w:tr w:rsidR="007A26EE" w:rsidRPr="00E062F1" w14:paraId="7DA1A341" w14:textId="77777777" w:rsidTr="009D407F">
        <w:trPr>
          <w:trHeight w:val="148"/>
          <w:jc w:val="center"/>
        </w:trPr>
        <w:tc>
          <w:tcPr>
            <w:tcW w:w="1034" w:type="dxa"/>
            <w:vMerge/>
            <w:tcBorders>
              <w:left w:val="single" w:sz="4" w:space="0" w:color="auto"/>
              <w:right w:val="single" w:sz="4" w:space="0" w:color="auto"/>
            </w:tcBorders>
            <w:vAlign w:val="center"/>
          </w:tcPr>
          <w:p w14:paraId="6D32F329"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56A75611"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6C9DB2D9"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8E32584" w14:textId="77777777" w:rsidR="007A26EE" w:rsidRPr="00E062F1" w:rsidRDefault="007A26EE" w:rsidP="007A26EE">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3D232E5E"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9B697E8"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CEE44E5" w14:textId="77777777" w:rsidR="007A26EE" w:rsidRPr="00E062F1" w:rsidRDefault="007A26EE" w:rsidP="007A26EE">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BD5E614"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E83B6B" w14:textId="77777777" w:rsidR="007A26EE" w:rsidRPr="00E062F1" w:rsidRDefault="007A26EE" w:rsidP="007A26EE">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3C73E1" w14:textId="77777777" w:rsidR="007A26EE" w:rsidRPr="00E062F1" w:rsidRDefault="007A26EE" w:rsidP="007A26EE">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13649E4" w14:textId="77777777" w:rsidR="007A26EE" w:rsidRPr="00E062F1" w:rsidRDefault="007A26EE" w:rsidP="007A26EE">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BD90C8"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5684A82"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FF2ED3"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4B42714"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4BD640"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E6720A2" w14:textId="77777777" w:rsidR="007A26EE" w:rsidRPr="00E062F1" w:rsidRDefault="007A26EE" w:rsidP="007A26EE">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5B8FFD"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AFAC09"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2267A7EB" w14:textId="77777777" w:rsidR="007A26EE" w:rsidRPr="00E062F1" w:rsidRDefault="007A26EE" w:rsidP="007A26EE">
            <w:pPr>
              <w:pStyle w:val="TAC"/>
              <w:rPr>
                <w:lang w:eastAsia="zh-CN"/>
              </w:rPr>
            </w:pPr>
          </w:p>
        </w:tc>
      </w:tr>
      <w:tr w:rsidR="007A26EE" w:rsidRPr="00E062F1" w14:paraId="6070F935" w14:textId="77777777" w:rsidTr="009D407F">
        <w:trPr>
          <w:trHeight w:val="148"/>
          <w:jc w:val="center"/>
        </w:trPr>
        <w:tc>
          <w:tcPr>
            <w:tcW w:w="1034" w:type="dxa"/>
            <w:vMerge/>
            <w:tcBorders>
              <w:left w:val="single" w:sz="4" w:space="0" w:color="auto"/>
              <w:right w:val="single" w:sz="4" w:space="0" w:color="auto"/>
            </w:tcBorders>
            <w:vAlign w:val="center"/>
          </w:tcPr>
          <w:p w14:paraId="3D01005B"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6A7773C1" w14:textId="77777777" w:rsidR="007A26EE" w:rsidRPr="00E062F1" w:rsidRDefault="007A26EE" w:rsidP="007A26EE">
            <w:pPr>
              <w:pStyle w:val="TAC"/>
            </w:pPr>
          </w:p>
        </w:tc>
        <w:tc>
          <w:tcPr>
            <w:tcW w:w="746" w:type="dxa"/>
            <w:vMerge/>
            <w:tcBorders>
              <w:left w:val="single" w:sz="4" w:space="0" w:color="auto"/>
              <w:bottom w:val="single" w:sz="4" w:space="0" w:color="auto"/>
              <w:right w:val="single" w:sz="4" w:space="0" w:color="auto"/>
            </w:tcBorders>
            <w:vAlign w:val="center"/>
          </w:tcPr>
          <w:p w14:paraId="03A0A502"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4E6F4CD" w14:textId="77777777" w:rsidR="007A26EE" w:rsidRPr="00E062F1" w:rsidRDefault="007A26EE" w:rsidP="007A26EE">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6B4A235A"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63B2D75"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4B9B6C" w14:textId="77777777" w:rsidR="007A26EE" w:rsidRPr="00E062F1" w:rsidRDefault="007A26EE" w:rsidP="007A26EE">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A9667BC"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16678B" w14:textId="77777777" w:rsidR="007A26EE" w:rsidRPr="00E062F1" w:rsidRDefault="007A26EE" w:rsidP="007A26EE">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8F2DF0"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CE24659"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FB1AF55"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A01209"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E0F262"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9BF710C"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608BDC"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2E26118" w14:textId="77777777" w:rsidR="007A26EE" w:rsidRPr="00E062F1" w:rsidRDefault="007A26EE" w:rsidP="007A26EE">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B3BE51"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991926"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676673AF" w14:textId="77777777" w:rsidR="007A26EE" w:rsidRPr="00E062F1" w:rsidRDefault="007A26EE" w:rsidP="007A26EE">
            <w:pPr>
              <w:pStyle w:val="TAC"/>
              <w:rPr>
                <w:lang w:eastAsia="zh-CN"/>
              </w:rPr>
            </w:pPr>
          </w:p>
        </w:tc>
      </w:tr>
      <w:tr w:rsidR="007A26EE" w:rsidRPr="00E062F1" w14:paraId="41F765F8" w14:textId="77777777" w:rsidTr="009D407F">
        <w:trPr>
          <w:trHeight w:val="148"/>
          <w:jc w:val="center"/>
        </w:trPr>
        <w:tc>
          <w:tcPr>
            <w:tcW w:w="1034" w:type="dxa"/>
            <w:vMerge/>
            <w:tcBorders>
              <w:left w:val="single" w:sz="4" w:space="0" w:color="auto"/>
              <w:right w:val="single" w:sz="4" w:space="0" w:color="auto"/>
            </w:tcBorders>
            <w:vAlign w:val="center"/>
          </w:tcPr>
          <w:p w14:paraId="69155106"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71D24D29" w14:textId="77777777" w:rsidR="007A26EE" w:rsidRPr="00E062F1" w:rsidRDefault="007A26EE" w:rsidP="007A26EE">
            <w:pPr>
              <w:pStyle w:val="TAC"/>
            </w:pPr>
          </w:p>
        </w:tc>
        <w:tc>
          <w:tcPr>
            <w:tcW w:w="746" w:type="dxa"/>
            <w:tcBorders>
              <w:top w:val="single" w:sz="4" w:space="0" w:color="auto"/>
              <w:left w:val="single" w:sz="4" w:space="0" w:color="auto"/>
              <w:right w:val="single" w:sz="4" w:space="0" w:color="auto"/>
            </w:tcBorders>
            <w:vAlign w:val="center"/>
          </w:tcPr>
          <w:p w14:paraId="2BE71302" w14:textId="77777777" w:rsidR="007A26EE" w:rsidRPr="00E062F1" w:rsidRDefault="007A26EE" w:rsidP="007A26EE">
            <w:pPr>
              <w:pStyle w:val="TAC"/>
              <w:rPr>
                <w:lang w:eastAsia="zh-CN"/>
              </w:rPr>
            </w:pPr>
            <w:r w:rsidRPr="00E062F1">
              <w:rPr>
                <w:lang w:eastAsia="zh-CN"/>
              </w:rPr>
              <w:t>n261</w:t>
            </w:r>
          </w:p>
        </w:tc>
        <w:tc>
          <w:tcPr>
            <w:tcW w:w="10701" w:type="dxa"/>
            <w:gridSpan w:val="19"/>
            <w:tcBorders>
              <w:top w:val="single" w:sz="4" w:space="0" w:color="auto"/>
              <w:left w:val="single" w:sz="4" w:space="0" w:color="auto"/>
              <w:right w:val="single" w:sz="4" w:space="0" w:color="auto"/>
            </w:tcBorders>
            <w:vAlign w:val="center"/>
          </w:tcPr>
          <w:p w14:paraId="5AD109F8" w14:textId="77777777" w:rsidR="007A26EE" w:rsidRPr="00E062F1" w:rsidRDefault="007A26EE" w:rsidP="007A26EE">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20784B8F" w14:textId="77777777" w:rsidR="007A26EE" w:rsidRPr="00E062F1" w:rsidRDefault="007A26EE" w:rsidP="007A26EE">
            <w:pPr>
              <w:pStyle w:val="TAC"/>
              <w:rPr>
                <w:lang w:eastAsia="zh-CN"/>
              </w:rPr>
            </w:pPr>
          </w:p>
        </w:tc>
      </w:tr>
      <w:tr w:rsidR="007A26EE" w:rsidRPr="00E062F1" w14:paraId="23F76E31"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B0FBDB3" w14:textId="77777777" w:rsidR="007A26EE" w:rsidRPr="00E062F1" w:rsidRDefault="007A26EE" w:rsidP="007A26EE">
            <w:pPr>
              <w:pStyle w:val="TAC"/>
            </w:pPr>
            <w:r w:rsidRPr="00E062F1">
              <w:t>CA_n</w:t>
            </w:r>
            <w:r w:rsidRPr="00E062F1">
              <w:rPr>
                <w:lang w:eastAsia="zh-CN"/>
              </w:rPr>
              <w:t>41C</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35ED575E" w14:textId="77777777" w:rsidR="007A26EE" w:rsidRPr="00E062F1" w:rsidRDefault="007A26EE" w:rsidP="007A26EE">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6D3D74BB" w14:textId="77777777" w:rsidR="007A26EE" w:rsidRPr="00E062F1" w:rsidRDefault="007A26EE" w:rsidP="007A26EE">
            <w:pPr>
              <w:pStyle w:val="TAC"/>
              <w:rPr>
                <w:lang w:eastAsia="zh-CN"/>
              </w:rPr>
            </w:pPr>
            <w:r w:rsidRPr="00E062F1">
              <w:rPr>
                <w:lang w:eastAsia="zh-CN"/>
              </w:rPr>
              <w:t>n41</w:t>
            </w:r>
          </w:p>
        </w:tc>
        <w:tc>
          <w:tcPr>
            <w:tcW w:w="10701" w:type="dxa"/>
            <w:gridSpan w:val="19"/>
            <w:tcBorders>
              <w:top w:val="single" w:sz="4" w:space="0" w:color="auto"/>
              <w:left w:val="single" w:sz="4" w:space="0" w:color="auto"/>
              <w:bottom w:val="single" w:sz="4" w:space="0" w:color="auto"/>
              <w:right w:val="single" w:sz="4" w:space="0" w:color="auto"/>
            </w:tcBorders>
          </w:tcPr>
          <w:p w14:paraId="69B423FD" w14:textId="77777777" w:rsidR="007A26EE" w:rsidRPr="00E062F1" w:rsidRDefault="007A26EE" w:rsidP="007A26EE">
            <w:pPr>
              <w:pStyle w:val="TAC"/>
              <w:rPr>
                <w:lang w:eastAsia="zh-CN"/>
              </w:rPr>
            </w:pPr>
            <w:r w:rsidRPr="00E062F1">
              <w:rPr>
                <w:rFonts w:cs="Arial"/>
                <w:lang w:eastAsia="ja-JP"/>
              </w:rPr>
              <w:t>CA_n</w:t>
            </w:r>
            <w:r w:rsidRPr="00E062F1">
              <w:rPr>
                <w:rFonts w:cs="Arial"/>
                <w:lang w:eastAsia="zh-CN"/>
              </w:rPr>
              <w:t>41C</w:t>
            </w:r>
          </w:p>
        </w:tc>
        <w:tc>
          <w:tcPr>
            <w:tcW w:w="749" w:type="dxa"/>
            <w:vMerge w:val="restart"/>
            <w:tcBorders>
              <w:top w:val="single" w:sz="4" w:space="0" w:color="auto"/>
              <w:left w:val="single" w:sz="4" w:space="0" w:color="auto"/>
              <w:right w:val="single" w:sz="4" w:space="0" w:color="auto"/>
            </w:tcBorders>
            <w:vAlign w:val="center"/>
          </w:tcPr>
          <w:p w14:paraId="3ED59D11" w14:textId="77777777" w:rsidR="007A26EE" w:rsidRPr="00E062F1" w:rsidRDefault="007A26EE" w:rsidP="007A26EE">
            <w:pPr>
              <w:pStyle w:val="TAC"/>
              <w:rPr>
                <w:lang w:eastAsia="zh-CN"/>
              </w:rPr>
            </w:pPr>
            <w:r w:rsidRPr="00E062F1">
              <w:rPr>
                <w:lang w:eastAsia="zh-CN"/>
              </w:rPr>
              <w:t>0</w:t>
            </w:r>
          </w:p>
        </w:tc>
      </w:tr>
      <w:tr w:rsidR="007A26EE" w:rsidRPr="00E062F1" w14:paraId="20A94E28" w14:textId="77777777" w:rsidTr="009D407F">
        <w:trPr>
          <w:trHeight w:val="125"/>
          <w:jc w:val="center"/>
        </w:trPr>
        <w:tc>
          <w:tcPr>
            <w:tcW w:w="1034" w:type="dxa"/>
            <w:vMerge/>
            <w:tcBorders>
              <w:left w:val="single" w:sz="4" w:space="0" w:color="auto"/>
              <w:right w:val="single" w:sz="4" w:space="0" w:color="auto"/>
            </w:tcBorders>
            <w:vAlign w:val="center"/>
          </w:tcPr>
          <w:p w14:paraId="664B1F8C"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6B061E37" w14:textId="77777777" w:rsidR="007A26EE" w:rsidRPr="00E062F1" w:rsidRDefault="007A26EE" w:rsidP="007A26EE">
            <w:pPr>
              <w:pStyle w:val="TAC"/>
            </w:pPr>
          </w:p>
        </w:tc>
        <w:tc>
          <w:tcPr>
            <w:tcW w:w="746" w:type="dxa"/>
            <w:vMerge w:val="restart"/>
            <w:tcBorders>
              <w:top w:val="single" w:sz="4" w:space="0" w:color="auto"/>
              <w:left w:val="single" w:sz="4" w:space="0" w:color="auto"/>
              <w:right w:val="single" w:sz="4" w:space="0" w:color="auto"/>
            </w:tcBorders>
            <w:vAlign w:val="center"/>
          </w:tcPr>
          <w:p w14:paraId="64C21472" w14:textId="77777777" w:rsidR="007A26EE" w:rsidRPr="00E062F1" w:rsidRDefault="007A26EE" w:rsidP="007A26EE">
            <w:pPr>
              <w:pStyle w:val="TAC"/>
              <w:rPr>
                <w:lang w:eastAsia="zh-CN"/>
              </w:rPr>
            </w:pPr>
            <w:r w:rsidRPr="00E062F1">
              <w:rPr>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04974BFC" w14:textId="77777777" w:rsidR="007A26EE" w:rsidRPr="00E062F1" w:rsidRDefault="007A26EE" w:rsidP="007A26EE">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B4AAB9C"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AA647D4"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81E66C9" w14:textId="77777777" w:rsidR="007A26EE" w:rsidRPr="00E062F1" w:rsidRDefault="007A26EE" w:rsidP="007A26EE">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159ED88"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51FA634E" w14:textId="77777777" w:rsidR="007A26EE" w:rsidRPr="00E062F1" w:rsidRDefault="007A26EE" w:rsidP="007A26EE">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DC08C91"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2EDD595D"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7CBA1195" w14:textId="77777777" w:rsidR="007A26EE" w:rsidRPr="00E062F1" w:rsidRDefault="007A26EE" w:rsidP="007A26EE">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41884E"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216BF86"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DBE5172"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79474D1D"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3F665569" w14:textId="77777777" w:rsidR="007A26EE" w:rsidRPr="00E062F1" w:rsidRDefault="007A26EE" w:rsidP="007A26EE">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53E76AFE" w14:textId="77777777" w:rsidR="007A26EE" w:rsidRPr="00E062F1" w:rsidRDefault="007A26EE" w:rsidP="007A26E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0087E9" w14:textId="77777777" w:rsidR="007A26EE" w:rsidRPr="00E062F1" w:rsidRDefault="007A26EE" w:rsidP="007A26EE">
            <w:pPr>
              <w:pStyle w:val="TAC"/>
              <w:rPr>
                <w:rFonts w:cs="Arial"/>
              </w:rPr>
            </w:pPr>
          </w:p>
        </w:tc>
        <w:tc>
          <w:tcPr>
            <w:tcW w:w="749" w:type="dxa"/>
            <w:vMerge/>
            <w:tcBorders>
              <w:left w:val="single" w:sz="4" w:space="0" w:color="auto"/>
              <w:right w:val="single" w:sz="4" w:space="0" w:color="auto"/>
            </w:tcBorders>
            <w:vAlign w:val="center"/>
          </w:tcPr>
          <w:p w14:paraId="5F6AD63A" w14:textId="77777777" w:rsidR="007A26EE" w:rsidRPr="00E062F1" w:rsidRDefault="007A26EE" w:rsidP="007A26EE">
            <w:pPr>
              <w:pStyle w:val="TAC"/>
              <w:rPr>
                <w:lang w:eastAsia="zh-CN"/>
              </w:rPr>
            </w:pPr>
          </w:p>
        </w:tc>
      </w:tr>
      <w:tr w:rsidR="007A26EE" w:rsidRPr="00E062F1" w14:paraId="284025A3"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1A281B44"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0FAAC52A" w14:textId="77777777" w:rsidR="007A26EE" w:rsidRPr="00E062F1" w:rsidRDefault="007A26EE" w:rsidP="007A26EE">
            <w:pPr>
              <w:pStyle w:val="TAC"/>
            </w:pPr>
          </w:p>
        </w:tc>
        <w:tc>
          <w:tcPr>
            <w:tcW w:w="746" w:type="dxa"/>
            <w:vMerge/>
            <w:tcBorders>
              <w:left w:val="single" w:sz="4" w:space="0" w:color="auto"/>
              <w:bottom w:val="single" w:sz="4" w:space="0" w:color="auto"/>
              <w:right w:val="single" w:sz="4" w:space="0" w:color="auto"/>
            </w:tcBorders>
            <w:vAlign w:val="center"/>
          </w:tcPr>
          <w:p w14:paraId="255A9E59"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207977C1" w14:textId="77777777" w:rsidR="007A26EE" w:rsidRPr="00E062F1" w:rsidRDefault="007A26EE" w:rsidP="007A26EE">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6EF3DC29"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C5201D0"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11C5837"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770ECAF"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1234999E"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6F6040A"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2705AB9B"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1F952716" w14:textId="77777777" w:rsidR="007A26EE" w:rsidRPr="00E062F1" w:rsidRDefault="007A26EE" w:rsidP="007A26EE">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093F4C"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5CE2B50"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1607AB2"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D4FE850"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0D902340" w14:textId="77777777" w:rsidR="007A26EE" w:rsidRPr="00E062F1" w:rsidRDefault="007A26EE" w:rsidP="007A26EE">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6DA50E16" w14:textId="77777777" w:rsidR="007A26EE" w:rsidRPr="00E062F1" w:rsidRDefault="007A26EE" w:rsidP="007A26E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1A58E7" w14:textId="77777777" w:rsidR="007A26EE" w:rsidRPr="00E062F1" w:rsidRDefault="007A26EE" w:rsidP="007A26EE">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3DD179F3" w14:textId="77777777" w:rsidR="007A26EE" w:rsidRPr="00E062F1" w:rsidRDefault="007A26EE" w:rsidP="007A26EE">
            <w:pPr>
              <w:pStyle w:val="TAC"/>
              <w:rPr>
                <w:lang w:eastAsia="zh-CN"/>
              </w:rPr>
            </w:pPr>
          </w:p>
        </w:tc>
      </w:tr>
      <w:tr w:rsidR="007A26EE" w:rsidRPr="00E062F1" w14:paraId="082FE8C1"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FF0A732" w14:textId="77777777" w:rsidR="007A26EE" w:rsidRPr="00E062F1" w:rsidRDefault="007A26EE" w:rsidP="007A26EE">
            <w:pPr>
              <w:pStyle w:val="TAC"/>
            </w:pPr>
            <w:r w:rsidRPr="00E062F1">
              <w:t>CA_n</w:t>
            </w:r>
            <w:r w:rsidRPr="00E062F1">
              <w:rPr>
                <w:lang w:eastAsia="zh-CN"/>
              </w:rPr>
              <w:t>41(2A)</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0E4AFFDC" w14:textId="77777777" w:rsidR="007A26EE" w:rsidRPr="00E062F1" w:rsidRDefault="007A26EE" w:rsidP="007A26EE">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6E465477" w14:textId="77777777" w:rsidR="007A26EE" w:rsidRPr="00E062F1" w:rsidRDefault="007A26EE" w:rsidP="007A26EE">
            <w:pPr>
              <w:pStyle w:val="TAC"/>
              <w:rPr>
                <w:lang w:eastAsia="zh-CN"/>
              </w:rPr>
            </w:pPr>
            <w:r w:rsidRPr="00E062F1">
              <w:rPr>
                <w:lang w:eastAsia="zh-CN"/>
              </w:rPr>
              <w:t>n41</w:t>
            </w:r>
          </w:p>
        </w:tc>
        <w:tc>
          <w:tcPr>
            <w:tcW w:w="668" w:type="dxa"/>
            <w:tcBorders>
              <w:top w:val="single" w:sz="4" w:space="0" w:color="auto"/>
              <w:left w:val="single" w:sz="4" w:space="0" w:color="auto"/>
              <w:bottom w:val="single" w:sz="4" w:space="0" w:color="auto"/>
              <w:right w:val="single" w:sz="4" w:space="0" w:color="auto"/>
            </w:tcBorders>
          </w:tcPr>
          <w:p w14:paraId="1B234641" w14:textId="77777777" w:rsidR="007A26EE" w:rsidRPr="00E062F1" w:rsidRDefault="007A26EE" w:rsidP="007A26EE">
            <w:pPr>
              <w:pStyle w:val="TAC"/>
              <w:rPr>
                <w:rFonts w:cs="Arial"/>
                <w:lang w:eastAsia="ja-JP"/>
              </w:rPr>
            </w:pPr>
          </w:p>
        </w:tc>
        <w:tc>
          <w:tcPr>
            <w:tcW w:w="10033" w:type="dxa"/>
            <w:gridSpan w:val="18"/>
            <w:tcBorders>
              <w:top w:val="single" w:sz="4" w:space="0" w:color="auto"/>
              <w:left w:val="single" w:sz="4" w:space="0" w:color="auto"/>
              <w:bottom w:val="single" w:sz="4" w:space="0" w:color="auto"/>
              <w:right w:val="single" w:sz="4" w:space="0" w:color="auto"/>
            </w:tcBorders>
          </w:tcPr>
          <w:p w14:paraId="334AEA2E" w14:textId="77777777" w:rsidR="007A26EE" w:rsidRPr="00E062F1" w:rsidRDefault="007A26EE" w:rsidP="007A26EE">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14:paraId="5C06B3E3" w14:textId="77777777" w:rsidR="007A26EE" w:rsidRPr="00E062F1" w:rsidRDefault="007A26EE" w:rsidP="007A26EE">
            <w:pPr>
              <w:pStyle w:val="TAC"/>
              <w:rPr>
                <w:lang w:eastAsia="zh-CN"/>
              </w:rPr>
            </w:pPr>
            <w:r w:rsidRPr="00E062F1">
              <w:rPr>
                <w:lang w:eastAsia="zh-CN"/>
              </w:rPr>
              <w:t>0</w:t>
            </w:r>
          </w:p>
        </w:tc>
      </w:tr>
      <w:tr w:rsidR="007A26EE" w:rsidRPr="00E062F1" w14:paraId="3E9960BA" w14:textId="77777777" w:rsidTr="009D407F">
        <w:trPr>
          <w:trHeight w:val="125"/>
          <w:jc w:val="center"/>
        </w:trPr>
        <w:tc>
          <w:tcPr>
            <w:tcW w:w="1034" w:type="dxa"/>
            <w:vMerge/>
            <w:tcBorders>
              <w:left w:val="single" w:sz="4" w:space="0" w:color="auto"/>
              <w:right w:val="single" w:sz="4" w:space="0" w:color="auto"/>
            </w:tcBorders>
            <w:vAlign w:val="center"/>
          </w:tcPr>
          <w:p w14:paraId="3100ED0F"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0B933417" w14:textId="77777777" w:rsidR="007A26EE" w:rsidRPr="00E062F1" w:rsidRDefault="007A26EE" w:rsidP="007A26EE">
            <w:pPr>
              <w:pStyle w:val="TAC"/>
            </w:pPr>
          </w:p>
        </w:tc>
        <w:tc>
          <w:tcPr>
            <w:tcW w:w="746" w:type="dxa"/>
            <w:vMerge w:val="restart"/>
            <w:tcBorders>
              <w:top w:val="single" w:sz="4" w:space="0" w:color="auto"/>
              <w:left w:val="single" w:sz="4" w:space="0" w:color="auto"/>
              <w:right w:val="single" w:sz="4" w:space="0" w:color="auto"/>
            </w:tcBorders>
            <w:vAlign w:val="center"/>
          </w:tcPr>
          <w:p w14:paraId="29420F74" w14:textId="77777777" w:rsidR="007A26EE" w:rsidRPr="00E062F1" w:rsidRDefault="007A26EE" w:rsidP="007A26EE">
            <w:pPr>
              <w:pStyle w:val="TAC"/>
              <w:rPr>
                <w:lang w:eastAsia="zh-CN"/>
              </w:rPr>
            </w:pPr>
            <w:r w:rsidRPr="00E062F1">
              <w:rPr>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66579859" w14:textId="77777777" w:rsidR="007A26EE" w:rsidRPr="00E062F1" w:rsidRDefault="007A26EE" w:rsidP="007A26EE">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497C8BE9"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A1053F8"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F722144" w14:textId="77777777" w:rsidR="007A26EE" w:rsidRPr="00E062F1" w:rsidRDefault="007A26EE" w:rsidP="007A26EE">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873152F"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420059B5" w14:textId="77777777" w:rsidR="007A26EE" w:rsidRPr="00E062F1" w:rsidRDefault="007A26EE" w:rsidP="007A26EE">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27E3FFC"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6069681C"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46CBD18A" w14:textId="77777777" w:rsidR="007A26EE" w:rsidRPr="00E062F1" w:rsidRDefault="007A26EE" w:rsidP="007A26EE">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326D08"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D8D93D6"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B6D60F7"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5E2DD70B"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1F9FAFD1" w14:textId="77777777" w:rsidR="007A26EE" w:rsidRPr="00E062F1" w:rsidRDefault="007A26EE" w:rsidP="007A26EE">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C28B134" w14:textId="77777777" w:rsidR="007A26EE" w:rsidRPr="00E062F1" w:rsidRDefault="007A26EE" w:rsidP="007A26E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22EE48" w14:textId="77777777" w:rsidR="007A26EE" w:rsidRPr="00E062F1" w:rsidRDefault="007A26EE" w:rsidP="007A26EE">
            <w:pPr>
              <w:pStyle w:val="TAC"/>
              <w:rPr>
                <w:rFonts w:cs="Arial"/>
              </w:rPr>
            </w:pPr>
            <w:r w:rsidRPr="00E062F1">
              <w:rPr>
                <w:rFonts w:eastAsia="Yu Mincho"/>
              </w:rPr>
              <w:t>Yes</w:t>
            </w:r>
          </w:p>
        </w:tc>
        <w:tc>
          <w:tcPr>
            <w:tcW w:w="749" w:type="dxa"/>
            <w:vMerge/>
            <w:tcBorders>
              <w:left w:val="single" w:sz="4" w:space="0" w:color="auto"/>
              <w:right w:val="single" w:sz="4" w:space="0" w:color="auto"/>
            </w:tcBorders>
            <w:vAlign w:val="center"/>
          </w:tcPr>
          <w:p w14:paraId="671C2A8D" w14:textId="77777777" w:rsidR="007A26EE" w:rsidRPr="00E062F1" w:rsidRDefault="007A26EE" w:rsidP="007A26EE">
            <w:pPr>
              <w:pStyle w:val="TAC"/>
              <w:rPr>
                <w:lang w:eastAsia="zh-CN"/>
              </w:rPr>
            </w:pPr>
          </w:p>
        </w:tc>
      </w:tr>
      <w:tr w:rsidR="007A26EE" w:rsidRPr="00E062F1" w14:paraId="6A7DE847"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1D20A2ED"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08173265" w14:textId="77777777" w:rsidR="007A26EE" w:rsidRPr="00E062F1" w:rsidRDefault="007A26EE" w:rsidP="007A26EE">
            <w:pPr>
              <w:pStyle w:val="TAC"/>
            </w:pPr>
          </w:p>
        </w:tc>
        <w:tc>
          <w:tcPr>
            <w:tcW w:w="746" w:type="dxa"/>
            <w:vMerge/>
            <w:tcBorders>
              <w:left w:val="single" w:sz="4" w:space="0" w:color="auto"/>
              <w:bottom w:val="single" w:sz="4" w:space="0" w:color="auto"/>
              <w:right w:val="single" w:sz="4" w:space="0" w:color="auto"/>
            </w:tcBorders>
            <w:vAlign w:val="center"/>
          </w:tcPr>
          <w:p w14:paraId="7CF50D6D"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60110C67" w14:textId="77777777" w:rsidR="007A26EE" w:rsidRPr="00E062F1" w:rsidRDefault="007A26EE" w:rsidP="007A26EE">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0915A45D"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E4F2834"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DC61101"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2874376"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6A33AF27"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BD3483A"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5386C9D6"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74F9FEBD" w14:textId="77777777" w:rsidR="007A26EE" w:rsidRPr="00E062F1" w:rsidRDefault="007A26EE" w:rsidP="007A26EE">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5AE9D5C"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6D7A047"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92C6CB5"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85315F9"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067ED078" w14:textId="77777777" w:rsidR="007A26EE" w:rsidRPr="00E062F1" w:rsidRDefault="007A26EE" w:rsidP="007A26EE">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A104B5C" w14:textId="77777777" w:rsidR="007A26EE" w:rsidRPr="00E062F1" w:rsidRDefault="007A26EE" w:rsidP="007A26E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27D200" w14:textId="77777777" w:rsidR="007A26EE" w:rsidRPr="00E062F1" w:rsidRDefault="007A26EE" w:rsidP="007A26EE">
            <w:pPr>
              <w:pStyle w:val="TAC"/>
              <w:rPr>
                <w:rFonts w:cs="Arial"/>
              </w:rPr>
            </w:pPr>
          </w:p>
        </w:tc>
        <w:tc>
          <w:tcPr>
            <w:tcW w:w="749" w:type="dxa"/>
            <w:vMerge/>
            <w:tcBorders>
              <w:left w:val="single" w:sz="4" w:space="0" w:color="auto"/>
              <w:bottom w:val="single" w:sz="4" w:space="0" w:color="auto"/>
              <w:right w:val="single" w:sz="4" w:space="0" w:color="auto"/>
            </w:tcBorders>
            <w:vAlign w:val="center"/>
          </w:tcPr>
          <w:p w14:paraId="08B03214" w14:textId="77777777" w:rsidR="007A26EE" w:rsidRPr="00E062F1" w:rsidRDefault="007A26EE" w:rsidP="007A26EE">
            <w:pPr>
              <w:pStyle w:val="TAC"/>
              <w:rPr>
                <w:lang w:eastAsia="zh-CN"/>
              </w:rPr>
            </w:pPr>
          </w:p>
        </w:tc>
      </w:tr>
      <w:tr w:rsidR="007A26EE" w:rsidRPr="00E062F1" w14:paraId="79F5DEDC" w14:textId="77777777" w:rsidTr="009D407F">
        <w:trPr>
          <w:trHeight w:val="125"/>
          <w:jc w:val="center"/>
        </w:trPr>
        <w:tc>
          <w:tcPr>
            <w:tcW w:w="1034" w:type="dxa"/>
            <w:vMerge w:val="restart"/>
            <w:tcBorders>
              <w:left w:val="single" w:sz="4" w:space="0" w:color="auto"/>
              <w:right w:val="single" w:sz="4" w:space="0" w:color="auto"/>
            </w:tcBorders>
            <w:vAlign w:val="center"/>
          </w:tcPr>
          <w:p w14:paraId="7B44E2C7" w14:textId="77777777" w:rsidR="007A26EE" w:rsidRPr="00E062F1" w:rsidRDefault="007A26EE" w:rsidP="007A26EE">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1CBCD738" w14:textId="77777777" w:rsidR="007A26EE" w:rsidRPr="00E062F1" w:rsidRDefault="007A26EE" w:rsidP="007A26EE">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13993A9D" w14:textId="77777777" w:rsidR="007A26EE" w:rsidRPr="00E062F1" w:rsidRDefault="007A26EE" w:rsidP="007A26EE">
            <w:pPr>
              <w:pStyle w:val="TAC"/>
            </w:pPr>
            <w:r w:rsidRPr="00E062F1">
              <w:rPr>
                <w:lang w:eastAsia="zh-CN"/>
              </w:rPr>
              <w:t>n41</w:t>
            </w:r>
          </w:p>
        </w:tc>
        <w:tc>
          <w:tcPr>
            <w:tcW w:w="10701" w:type="dxa"/>
            <w:gridSpan w:val="19"/>
            <w:tcBorders>
              <w:top w:val="single" w:sz="4" w:space="0" w:color="auto"/>
              <w:left w:val="single" w:sz="4" w:space="0" w:color="auto"/>
              <w:bottom w:val="single" w:sz="4" w:space="0" w:color="auto"/>
              <w:right w:val="single" w:sz="4" w:space="0" w:color="auto"/>
            </w:tcBorders>
          </w:tcPr>
          <w:p w14:paraId="786A6682" w14:textId="77777777" w:rsidR="007A26EE" w:rsidRPr="00E062F1" w:rsidRDefault="007A26EE" w:rsidP="007A26EE">
            <w:pPr>
              <w:pStyle w:val="TAC"/>
              <w:rPr>
                <w:rFonts w:eastAsia="Yu Mincho"/>
              </w:rPr>
            </w:pPr>
            <w:r w:rsidRPr="00E062F1">
              <w:rPr>
                <w:rFonts w:cs="Arial"/>
                <w:lang w:eastAsia="ja-JP"/>
              </w:rPr>
              <w:t>CA_n</w:t>
            </w:r>
            <w:r w:rsidRPr="00E062F1">
              <w:rPr>
                <w:rFonts w:cs="Arial"/>
                <w:lang w:eastAsia="zh-CN"/>
              </w:rPr>
              <w:t>41C</w:t>
            </w:r>
          </w:p>
        </w:tc>
        <w:tc>
          <w:tcPr>
            <w:tcW w:w="749" w:type="dxa"/>
            <w:vMerge w:val="restart"/>
            <w:tcBorders>
              <w:left w:val="single" w:sz="4" w:space="0" w:color="auto"/>
              <w:right w:val="single" w:sz="4" w:space="0" w:color="auto"/>
            </w:tcBorders>
            <w:vAlign w:val="center"/>
          </w:tcPr>
          <w:p w14:paraId="24EB8263" w14:textId="77777777" w:rsidR="007A26EE" w:rsidRPr="00E062F1" w:rsidRDefault="007A26EE" w:rsidP="007A26EE">
            <w:pPr>
              <w:pStyle w:val="TAC"/>
              <w:rPr>
                <w:lang w:eastAsia="zh-CN"/>
              </w:rPr>
            </w:pPr>
            <w:r w:rsidRPr="00E062F1">
              <w:rPr>
                <w:lang w:eastAsia="zh-CN"/>
              </w:rPr>
              <w:t>0</w:t>
            </w:r>
          </w:p>
        </w:tc>
      </w:tr>
      <w:tr w:rsidR="007A26EE" w:rsidRPr="00E062F1" w14:paraId="50FEA6D0"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6873A863"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380FD194" w14:textId="77777777" w:rsidR="007A26EE" w:rsidRPr="00E062F1" w:rsidRDefault="007A26EE" w:rsidP="007A26EE">
            <w:pPr>
              <w:pStyle w:val="TAC"/>
            </w:pPr>
          </w:p>
        </w:tc>
        <w:tc>
          <w:tcPr>
            <w:tcW w:w="746" w:type="dxa"/>
            <w:tcBorders>
              <w:left w:val="single" w:sz="4" w:space="0" w:color="auto"/>
              <w:bottom w:val="single" w:sz="4" w:space="0" w:color="auto"/>
              <w:right w:val="single" w:sz="4" w:space="0" w:color="auto"/>
            </w:tcBorders>
            <w:vAlign w:val="center"/>
          </w:tcPr>
          <w:p w14:paraId="51E7FF05" w14:textId="77777777" w:rsidR="007A26EE" w:rsidRPr="00E062F1" w:rsidRDefault="007A26EE" w:rsidP="007A26EE">
            <w:pPr>
              <w:pStyle w:val="TAC"/>
            </w:pPr>
            <w:r w:rsidRPr="00E062F1">
              <w:rPr>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4C2F3E01" w14:textId="77777777" w:rsidR="007A26EE" w:rsidRPr="00E062F1" w:rsidRDefault="007A26EE" w:rsidP="007A26EE">
            <w:pPr>
              <w:pStyle w:val="TAC"/>
              <w:rPr>
                <w:rFonts w:eastAsia="Yu Mincho"/>
              </w:rPr>
            </w:pPr>
            <w:r w:rsidRPr="00E062F1">
              <w:rPr>
                <w:rFonts w:cs="Arial"/>
                <w:lang w:eastAsia="ja-JP"/>
              </w:rPr>
              <w:t>CA_n2</w:t>
            </w:r>
            <w:r w:rsidRPr="00E062F1">
              <w:rPr>
                <w:rFonts w:cs="Arial"/>
                <w:lang w:eastAsia="zh-CN"/>
              </w:rPr>
              <w:t>61(2A)</w:t>
            </w:r>
            <w:r w:rsidRPr="00E062F1">
              <w:rPr>
                <w:rFonts w:cs="Arial"/>
                <w:lang w:eastAsia="ja-JP"/>
              </w:rPr>
              <w:t xml:space="preserve"> </w:t>
            </w:r>
          </w:p>
        </w:tc>
        <w:tc>
          <w:tcPr>
            <w:tcW w:w="749" w:type="dxa"/>
            <w:vMerge/>
            <w:tcBorders>
              <w:left w:val="single" w:sz="4" w:space="0" w:color="auto"/>
              <w:bottom w:val="single" w:sz="4" w:space="0" w:color="auto"/>
              <w:right w:val="single" w:sz="4" w:space="0" w:color="auto"/>
            </w:tcBorders>
            <w:vAlign w:val="center"/>
          </w:tcPr>
          <w:p w14:paraId="4B6A8860" w14:textId="77777777" w:rsidR="007A26EE" w:rsidRPr="00E062F1" w:rsidRDefault="007A26EE" w:rsidP="007A26EE">
            <w:pPr>
              <w:pStyle w:val="TAC"/>
              <w:rPr>
                <w:lang w:eastAsia="zh-CN"/>
              </w:rPr>
            </w:pPr>
          </w:p>
        </w:tc>
      </w:tr>
      <w:tr w:rsidR="007A26EE" w:rsidRPr="00E062F1" w14:paraId="57DDD271" w14:textId="77777777" w:rsidTr="009D407F">
        <w:trPr>
          <w:trHeight w:val="125"/>
          <w:jc w:val="center"/>
        </w:trPr>
        <w:tc>
          <w:tcPr>
            <w:tcW w:w="1034" w:type="dxa"/>
            <w:vMerge w:val="restart"/>
            <w:tcBorders>
              <w:left w:val="single" w:sz="4" w:space="0" w:color="auto"/>
              <w:right w:val="single" w:sz="4" w:space="0" w:color="auto"/>
            </w:tcBorders>
            <w:vAlign w:val="center"/>
          </w:tcPr>
          <w:p w14:paraId="54524E88" w14:textId="77777777" w:rsidR="007A26EE" w:rsidRPr="00E062F1" w:rsidRDefault="007A26EE" w:rsidP="007A26EE">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749B907E" w14:textId="77777777" w:rsidR="007A26EE" w:rsidRPr="00E062F1" w:rsidRDefault="007A26EE" w:rsidP="007A26EE">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0F0330DB" w14:textId="77777777" w:rsidR="007A26EE" w:rsidRPr="00E062F1" w:rsidRDefault="007A26EE" w:rsidP="007A26EE">
            <w:pPr>
              <w:pStyle w:val="TAC"/>
            </w:pPr>
            <w:r w:rsidRPr="00E062F1">
              <w:rPr>
                <w:lang w:eastAsia="zh-CN"/>
              </w:rPr>
              <w:t>n41</w:t>
            </w:r>
          </w:p>
        </w:tc>
        <w:tc>
          <w:tcPr>
            <w:tcW w:w="10701" w:type="dxa"/>
            <w:gridSpan w:val="19"/>
            <w:tcBorders>
              <w:top w:val="single" w:sz="4" w:space="0" w:color="auto"/>
              <w:left w:val="single" w:sz="4" w:space="0" w:color="auto"/>
              <w:bottom w:val="single" w:sz="4" w:space="0" w:color="auto"/>
              <w:right w:val="single" w:sz="4" w:space="0" w:color="auto"/>
            </w:tcBorders>
          </w:tcPr>
          <w:p w14:paraId="0875F770" w14:textId="77777777" w:rsidR="007A26EE" w:rsidRPr="00E062F1" w:rsidRDefault="007A26EE" w:rsidP="007A26EE">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749" w:type="dxa"/>
            <w:vMerge w:val="restart"/>
            <w:tcBorders>
              <w:left w:val="single" w:sz="4" w:space="0" w:color="auto"/>
              <w:right w:val="single" w:sz="4" w:space="0" w:color="auto"/>
            </w:tcBorders>
            <w:vAlign w:val="center"/>
          </w:tcPr>
          <w:p w14:paraId="30A227CE" w14:textId="77777777" w:rsidR="007A26EE" w:rsidRPr="00E062F1" w:rsidRDefault="007A26EE" w:rsidP="007A26EE">
            <w:pPr>
              <w:pStyle w:val="TAC"/>
              <w:rPr>
                <w:lang w:eastAsia="zh-CN"/>
              </w:rPr>
            </w:pPr>
            <w:r w:rsidRPr="00E062F1">
              <w:rPr>
                <w:lang w:eastAsia="zh-CN"/>
              </w:rPr>
              <w:t>0</w:t>
            </w:r>
          </w:p>
        </w:tc>
      </w:tr>
      <w:tr w:rsidR="007A26EE" w:rsidRPr="00E062F1" w14:paraId="1D0380D2"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73DF1343"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4FF2E5DA" w14:textId="77777777" w:rsidR="007A26EE" w:rsidRPr="00E062F1" w:rsidRDefault="007A26EE" w:rsidP="007A26EE">
            <w:pPr>
              <w:pStyle w:val="TAC"/>
            </w:pPr>
          </w:p>
        </w:tc>
        <w:tc>
          <w:tcPr>
            <w:tcW w:w="746" w:type="dxa"/>
            <w:tcBorders>
              <w:left w:val="single" w:sz="4" w:space="0" w:color="auto"/>
              <w:bottom w:val="single" w:sz="4" w:space="0" w:color="auto"/>
              <w:right w:val="single" w:sz="4" w:space="0" w:color="auto"/>
            </w:tcBorders>
            <w:vAlign w:val="center"/>
          </w:tcPr>
          <w:p w14:paraId="3468C76B" w14:textId="77777777" w:rsidR="007A26EE" w:rsidRPr="00E062F1" w:rsidRDefault="007A26EE" w:rsidP="007A26EE">
            <w:pPr>
              <w:pStyle w:val="TAC"/>
            </w:pPr>
            <w:r w:rsidRPr="00E062F1">
              <w:rPr>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32B72AF0" w14:textId="77777777" w:rsidR="007A26EE" w:rsidRPr="00E062F1" w:rsidRDefault="007A26EE" w:rsidP="007A26EE">
            <w:pPr>
              <w:pStyle w:val="TAC"/>
              <w:rPr>
                <w:rFonts w:eastAsia="Yu Mincho"/>
              </w:rPr>
            </w:pPr>
            <w:r w:rsidRPr="00E062F1">
              <w:rPr>
                <w:rFonts w:cs="Arial"/>
                <w:lang w:eastAsia="ja-JP"/>
              </w:rPr>
              <w:t>CA_n2</w:t>
            </w:r>
            <w:r w:rsidRPr="00E062F1">
              <w:rPr>
                <w:rFonts w:cs="Arial"/>
                <w:lang w:eastAsia="zh-CN"/>
              </w:rPr>
              <w:t>61(2A)</w:t>
            </w:r>
          </w:p>
        </w:tc>
        <w:tc>
          <w:tcPr>
            <w:tcW w:w="749" w:type="dxa"/>
            <w:vMerge/>
            <w:tcBorders>
              <w:left w:val="single" w:sz="4" w:space="0" w:color="auto"/>
              <w:bottom w:val="single" w:sz="4" w:space="0" w:color="auto"/>
              <w:right w:val="single" w:sz="4" w:space="0" w:color="auto"/>
            </w:tcBorders>
            <w:vAlign w:val="center"/>
          </w:tcPr>
          <w:p w14:paraId="37F71593" w14:textId="77777777" w:rsidR="007A26EE" w:rsidRPr="00E062F1" w:rsidRDefault="007A26EE" w:rsidP="007A26EE">
            <w:pPr>
              <w:pStyle w:val="TAC"/>
              <w:rPr>
                <w:lang w:eastAsia="zh-CN"/>
              </w:rPr>
            </w:pPr>
          </w:p>
        </w:tc>
      </w:tr>
      <w:tr w:rsidR="007A26EE" w:rsidRPr="00E062F1" w14:paraId="30019B75"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A71B8A7" w14:textId="77777777" w:rsidR="007A26EE" w:rsidRPr="00E062F1" w:rsidRDefault="007A26EE" w:rsidP="007A26EE">
            <w:pPr>
              <w:pStyle w:val="TAC"/>
              <w:rPr>
                <w:szCs w:val="18"/>
              </w:rPr>
            </w:pPr>
            <w:r w:rsidRPr="00E062F1">
              <w:rPr>
                <w:rFonts w:cs="Arial"/>
                <w:szCs w:val="18"/>
                <w:lang w:eastAsia="ja-JP"/>
              </w:rPr>
              <w:t>CA_n66A-n260A</w:t>
            </w:r>
          </w:p>
        </w:tc>
        <w:tc>
          <w:tcPr>
            <w:tcW w:w="1034" w:type="dxa"/>
            <w:vMerge w:val="restart"/>
            <w:tcBorders>
              <w:top w:val="single" w:sz="4" w:space="0" w:color="auto"/>
              <w:left w:val="single" w:sz="4" w:space="0" w:color="auto"/>
              <w:right w:val="single" w:sz="4" w:space="0" w:color="auto"/>
            </w:tcBorders>
            <w:vAlign w:val="center"/>
          </w:tcPr>
          <w:p w14:paraId="67C5B9A1" w14:textId="77777777" w:rsidR="007A26EE" w:rsidRPr="00E062F1" w:rsidRDefault="007A26EE" w:rsidP="007A26EE">
            <w:pPr>
              <w:pStyle w:val="TAC"/>
              <w:rPr>
                <w:szCs w:val="18"/>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276F42F6" w14:textId="77777777" w:rsidR="007A26EE" w:rsidRPr="00E062F1" w:rsidRDefault="007A26EE" w:rsidP="007A26EE">
            <w:pPr>
              <w:pStyle w:val="TAC"/>
              <w:rPr>
                <w:szCs w:val="18"/>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7268994D" w14:textId="77777777" w:rsidR="007A26EE" w:rsidRPr="00E062F1" w:rsidRDefault="007A26EE" w:rsidP="007A26EE">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31CE192F" w14:textId="77777777" w:rsidR="007A26EE" w:rsidRPr="00E062F1" w:rsidRDefault="007A26EE" w:rsidP="007A26EE">
            <w:pPr>
              <w:pStyle w:val="TAC"/>
              <w:rPr>
                <w:rFonts w:eastAsia="Yu Mincho"/>
                <w:szCs w:val="18"/>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AA8DD71" w14:textId="77777777" w:rsidR="007A26EE" w:rsidRPr="00E062F1" w:rsidRDefault="007A26EE" w:rsidP="007A26EE">
            <w:pPr>
              <w:pStyle w:val="TAC"/>
              <w:rPr>
                <w:rFonts w:eastAsia="Yu Mincho"/>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4408D3" w14:textId="77777777" w:rsidR="007A26EE" w:rsidRPr="00E062F1" w:rsidRDefault="007A26EE" w:rsidP="007A26EE">
            <w:pPr>
              <w:pStyle w:val="TAC"/>
              <w:rPr>
                <w:rFonts w:eastAsia="Yu Mincho"/>
                <w:szCs w:val="18"/>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C135927" w14:textId="77777777" w:rsidR="007A26EE" w:rsidRPr="00E062F1" w:rsidRDefault="007A26EE" w:rsidP="007A26EE">
            <w:pPr>
              <w:pStyle w:val="TAC"/>
              <w:rPr>
                <w:rFonts w:eastAsia="Yu Mincho"/>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D4FE01E" w14:textId="77777777" w:rsidR="007A26EE" w:rsidRPr="00E062F1" w:rsidRDefault="007A26EE" w:rsidP="007A26EE">
            <w:pPr>
              <w:pStyle w:val="TAC"/>
              <w:rPr>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5C55CC84" w14:textId="77777777" w:rsidR="007A26EE" w:rsidRPr="00E062F1" w:rsidRDefault="007A26EE" w:rsidP="007A26EE">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6293DA30" w14:textId="77777777" w:rsidR="007A26EE" w:rsidRPr="00E062F1" w:rsidRDefault="007A26EE" w:rsidP="007A26EE">
            <w:pPr>
              <w:pStyle w:val="TAC"/>
              <w:rPr>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D265567" w14:textId="77777777" w:rsidR="007A26EE" w:rsidRPr="00E062F1" w:rsidRDefault="007A26EE" w:rsidP="007A26EE">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2A734D3" w14:textId="77777777" w:rsidR="007A26EE" w:rsidRPr="00E062F1" w:rsidRDefault="007A26EE" w:rsidP="007A26EE">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3A2456B"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34DC748"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9E2CB7A"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CA4FB9C"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0557CEC"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A616EB"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0C9FD28" w14:textId="77777777" w:rsidR="007A26EE" w:rsidRPr="00E062F1" w:rsidRDefault="007A26EE" w:rsidP="007A26EE">
            <w:pPr>
              <w:pStyle w:val="TAC"/>
              <w:rPr>
                <w:lang w:eastAsia="zh-CN"/>
              </w:rPr>
            </w:pPr>
            <w:r w:rsidRPr="00E062F1">
              <w:rPr>
                <w:lang w:eastAsia="zh-CN"/>
              </w:rPr>
              <w:t>0</w:t>
            </w:r>
          </w:p>
        </w:tc>
      </w:tr>
      <w:tr w:rsidR="007A26EE" w:rsidRPr="00E062F1" w14:paraId="312B83CD" w14:textId="77777777" w:rsidTr="009D407F">
        <w:trPr>
          <w:trHeight w:val="125"/>
          <w:jc w:val="center"/>
        </w:trPr>
        <w:tc>
          <w:tcPr>
            <w:tcW w:w="1034" w:type="dxa"/>
            <w:vMerge/>
            <w:tcBorders>
              <w:left w:val="single" w:sz="4" w:space="0" w:color="auto"/>
              <w:right w:val="single" w:sz="4" w:space="0" w:color="auto"/>
            </w:tcBorders>
            <w:vAlign w:val="center"/>
          </w:tcPr>
          <w:p w14:paraId="48B5AC9F"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7CAC36C9" w14:textId="77777777" w:rsidR="007A26EE" w:rsidRPr="00E062F1" w:rsidRDefault="007A26EE" w:rsidP="007A26EE">
            <w:pPr>
              <w:pStyle w:val="TAC"/>
              <w:rPr>
                <w:szCs w:val="18"/>
                <w:lang w:eastAsia="zh-CN"/>
              </w:rPr>
            </w:pPr>
          </w:p>
        </w:tc>
        <w:tc>
          <w:tcPr>
            <w:tcW w:w="746" w:type="dxa"/>
            <w:vMerge/>
            <w:tcBorders>
              <w:left w:val="single" w:sz="4" w:space="0" w:color="auto"/>
              <w:right w:val="single" w:sz="4" w:space="0" w:color="auto"/>
            </w:tcBorders>
            <w:vAlign w:val="center"/>
          </w:tcPr>
          <w:p w14:paraId="75BEB3DA"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tcPr>
          <w:p w14:paraId="3006B5B2" w14:textId="77777777" w:rsidR="007A26EE" w:rsidRPr="00E062F1" w:rsidRDefault="007A26EE" w:rsidP="007A26EE">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0C753F1D"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09030006" w14:textId="77777777" w:rsidR="007A26EE" w:rsidRPr="00E062F1" w:rsidRDefault="007A26EE" w:rsidP="007A26EE">
            <w:pPr>
              <w:pStyle w:val="TAC"/>
              <w:rPr>
                <w:rFonts w:eastAsia="Yu Mincho"/>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249A67" w14:textId="77777777" w:rsidR="007A26EE" w:rsidRPr="00E062F1" w:rsidRDefault="007A26EE" w:rsidP="007A26EE">
            <w:pPr>
              <w:pStyle w:val="TAC"/>
              <w:rPr>
                <w:rFonts w:eastAsia="Yu Mincho"/>
                <w:szCs w:val="18"/>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E445269" w14:textId="77777777" w:rsidR="007A26EE" w:rsidRPr="00E062F1" w:rsidRDefault="007A26EE" w:rsidP="007A26EE">
            <w:pPr>
              <w:pStyle w:val="TAC"/>
              <w:rPr>
                <w:rFonts w:eastAsia="Yu Mincho"/>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E1A5CAF" w14:textId="77777777" w:rsidR="007A26EE" w:rsidRPr="00E062F1" w:rsidRDefault="007A26EE" w:rsidP="007A26EE">
            <w:pPr>
              <w:pStyle w:val="TAC"/>
              <w:rPr>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34629DE9" w14:textId="77777777" w:rsidR="007A26EE" w:rsidRPr="00E062F1" w:rsidRDefault="007A26EE" w:rsidP="007A26EE">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4650C28B" w14:textId="77777777" w:rsidR="007A26EE" w:rsidRPr="00E062F1" w:rsidRDefault="007A26EE" w:rsidP="007A26EE">
            <w:pPr>
              <w:pStyle w:val="TAC"/>
              <w:rPr>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344329A" w14:textId="77777777" w:rsidR="007A26EE" w:rsidRPr="00E062F1" w:rsidRDefault="007A26EE" w:rsidP="007A26EE">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A560B33" w14:textId="77777777" w:rsidR="007A26EE" w:rsidRPr="00E062F1" w:rsidRDefault="007A26EE" w:rsidP="007A26EE">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1F8616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0BE210F"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907187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04242CF"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909ADCE"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5D90ED"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178DACD1" w14:textId="77777777" w:rsidR="007A26EE" w:rsidRPr="00E062F1" w:rsidRDefault="007A26EE" w:rsidP="007A26EE">
            <w:pPr>
              <w:pStyle w:val="TAC"/>
              <w:rPr>
                <w:lang w:eastAsia="zh-CN"/>
              </w:rPr>
            </w:pPr>
          </w:p>
        </w:tc>
      </w:tr>
      <w:tr w:rsidR="007A26EE" w:rsidRPr="00E062F1" w14:paraId="767A795B" w14:textId="77777777" w:rsidTr="009D407F">
        <w:trPr>
          <w:trHeight w:val="125"/>
          <w:jc w:val="center"/>
        </w:trPr>
        <w:tc>
          <w:tcPr>
            <w:tcW w:w="1034" w:type="dxa"/>
            <w:vMerge/>
            <w:tcBorders>
              <w:left w:val="single" w:sz="4" w:space="0" w:color="auto"/>
              <w:right w:val="single" w:sz="4" w:space="0" w:color="auto"/>
            </w:tcBorders>
            <w:vAlign w:val="center"/>
          </w:tcPr>
          <w:p w14:paraId="6D6C19F3"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672C6E3E" w14:textId="77777777" w:rsidR="007A26EE" w:rsidRPr="00E062F1" w:rsidRDefault="007A26EE" w:rsidP="007A26EE">
            <w:pPr>
              <w:pStyle w:val="TAC"/>
              <w:rPr>
                <w:szCs w:val="18"/>
                <w:lang w:eastAsia="zh-CN"/>
              </w:rPr>
            </w:pPr>
          </w:p>
        </w:tc>
        <w:tc>
          <w:tcPr>
            <w:tcW w:w="746" w:type="dxa"/>
            <w:vMerge/>
            <w:tcBorders>
              <w:left w:val="single" w:sz="4" w:space="0" w:color="auto"/>
              <w:bottom w:val="single" w:sz="4" w:space="0" w:color="auto"/>
              <w:right w:val="single" w:sz="4" w:space="0" w:color="auto"/>
            </w:tcBorders>
            <w:vAlign w:val="center"/>
          </w:tcPr>
          <w:p w14:paraId="2E8E412D"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tcPr>
          <w:p w14:paraId="22673078" w14:textId="77777777" w:rsidR="007A26EE" w:rsidRPr="00E062F1" w:rsidRDefault="007A26EE" w:rsidP="007A26EE">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6BBB2C41"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69DB074" w14:textId="77777777" w:rsidR="007A26EE" w:rsidRPr="00E062F1" w:rsidRDefault="007A26EE" w:rsidP="007A26EE">
            <w:pPr>
              <w:pStyle w:val="TAC"/>
              <w:rPr>
                <w:rFonts w:eastAsia="Yu Mincho"/>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8708E9" w14:textId="77777777" w:rsidR="007A26EE" w:rsidRPr="00E062F1" w:rsidRDefault="007A26EE" w:rsidP="007A26EE">
            <w:pPr>
              <w:pStyle w:val="TAC"/>
              <w:rPr>
                <w:rFonts w:eastAsia="Yu Mincho"/>
                <w:szCs w:val="18"/>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96DCA61" w14:textId="77777777" w:rsidR="007A26EE" w:rsidRPr="00E062F1" w:rsidRDefault="007A26EE" w:rsidP="007A26EE">
            <w:pPr>
              <w:pStyle w:val="TAC"/>
              <w:rPr>
                <w:rFonts w:eastAsia="Yu Mincho"/>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3F9CF1E" w14:textId="77777777" w:rsidR="007A26EE" w:rsidRPr="00E062F1" w:rsidRDefault="007A26EE" w:rsidP="007A26EE">
            <w:pPr>
              <w:pStyle w:val="TAC"/>
              <w:rPr>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18B909D" w14:textId="77777777" w:rsidR="007A26EE" w:rsidRPr="00E062F1" w:rsidRDefault="007A26EE" w:rsidP="007A26EE">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62377AED" w14:textId="77777777" w:rsidR="007A26EE" w:rsidRPr="00E062F1" w:rsidRDefault="007A26EE" w:rsidP="007A26EE">
            <w:pPr>
              <w:pStyle w:val="TAC"/>
              <w:rPr>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0573B02B" w14:textId="77777777" w:rsidR="007A26EE" w:rsidRPr="00E062F1" w:rsidRDefault="007A26EE" w:rsidP="007A26EE">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23A06F0" w14:textId="77777777" w:rsidR="007A26EE" w:rsidRPr="00E062F1" w:rsidRDefault="007A26EE" w:rsidP="007A26EE">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728EA3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7AD652C"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20EF6C5"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31D965E"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11E73D6"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4E8A7E"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5823F4FD" w14:textId="77777777" w:rsidR="007A26EE" w:rsidRPr="00E062F1" w:rsidRDefault="007A26EE" w:rsidP="007A26EE">
            <w:pPr>
              <w:pStyle w:val="TAC"/>
              <w:rPr>
                <w:lang w:eastAsia="zh-CN"/>
              </w:rPr>
            </w:pPr>
          </w:p>
        </w:tc>
      </w:tr>
      <w:tr w:rsidR="007A26EE" w:rsidRPr="00E062F1" w14:paraId="1B8065D0"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538E8408"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1D6BF702"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1EFC1DF" w14:textId="77777777" w:rsidR="007A26EE" w:rsidRPr="00E062F1" w:rsidRDefault="007A26EE" w:rsidP="007A26EE">
            <w:pPr>
              <w:pStyle w:val="TAC"/>
              <w:rPr>
                <w:lang w:eastAsia="zh-CN"/>
              </w:rPr>
            </w:pPr>
            <w:r w:rsidRPr="00E062F1">
              <w:rPr>
                <w:rFonts w:cs="Arial"/>
                <w:szCs w:val="18"/>
                <w:lang w:eastAsia="zh-CN"/>
              </w:rPr>
              <w:t>n260</w:t>
            </w:r>
          </w:p>
        </w:tc>
        <w:tc>
          <w:tcPr>
            <w:tcW w:w="10701" w:type="dxa"/>
            <w:gridSpan w:val="19"/>
            <w:tcBorders>
              <w:top w:val="single" w:sz="4" w:space="0" w:color="auto"/>
              <w:left w:val="single" w:sz="4" w:space="0" w:color="auto"/>
              <w:bottom w:val="single" w:sz="4" w:space="0" w:color="auto"/>
              <w:right w:val="single" w:sz="4" w:space="0" w:color="auto"/>
            </w:tcBorders>
          </w:tcPr>
          <w:p w14:paraId="75ED600D" w14:textId="77777777" w:rsidR="007A26EE" w:rsidRPr="00E062F1" w:rsidRDefault="007A26EE" w:rsidP="007A26EE">
            <w:pPr>
              <w:pStyle w:val="TAC"/>
              <w:rPr>
                <w:lang w:eastAsia="zh-CN"/>
              </w:rPr>
            </w:pPr>
            <w:r w:rsidRPr="00E062F1">
              <w:rPr>
                <w:rFonts w:cs="Arial"/>
                <w:szCs w:val="18"/>
                <w:lang w:eastAsia="ja-JP"/>
              </w:rPr>
              <w:t>CA_n260A</w:t>
            </w:r>
          </w:p>
        </w:tc>
        <w:tc>
          <w:tcPr>
            <w:tcW w:w="749" w:type="dxa"/>
            <w:vMerge/>
            <w:tcBorders>
              <w:left w:val="single" w:sz="4" w:space="0" w:color="auto"/>
              <w:bottom w:val="single" w:sz="4" w:space="0" w:color="auto"/>
              <w:right w:val="single" w:sz="4" w:space="0" w:color="auto"/>
            </w:tcBorders>
            <w:vAlign w:val="center"/>
          </w:tcPr>
          <w:p w14:paraId="2E8ABCF9" w14:textId="77777777" w:rsidR="007A26EE" w:rsidRPr="00E062F1" w:rsidRDefault="007A26EE" w:rsidP="007A26EE">
            <w:pPr>
              <w:pStyle w:val="TAC"/>
              <w:rPr>
                <w:lang w:eastAsia="zh-CN"/>
              </w:rPr>
            </w:pPr>
          </w:p>
        </w:tc>
      </w:tr>
      <w:tr w:rsidR="007A26EE" w:rsidRPr="00E062F1" w14:paraId="4D18359A"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7CEAFBC" w14:textId="77777777" w:rsidR="007A26EE" w:rsidRPr="00E062F1" w:rsidRDefault="007A26EE" w:rsidP="007A26EE">
            <w:pPr>
              <w:pStyle w:val="TAC"/>
            </w:pPr>
            <w:r w:rsidRPr="00E062F1">
              <w:rPr>
                <w:rFonts w:cs="Arial"/>
                <w:szCs w:val="18"/>
                <w:lang w:eastAsia="ja-JP"/>
              </w:rPr>
              <w:t>CA_n66A-n260(2A)</w:t>
            </w:r>
          </w:p>
        </w:tc>
        <w:tc>
          <w:tcPr>
            <w:tcW w:w="1034" w:type="dxa"/>
            <w:vMerge w:val="restart"/>
            <w:tcBorders>
              <w:top w:val="single" w:sz="4" w:space="0" w:color="auto"/>
              <w:left w:val="single" w:sz="4" w:space="0" w:color="auto"/>
              <w:right w:val="single" w:sz="4" w:space="0" w:color="auto"/>
            </w:tcBorders>
            <w:vAlign w:val="center"/>
          </w:tcPr>
          <w:p w14:paraId="3F388A9A" w14:textId="77777777" w:rsidR="007A26EE" w:rsidRPr="00E062F1" w:rsidRDefault="007A26EE" w:rsidP="007A26E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7729FE79" w14:textId="77777777" w:rsidR="007A26EE" w:rsidRPr="00E062F1" w:rsidRDefault="007A26EE" w:rsidP="007A26EE">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21146191" w14:textId="77777777" w:rsidR="007A26EE" w:rsidRPr="00E062F1" w:rsidRDefault="007A26EE" w:rsidP="007A26EE">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25EFCA06"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B26138E"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C92472"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5881EFB"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2193682"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C4D0354"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218568C9"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611B480"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0463EEF"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1E925A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8562E71"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D40766D"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D0BF11E"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E2DC43E"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CE6F23"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68A9237" w14:textId="77777777" w:rsidR="007A26EE" w:rsidRPr="00E062F1" w:rsidRDefault="007A26EE" w:rsidP="007A26EE">
            <w:pPr>
              <w:pStyle w:val="TAC"/>
              <w:rPr>
                <w:lang w:eastAsia="zh-CN"/>
              </w:rPr>
            </w:pPr>
            <w:r w:rsidRPr="00E062F1">
              <w:rPr>
                <w:lang w:eastAsia="zh-CN"/>
              </w:rPr>
              <w:t>0</w:t>
            </w:r>
          </w:p>
        </w:tc>
      </w:tr>
      <w:tr w:rsidR="007A26EE" w:rsidRPr="00E062F1" w14:paraId="64C737C4" w14:textId="77777777" w:rsidTr="009D407F">
        <w:trPr>
          <w:trHeight w:val="125"/>
          <w:jc w:val="center"/>
        </w:trPr>
        <w:tc>
          <w:tcPr>
            <w:tcW w:w="1034" w:type="dxa"/>
            <w:vMerge/>
            <w:tcBorders>
              <w:left w:val="single" w:sz="4" w:space="0" w:color="auto"/>
              <w:right w:val="single" w:sz="4" w:space="0" w:color="auto"/>
            </w:tcBorders>
            <w:vAlign w:val="center"/>
          </w:tcPr>
          <w:p w14:paraId="34CD24D2"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3D0A57E4" w14:textId="77777777" w:rsidR="007A26EE" w:rsidRPr="00E062F1" w:rsidRDefault="007A26EE" w:rsidP="007A26EE">
            <w:pPr>
              <w:pStyle w:val="TAC"/>
              <w:rPr>
                <w:lang w:eastAsia="zh-CN"/>
              </w:rPr>
            </w:pPr>
          </w:p>
        </w:tc>
        <w:tc>
          <w:tcPr>
            <w:tcW w:w="746" w:type="dxa"/>
            <w:vMerge/>
            <w:tcBorders>
              <w:left w:val="single" w:sz="4" w:space="0" w:color="auto"/>
              <w:right w:val="single" w:sz="4" w:space="0" w:color="auto"/>
            </w:tcBorders>
            <w:vAlign w:val="center"/>
          </w:tcPr>
          <w:p w14:paraId="50DAAA3B"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FC1828E" w14:textId="77777777" w:rsidR="007A26EE" w:rsidRPr="00E062F1" w:rsidRDefault="007A26EE" w:rsidP="007A26EE">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6DBA7BB7"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26291EAF"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8AD527"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31FE7C5"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A0B7005"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3D5489C"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784F4583"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42A9F50"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22E891E"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E4F2190"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CC746BD"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3F187B1"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3EF72A1"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40D88D1"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69D5B"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6E0F8752" w14:textId="77777777" w:rsidR="007A26EE" w:rsidRPr="00E062F1" w:rsidRDefault="007A26EE" w:rsidP="007A26EE">
            <w:pPr>
              <w:pStyle w:val="TAC"/>
              <w:rPr>
                <w:lang w:eastAsia="zh-CN"/>
              </w:rPr>
            </w:pPr>
          </w:p>
        </w:tc>
      </w:tr>
      <w:tr w:rsidR="007A26EE" w:rsidRPr="00E062F1" w14:paraId="53CC123B" w14:textId="77777777" w:rsidTr="009D407F">
        <w:trPr>
          <w:trHeight w:val="90"/>
          <w:jc w:val="center"/>
        </w:trPr>
        <w:tc>
          <w:tcPr>
            <w:tcW w:w="1034" w:type="dxa"/>
            <w:vMerge/>
            <w:tcBorders>
              <w:left w:val="single" w:sz="4" w:space="0" w:color="auto"/>
              <w:right w:val="single" w:sz="4" w:space="0" w:color="auto"/>
            </w:tcBorders>
            <w:vAlign w:val="center"/>
          </w:tcPr>
          <w:p w14:paraId="49B35875"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00555CD2"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5D68F5F"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3471A5C" w14:textId="77777777" w:rsidR="007A26EE" w:rsidRPr="00E062F1" w:rsidRDefault="007A26EE" w:rsidP="007A26EE">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09CB2466"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14022F6"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8A2344"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277B0C2"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4C4E024"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FD77A81"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78836DE4"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51BCB85"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765BABB8"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5D79C18"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B8C0E13"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704C21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C961E34"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6119FC9"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2BB543"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70D5C3F9" w14:textId="77777777" w:rsidR="007A26EE" w:rsidRPr="00E062F1" w:rsidRDefault="007A26EE" w:rsidP="007A26EE">
            <w:pPr>
              <w:pStyle w:val="TAC"/>
              <w:rPr>
                <w:lang w:eastAsia="zh-CN"/>
              </w:rPr>
            </w:pPr>
          </w:p>
        </w:tc>
      </w:tr>
      <w:tr w:rsidR="007A26EE" w:rsidRPr="00E062F1" w14:paraId="6B401EC2" w14:textId="77777777" w:rsidTr="009D407F">
        <w:trPr>
          <w:trHeight w:val="90"/>
          <w:jc w:val="center"/>
        </w:trPr>
        <w:tc>
          <w:tcPr>
            <w:tcW w:w="1034" w:type="dxa"/>
            <w:vMerge/>
            <w:tcBorders>
              <w:left w:val="single" w:sz="4" w:space="0" w:color="auto"/>
              <w:right w:val="single" w:sz="4" w:space="0" w:color="auto"/>
            </w:tcBorders>
            <w:vAlign w:val="center"/>
          </w:tcPr>
          <w:p w14:paraId="56E43521"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0BD708B6" w14:textId="77777777" w:rsidR="007A26EE" w:rsidRPr="00E062F1" w:rsidRDefault="007A26EE" w:rsidP="007A26EE">
            <w:pPr>
              <w:pStyle w:val="TAC"/>
              <w:rPr>
                <w:lang w:eastAsia="zh-CN"/>
              </w:rPr>
            </w:pPr>
          </w:p>
        </w:tc>
        <w:tc>
          <w:tcPr>
            <w:tcW w:w="746" w:type="dxa"/>
            <w:vMerge w:val="restart"/>
            <w:tcBorders>
              <w:left w:val="single" w:sz="4" w:space="0" w:color="auto"/>
              <w:right w:val="single" w:sz="4" w:space="0" w:color="auto"/>
            </w:tcBorders>
            <w:vAlign w:val="center"/>
          </w:tcPr>
          <w:p w14:paraId="5375D9CD" w14:textId="77777777" w:rsidR="007A26EE" w:rsidRPr="00E062F1" w:rsidRDefault="007A26EE" w:rsidP="007A26EE">
            <w:pPr>
              <w:pStyle w:val="TAC"/>
              <w:rPr>
                <w:lang w:eastAsia="zh-CN"/>
              </w:rPr>
            </w:pPr>
            <w:r w:rsidRPr="00E062F1">
              <w:rPr>
                <w:rFonts w:cs="Arial"/>
                <w:szCs w:val="18"/>
                <w:lang w:eastAsia="zh-CN"/>
              </w:rPr>
              <w:t>n260</w:t>
            </w:r>
          </w:p>
        </w:tc>
        <w:tc>
          <w:tcPr>
            <w:tcW w:w="668" w:type="dxa"/>
            <w:tcBorders>
              <w:top w:val="single" w:sz="4" w:space="0" w:color="auto"/>
              <w:left w:val="single" w:sz="4" w:space="0" w:color="auto"/>
              <w:bottom w:val="single" w:sz="4" w:space="0" w:color="auto"/>
              <w:right w:val="single" w:sz="4" w:space="0" w:color="auto"/>
            </w:tcBorders>
          </w:tcPr>
          <w:p w14:paraId="6B316357" w14:textId="77777777" w:rsidR="007A26EE" w:rsidRPr="00E062F1" w:rsidRDefault="007A26EE" w:rsidP="007A26EE">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0BCE096"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900CE8E"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F010549"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534AA59"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077D03A"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F7C2E3E"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1A06CD07"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11F44A7B"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3DA085A"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E7F635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8123FF1"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F2BE3C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1CD4FD6" w14:textId="77777777" w:rsidR="007A26EE" w:rsidRPr="00E062F1" w:rsidRDefault="007A26EE" w:rsidP="007A26EE">
            <w:pPr>
              <w:pStyle w:val="TAC"/>
              <w:rPr>
                <w:lang w:eastAsia="zh-CN"/>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7C7C8DB8" w14:textId="77777777" w:rsidR="007A26EE" w:rsidRPr="00E062F1" w:rsidRDefault="007A26EE" w:rsidP="007A26EE">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55C8E6"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6308FF89" w14:textId="77777777" w:rsidR="007A26EE" w:rsidRPr="00E062F1" w:rsidRDefault="007A26EE" w:rsidP="007A26EE">
            <w:pPr>
              <w:pStyle w:val="TAC"/>
              <w:rPr>
                <w:lang w:eastAsia="zh-CN"/>
              </w:rPr>
            </w:pPr>
          </w:p>
        </w:tc>
      </w:tr>
      <w:tr w:rsidR="007A26EE" w:rsidRPr="00E062F1" w14:paraId="207FD3F0" w14:textId="77777777" w:rsidTr="009D407F">
        <w:trPr>
          <w:trHeight w:val="90"/>
          <w:jc w:val="center"/>
        </w:trPr>
        <w:tc>
          <w:tcPr>
            <w:tcW w:w="1034" w:type="dxa"/>
            <w:vMerge/>
            <w:tcBorders>
              <w:left w:val="single" w:sz="4" w:space="0" w:color="auto"/>
              <w:right w:val="single" w:sz="4" w:space="0" w:color="auto"/>
            </w:tcBorders>
            <w:vAlign w:val="center"/>
          </w:tcPr>
          <w:p w14:paraId="15E8D936"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20E1B347"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DA76949"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A7EDBBA" w14:textId="77777777" w:rsidR="007A26EE" w:rsidRPr="00E062F1" w:rsidRDefault="007A26EE" w:rsidP="007A26EE">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FC04FFB"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FC908C1"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E61B346"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5275222"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2086A3B1"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8427FC3"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5A2C3A19"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6DBDBE40"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338900B"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BFAB3F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BD6C685"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98ADA9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EEFEF6D" w14:textId="77777777" w:rsidR="007A26EE" w:rsidRPr="00E062F1" w:rsidRDefault="007A26EE" w:rsidP="007A26EE">
            <w:pPr>
              <w:pStyle w:val="TAC"/>
              <w:rPr>
                <w:lang w:eastAsia="zh-CN"/>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65C10103" w14:textId="77777777" w:rsidR="007A26EE" w:rsidRPr="00E062F1" w:rsidRDefault="007A26EE" w:rsidP="007A26EE">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50B6D1" w14:textId="77777777" w:rsidR="007A26EE" w:rsidRPr="00E062F1" w:rsidRDefault="007A26EE" w:rsidP="007A26EE">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14:paraId="0B824AE4" w14:textId="77777777" w:rsidR="007A26EE" w:rsidRPr="00E062F1" w:rsidRDefault="007A26EE" w:rsidP="007A26EE">
            <w:pPr>
              <w:pStyle w:val="TAC"/>
              <w:rPr>
                <w:lang w:eastAsia="zh-CN"/>
              </w:rPr>
            </w:pPr>
          </w:p>
        </w:tc>
      </w:tr>
      <w:tr w:rsidR="007A26EE" w:rsidRPr="00E062F1" w14:paraId="67CDFFA8"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62F2601F"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075E7F79"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F4D023F"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85C1B0E" w14:textId="77777777" w:rsidR="007A26EE" w:rsidRPr="00E062F1" w:rsidRDefault="007A26EE" w:rsidP="007A26EE">
            <w:pPr>
              <w:pStyle w:val="TAC"/>
              <w:rPr>
                <w:rFonts w:cs="Arial"/>
                <w:szCs w:val="18"/>
                <w:lang w:eastAsia="ja-JP"/>
              </w:rPr>
            </w:pPr>
          </w:p>
        </w:tc>
        <w:tc>
          <w:tcPr>
            <w:tcW w:w="10033" w:type="dxa"/>
            <w:gridSpan w:val="18"/>
            <w:tcBorders>
              <w:top w:val="single" w:sz="4" w:space="0" w:color="auto"/>
              <w:left w:val="single" w:sz="4" w:space="0" w:color="auto"/>
              <w:bottom w:val="single" w:sz="4" w:space="0" w:color="auto"/>
              <w:right w:val="single" w:sz="4" w:space="0" w:color="auto"/>
            </w:tcBorders>
          </w:tcPr>
          <w:p w14:paraId="6086BEB4" w14:textId="77777777" w:rsidR="007A26EE" w:rsidRPr="00E062F1" w:rsidRDefault="007A26EE" w:rsidP="007A26EE">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2C4ED855" w14:textId="77777777" w:rsidR="007A26EE" w:rsidRPr="00E062F1" w:rsidRDefault="007A26EE" w:rsidP="007A26EE">
            <w:pPr>
              <w:pStyle w:val="TAC"/>
              <w:rPr>
                <w:lang w:eastAsia="zh-CN"/>
              </w:rPr>
            </w:pPr>
          </w:p>
        </w:tc>
      </w:tr>
      <w:tr w:rsidR="007A26EE" w:rsidRPr="00E062F1" w14:paraId="25D52D6E"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4D5B482" w14:textId="77777777" w:rsidR="007A26EE" w:rsidRPr="00E062F1" w:rsidRDefault="007A26EE" w:rsidP="007A26EE">
            <w:pPr>
              <w:pStyle w:val="TAC"/>
            </w:pPr>
            <w:r w:rsidRPr="00E062F1">
              <w:rPr>
                <w:rFonts w:cs="Arial"/>
                <w:szCs w:val="18"/>
                <w:lang w:eastAsia="ja-JP"/>
              </w:rPr>
              <w:t>CA_n66A-n260(3A)</w:t>
            </w:r>
          </w:p>
        </w:tc>
        <w:tc>
          <w:tcPr>
            <w:tcW w:w="1034" w:type="dxa"/>
            <w:vMerge w:val="restart"/>
            <w:tcBorders>
              <w:top w:val="single" w:sz="4" w:space="0" w:color="auto"/>
              <w:left w:val="single" w:sz="4" w:space="0" w:color="auto"/>
              <w:right w:val="single" w:sz="4" w:space="0" w:color="auto"/>
            </w:tcBorders>
            <w:vAlign w:val="center"/>
          </w:tcPr>
          <w:p w14:paraId="757ACF51" w14:textId="77777777" w:rsidR="007A26EE" w:rsidRPr="00E062F1" w:rsidRDefault="007A26EE" w:rsidP="007A26E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03704C71" w14:textId="77777777" w:rsidR="007A26EE" w:rsidRPr="00E062F1" w:rsidRDefault="007A26EE" w:rsidP="007A26EE">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063141D4" w14:textId="77777777" w:rsidR="007A26EE" w:rsidRPr="00E062F1" w:rsidRDefault="007A26EE" w:rsidP="007A26EE">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2AB70D07"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B7B830F"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C5FB528"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EB5B026"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B337BDD"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123DA3B"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5777B02C"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5AE5E4E"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2D649EDE"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82F7DE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0FD8C77"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A0275A4"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B67E834"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C43BB47"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7468F6"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5EB7ADC" w14:textId="77777777" w:rsidR="007A26EE" w:rsidRPr="00E062F1" w:rsidRDefault="007A26EE" w:rsidP="007A26EE">
            <w:pPr>
              <w:pStyle w:val="TAC"/>
              <w:rPr>
                <w:lang w:eastAsia="zh-CN"/>
              </w:rPr>
            </w:pPr>
            <w:r w:rsidRPr="00E062F1">
              <w:rPr>
                <w:lang w:eastAsia="zh-CN"/>
              </w:rPr>
              <w:t>0</w:t>
            </w:r>
          </w:p>
        </w:tc>
      </w:tr>
      <w:tr w:rsidR="007A26EE" w:rsidRPr="00E062F1" w14:paraId="735EE2FB" w14:textId="77777777" w:rsidTr="009D407F">
        <w:trPr>
          <w:trHeight w:val="125"/>
          <w:jc w:val="center"/>
        </w:trPr>
        <w:tc>
          <w:tcPr>
            <w:tcW w:w="1034" w:type="dxa"/>
            <w:vMerge/>
            <w:tcBorders>
              <w:left w:val="single" w:sz="4" w:space="0" w:color="auto"/>
              <w:right w:val="single" w:sz="4" w:space="0" w:color="auto"/>
            </w:tcBorders>
            <w:vAlign w:val="center"/>
          </w:tcPr>
          <w:p w14:paraId="7E3C90D3"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748CF3DF" w14:textId="77777777" w:rsidR="007A26EE" w:rsidRPr="00E062F1" w:rsidRDefault="007A26EE" w:rsidP="007A26EE">
            <w:pPr>
              <w:pStyle w:val="TAC"/>
              <w:rPr>
                <w:lang w:eastAsia="zh-CN"/>
              </w:rPr>
            </w:pPr>
          </w:p>
        </w:tc>
        <w:tc>
          <w:tcPr>
            <w:tcW w:w="746" w:type="dxa"/>
            <w:vMerge/>
            <w:tcBorders>
              <w:left w:val="single" w:sz="4" w:space="0" w:color="auto"/>
              <w:right w:val="single" w:sz="4" w:space="0" w:color="auto"/>
            </w:tcBorders>
            <w:vAlign w:val="center"/>
          </w:tcPr>
          <w:p w14:paraId="5E74B0B7"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DAC3C50" w14:textId="77777777" w:rsidR="007A26EE" w:rsidRPr="00E062F1" w:rsidRDefault="007A26EE" w:rsidP="007A26EE">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1392AF1E"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D54D482"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A696B6C"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94AF329"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B5F5F6F"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4DD02C3"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4DBFB9B9"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F44C19A"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BC41128"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BD2E7B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50F9265"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1701AC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4BF7E3B"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15AA414"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557CD7"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13A31B66" w14:textId="77777777" w:rsidR="007A26EE" w:rsidRPr="00E062F1" w:rsidRDefault="007A26EE" w:rsidP="007A26EE">
            <w:pPr>
              <w:pStyle w:val="TAC"/>
              <w:rPr>
                <w:lang w:eastAsia="zh-CN"/>
              </w:rPr>
            </w:pPr>
          </w:p>
        </w:tc>
      </w:tr>
      <w:tr w:rsidR="007A26EE" w:rsidRPr="00E062F1" w14:paraId="596A4FF4" w14:textId="77777777" w:rsidTr="009D407F">
        <w:trPr>
          <w:trHeight w:val="125"/>
          <w:jc w:val="center"/>
        </w:trPr>
        <w:tc>
          <w:tcPr>
            <w:tcW w:w="1034" w:type="dxa"/>
            <w:vMerge/>
            <w:tcBorders>
              <w:left w:val="single" w:sz="4" w:space="0" w:color="auto"/>
              <w:right w:val="single" w:sz="4" w:space="0" w:color="auto"/>
            </w:tcBorders>
            <w:vAlign w:val="center"/>
          </w:tcPr>
          <w:p w14:paraId="1A36A99A"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3E153A82"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F726498"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289ED1D" w14:textId="77777777" w:rsidR="007A26EE" w:rsidRPr="00E062F1" w:rsidRDefault="007A26EE" w:rsidP="007A26EE">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05A5FD5"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61B303E"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168767"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7553BD4"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BE523D0"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09B9657"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2BE34ECA"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A52644A"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5DE3A9B"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97B305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5FA3FE4"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C71CFD7"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53F45EA"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76A27E8"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9B989"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649F96D5" w14:textId="77777777" w:rsidR="007A26EE" w:rsidRPr="00E062F1" w:rsidRDefault="007A26EE" w:rsidP="007A26EE">
            <w:pPr>
              <w:pStyle w:val="TAC"/>
              <w:rPr>
                <w:lang w:eastAsia="zh-CN"/>
              </w:rPr>
            </w:pPr>
          </w:p>
        </w:tc>
      </w:tr>
      <w:tr w:rsidR="007A26EE" w:rsidRPr="00E062F1" w14:paraId="623D86C0"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5E8A3707"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776DFD41"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1998E2A" w14:textId="77777777" w:rsidR="007A26EE" w:rsidRPr="00E062F1" w:rsidRDefault="007A26EE" w:rsidP="007A26EE">
            <w:pPr>
              <w:pStyle w:val="TAC"/>
              <w:rPr>
                <w:lang w:eastAsia="zh-CN"/>
              </w:rPr>
            </w:pPr>
            <w:r w:rsidRPr="00E062F1">
              <w:rPr>
                <w:rFonts w:cs="Arial"/>
                <w:szCs w:val="18"/>
                <w:lang w:eastAsia="zh-CN"/>
              </w:rPr>
              <w:t>n260</w:t>
            </w:r>
          </w:p>
        </w:tc>
        <w:tc>
          <w:tcPr>
            <w:tcW w:w="10701" w:type="dxa"/>
            <w:gridSpan w:val="19"/>
            <w:tcBorders>
              <w:top w:val="single" w:sz="4" w:space="0" w:color="auto"/>
              <w:left w:val="single" w:sz="4" w:space="0" w:color="auto"/>
              <w:bottom w:val="single" w:sz="4" w:space="0" w:color="auto"/>
              <w:right w:val="single" w:sz="4" w:space="0" w:color="auto"/>
            </w:tcBorders>
          </w:tcPr>
          <w:p w14:paraId="0AEFBC4D" w14:textId="77777777" w:rsidR="007A26EE" w:rsidRPr="00E062F1" w:rsidRDefault="007A26EE" w:rsidP="007A26EE">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2A177DB0" w14:textId="77777777" w:rsidR="007A26EE" w:rsidRPr="00E062F1" w:rsidRDefault="007A26EE" w:rsidP="007A26EE">
            <w:pPr>
              <w:pStyle w:val="TAC"/>
              <w:rPr>
                <w:lang w:eastAsia="zh-CN"/>
              </w:rPr>
            </w:pPr>
          </w:p>
        </w:tc>
      </w:tr>
      <w:tr w:rsidR="007A26EE" w:rsidRPr="00E062F1" w14:paraId="0C691757"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D676E55" w14:textId="77777777" w:rsidR="007A26EE" w:rsidRPr="00E062F1" w:rsidRDefault="007A26EE" w:rsidP="007A26EE">
            <w:pPr>
              <w:pStyle w:val="TAC"/>
            </w:pPr>
            <w:r w:rsidRPr="00E062F1">
              <w:rPr>
                <w:rFonts w:cs="Arial"/>
                <w:szCs w:val="18"/>
                <w:lang w:eastAsia="ja-JP"/>
              </w:rPr>
              <w:t>CA_n66A-n260(4A)</w:t>
            </w:r>
          </w:p>
        </w:tc>
        <w:tc>
          <w:tcPr>
            <w:tcW w:w="1034" w:type="dxa"/>
            <w:vMerge w:val="restart"/>
            <w:tcBorders>
              <w:top w:val="single" w:sz="4" w:space="0" w:color="auto"/>
              <w:left w:val="single" w:sz="4" w:space="0" w:color="auto"/>
              <w:right w:val="single" w:sz="4" w:space="0" w:color="auto"/>
            </w:tcBorders>
            <w:vAlign w:val="center"/>
          </w:tcPr>
          <w:p w14:paraId="34009303" w14:textId="77777777" w:rsidR="007A26EE" w:rsidRPr="00E062F1" w:rsidRDefault="007A26EE" w:rsidP="007A26E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1514B5BB" w14:textId="77777777" w:rsidR="007A26EE" w:rsidRPr="00E062F1" w:rsidRDefault="007A26EE" w:rsidP="007A26EE">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568C8007" w14:textId="77777777" w:rsidR="007A26EE" w:rsidRPr="00E062F1" w:rsidRDefault="007A26EE" w:rsidP="007A26EE">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6718761D"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078341E"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7426DD"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9039619"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39A1FE32"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6A19816"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50544840"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C64AB4C"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D0C599A"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DD63E5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F235252"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919FA38"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4A0F570"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DF47AE9"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1C49D0"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3486C22" w14:textId="77777777" w:rsidR="007A26EE" w:rsidRPr="00E062F1" w:rsidRDefault="007A26EE" w:rsidP="007A26EE">
            <w:pPr>
              <w:pStyle w:val="TAC"/>
              <w:rPr>
                <w:lang w:eastAsia="zh-CN"/>
              </w:rPr>
            </w:pPr>
            <w:r w:rsidRPr="00E062F1">
              <w:rPr>
                <w:lang w:eastAsia="zh-CN"/>
              </w:rPr>
              <w:t>0</w:t>
            </w:r>
          </w:p>
        </w:tc>
      </w:tr>
      <w:tr w:rsidR="007A26EE" w:rsidRPr="00E062F1" w14:paraId="1101BFEE" w14:textId="77777777" w:rsidTr="009D407F">
        <w:trPr>
          <w:trHeight w:val="125"/>
          <w:jc w:val="center"/>
        </w:trPr>
        <w:tc>
          <w:tcPr>
            <w:tcW w:w="1034" w:type="dxa"/>
            <w:vMerge/>
            <w:tcBorders>
              <w:left w:val="single" w:sz="4" w:space="0" w:color="auto"/>
              <w:right w:val="single" w:sz="4" w:space="0" w:color="auto"/>
            </w:tcBorders>
            <w:vAlign w:val="center"/>
          </w:tcPr>
          <w:p w14:paraId="36B126EC"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52EECB0" w14:textId="77777777" w:rsidR="007A26EE" w:rsidRPr="00E062F1" w:rsidRDefault="007A26EE" w:rsidP="007A26EE">
            <w:pPr>
              <w:pStyle w:val="TAC"/>
              <w:rPr>
                <w:lang w:eastAsia="zh-CN"/>
              </w:rPr>
            </w:pPr>
          </w:p>
        </w:tc>
        <w:tc>
          <w:tcPr>
            <w:tcW w:w="746" w:type="dxa"/>
            <w:vMerge/>
            <w:tcBorders>
              <w:left w:val="single" w:sz="4" w:space="0" w:color="auto"/>
              <w:right w:val="single" w:sz="4" w:space="0" w:color="auto"/>
            </w:tcBorders>
            <w:vAlign w:val="center"/>
          </w:tcPr>
          <w:p w14:paraId="343AF900"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56F3F67" w14:textId="77777777" w:rsidR="007A26EE" w:rsidRPr="00E062F1" w:rsidRDefault="007A26EE" w:rsidP="007A26EE">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27E03A6C"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602DF934"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EBE3407"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1DEDF36"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E25FF53"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2C0CB6D"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2948D7E3"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A8ED749"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04E5F1BA"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47716C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7B0CE11"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4DE47DB"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E7762B1"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511FABE"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CD07B7"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7DADD643" w14:textId="77777777" w:rsidR="007A26EE" w:rsidRPr="00E062F1" w:rsidRDefault="007A26EE" w:rsidP="007A26EE">
            <w:pPr>
              <w:pStyle w:val="TAC"/>
              <w:rPr>
                <w:lang w:eastAsia="zh-CN"/>
              </w:rPr>
            </w:pPr>
          </w:p>
        </w:tc>
      </w:tr>
      <w:tr w:rsidR="007A26EE" w:rsidRPr="00E062F1" w14:paraId="0129C808" w14:textId="77777777" w:rsidTr="009D407F">
        <w:trPr>
          <w:trHeight w:val="125"/>
          <w:jc w:val="center"/>
        </w:trPr>
        <w:tc>
          <w:tcPr>
            <w:tcW w:w="1034" w:type="dxa"/>
            <w:vMerge/>
            <w:tcBorders>
              <w:left w:val="single" w:sz="4" w:space="0" w:color="auto"/>
              <w:right w:val="single" w:sz="4" w:space="0" w:color="auto"/>
            </w:tcBorders>
            <w:vAlign w:val="center"/>
          </w:tcPr>
          <w:p w14:paraId="0B2CBD0B"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E5D0F95"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32BB6FF"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F1835BF" w14:textId="77777777" w:rsidR="007A26EE" w:rsidRPr="00E062F1" w:rsidRDefault="007A26EE" w:rsidP="007A26EE">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ED2A372"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1D53C0E"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6DD7CE"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CFCB0E9"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51BA187"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0108B70"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25C227E6"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4815EB9"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21BB394"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BC4FC79"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F168147"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D6A5A07"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40CCB8E"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9EA0118"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38CEF6"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4B6873A8" w14:textId="77777777" w:rsidR="007A26EE" w:rsidRPr="00E062F1" w:rsidRDefault="007A26EE" w:rsidP="007A26EE">
            <w:pPr>
              <w:pStyle w:val="TAC"/>
              <w:rPr>
                <w:lang w:eastAsia="zh-CN"/>
              </w:rPr>
            </w:pPr>
          </w:p>
        </w:tc>
      </w:tr>
      <w:tr w:rsidR="007A26EE" w:rsidRPr="00E062F1" w14:paraId="4F98200A"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3AEB7FC6"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7791907D"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661149B" w14:textId="77777777" w:rsidR="007A26EE" w:rsidRPr="00E062F1" w:rsidRDefault="007A26EE" w:rsidP="007A26EE">
            <w:pPr>
              <w:pStyle w:val="TAC"/>
              <w:rPr>
                <w:lang w:eastAsia="zh-CN"/>
              </w:rPr>
            </w:pPr>
            <w:r w:rsidRPr="00E062F1">
              <w:rPr>
                <w:rFonts w:cs="Arial"/>
                <w:szCs w:val="18"/>
                <w:lang w:eastAsia="zh-CN"/>
              </w:rPr>
              <w:t>n260</w:t>
            </w:r>
          </w:p>
        </w:tc>
        <w:tc>
          <w:tcPr>
            <w:tcW w:w="10701" w:type="dxa"/>
            <w:gridSpan w:val="19"/>
            <w:tcBorders>
              <w:top w:val="single" w:sz="4" w:space="0" w:color="auto"/>
              <w:left w:val="single" w:sz="4" w:space="0" w:color="auto"/>
              <w:bottom w:val="single" w:sz="4" w:space="0" w:color="auto"/>
              <w:right w:val="single" w:sz="4" w:space="0" w:color="auto"/>
            </w:tcBorders>
          </w:tcPr>
          <w:p w14:paraId="75604843" w14:textId="77777777" w:rsidR="007A26EE" w:rsidRPr="00E062F1" w:rsidRDefault="007A26EE" w:rsidP="007A26EE">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09C116E6" w14:textId="77777777" w:rsidR="007A26EE" w:rsidRPr="00E062F1" w:rsidRDefault="007A26EE" w:rsidP="007A26EE">
            <w:pPr>
              <w:pStyle w:val="TAC"/>
              <w:rPr>
                <w:lang w:eastAsia="zh-CN"/>
              </w:rPr>
            </w:pPr>
          </w:p>
        </w:tc>
      </w:tr>
      <w:tr w:rsidR="007A26EE" w:rsidRPr="00E062F1" w14:paraId="5664D67C"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A11F91A" w14:textId="77777777" w:rsidR="007A26EE" w:rsidRPr="00E062F1" w:rsidRDefault="007A26EE" w:rsidP="007A26EE">
            <w:pPr>
              <w:pStyle w:val="TAC"/>
            </w:pPr>
            <w:r w:rsidRPr="00E062F1">
              <w:rPr>
                <w:rFonts w:cs="Arial"/>
                <w:szCs w:val="18"/>
                <w:lang w:eastAsia="ja-JP"/>
              </w:rPr>
              <w:t>CA_n66A-n260(5A)</w:t>
            </w:r>
          </w:p>
        </w:tc>
        <w:tc>
          <w:tcPr>
            <w:tcW w:w="1034" w:type="dxa"/>
            <w:vMerge w:val="restart"/>
            <w:tcBorders>
              <w:top w:val="single" w:sz="4" w:space="0" w:color="auto"/>
              <w:left w:val="single" w:sz="4" w:space="0" w:color="auto"/>
              <w:right w:val="single" w:sz="4" w:space="0" w:color="auto"/>
            </w:tcBorders>
            <w:vAlign w:val="center"/>
          </w:tcPr>
          <w:p w14:paraId="3E8E0947" w14:textId="77777777" w:rsidR="007A26EE" w:rsidRPr="00E062F1" w:rsidRDefault="007A26EE" w:rsidP="007A26E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6A06B06C" w14:textId="77777777" w:rsidR="007A26EE" w:rsidRPr="00E062F1" w:rsidRDefault="007A26EE" w:rsidP="007A26EE">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1DAB11F4" w14:textId="77777777" w:rsidR="007A26EE" w:rsidRPr="00E062F1" w:rsidRDefault="007A26EE" w:rsidP="007A26EE">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46DC74A3"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273777F"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BBF449"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F979AB8"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617449B"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5AFDE41"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66EE2553"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91AC674"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733C4028"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9762D9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5BF41BB"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549A14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4BC6AC5"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B58E2D4"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02C1FF"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0D92B73" w14:textId="77777777" w:rsidR="007A26EE" w:rsidRPr="00E062F1" w:rsidRDefault="007A26EE" w:rsidP="007A26EE">
            <w:pPr>
              <w:pStyle w:val="TAC"/>
              <w:rPr>
                <w:lang w:eastAsia="zh-CN"/>
              </w:rPr>
            </w:pPr>
            <w:r w:rsidRPr="00E062F1">
              <w:rPr>
                <w:lang w:eastAsia="zh-CN"/>
              </w:rPr>
              <w:t>0</w:t>
            </w:r>
          </w:p>
        </w:tc>
      </w:tr>
      <w:tr w:rsidR="007A26EE" w:rsidRPr="00E062F1" w14:paraId="29EBD533" w14:textId="77777777" w:rsidTr="009D407F">
        <w:trPr>
          <w:trHeight w:val="125"/>
          <w:jc w:val="center"/>
        </w:trPr>
        <w:tc>
          <w:tcPr>
            <w:tcW w:w="1034" w:type="dxa"/>
            <w:vMerge/>
            <w:tcBorders>
              <w:left w:val="single" w:sz="4" w:space="0" w:color="auto"/>
              <w:right w:val="single" w:sz="4" w:space="0" w:color="auto"/>
            </w:tcBorders>
            <w:vAlign w:val="center"/>
          </w:tcPr>
          <w:p w14:paraId="758528B0"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1076D962" w14:textId="77777777" w:rsidR="007A26EE" w:rsidRPr="00E062F1" w:rsidRDefault="007A26EE" w:rsidP="007A26EE">
            <w:pPr>
              <w:pStyle w:val="TAC"/>
              <w:rPr>
                <w:lang w:eastAsia="zh-CN"/>
              </w:rPr>
            </w:pPr>
          </w:p>
        </w:tc>
        <w:tc>
          <w:tcPr>
            <w:tcW w:w="746" w:type="dxa"/>
            <w:vMerge/>
            <w:tcBorders>
              <w:left w:val="single" w:sz="4" w:space="0" w:color="auto"/>
              <w:right w:val="single" w:sz="4" w:space="0" w:color="auto"/>
            </w:tcBorders>
            <w:vAlign w:val="center"/>
          </w:tcPr>
          <w:p w14:paraId="3A7E3861"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745A86C" w14:textId="77777777" w:rsidR="007A26EE" w:rsidRPr="00E062F1" w:rsidRDefault="007A26EE" w:rsidP="007A26EE">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665B0023"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4C2134CD"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F38081"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8959B26"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E6DC2D0"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3D7A6BE"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03248033"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A56C858"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E50AB11"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7BF868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9983989"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FE436D5"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11838BC"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9455658"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0E43D6"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424D48BA" w14:textId="77777777" w:rsidR="007A26EE" w:rsidRPr="00E062F1" w:rsidRDefault="007A26EE" w:rsidP="007A26EE">
            <w:pPr>
              <w:pStyle w:val="TAC"/>
              <w:rPr>
                <w:lang w:eastAsia="zh-CN"/>
              </w:rPr>
            </w:pPr>
          </w:p>
        </w:tc>
      </w:tr>
      <w:tr w:rsidR="007A26EE" w:rsidRPr="00E062F1" w14:paraId="10527FE3" w14:textId="77777777" w:rsidTr="009D407F">
        <w:trPr>
          <w:trHeight w:val="125"/>
          <w:jc w:val="center"/>
        </w:trPr>
        <w:tc>
          <w:tcPr>
            <w:tcW w:w="1034" w:type="dxa"/>
            <w:vMerge/>
            <w:tcBorders>
              <w:left w:val="single" w:sz="4" w:space="0" w:color="auto"/>
              <w:right w:val="single" w:sz="4" w:space="0" w:color="auto"/>
            </w:tcBorders>
            <w:vAlign w:val="center"/>
          </w:tcPr>
          <w:p w14:paraId="575EBFE5"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68F4A123"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BD6999A"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2CF7346" w14:textId="77777777" w:rsidR="007A26EE" w:rsidRPr="00E062F1" w:rsidRDefault="007A26EE" w:rsidP="007A26EE">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2B862577"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4580252"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F5DF78D"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2EECE69"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E718B73"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4FFBDE6"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42251BF6"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4AE8C6D"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74E0631"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7506269"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1DC4378"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A150698"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3AAD14F"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B2C803D"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409B5F"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3A95650D" w14:textId="77777777" w:rsidR="007A26EE" w:rsidRPr="00E062F1" w:rsidRDefault="007A26EE" w:rsidP="007A26EE">
            <w:pPr>
              <w:pStyle w:val="TAC"/>
              <w:rPr>
                <w:lang w:eastAsia="zh-CN"/>
              </w:rPr>
            </w:pPr>
          </w:p>
        </w:tc>
      </w:tr>
      <w:tr w:rsidR="007A26EE" w:rsidRPr="00E062F1" w14:paraId="2D39902C"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4800EAFA"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6643458B"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DCFE5B3" w14:textId="77777777" w:rsidR="007A26EE" w:rsidRPr="00E062F1" w:rsidRDefault="007A26EE" w:rsidP="007A26EE">
            <w:pPr>
              <w:pStyle w:val="TAC"/>
              <w:rPr>
                <w:lang w:eastAsia="zh-CN"/>
              </w:rPr>
            </w:pPr>
            <w:r w:rsidRPr="00E062F1">
              <w:rPr>
                <w:rFonts w:cs="Arial"/>
                <w:szCs w:val="18"/>
                <w:lang w:eastAsia="zh-CN"/>
              </w:rPr>
              <w:t>n260</w:t>
            </w:r>
          </w:p>
        </w:tc>
        <w:tc>
          <w:tcPr>
            <w:tcW w:w="10701" w:type="dxa"/>
            <w:gridSpan w:val="19"/>
            <w:tcBorders>
              <w:top w:val="single" w:sz="4" w:space="0" w:color="auto"/>
              <w:left w:val="single" w:sz="4" w:space="0" w:color="auto"/>
              <w:bottom w:val="single" w:sz="4" w:space="0" w:color="auto"/>
              <w:right w:val="single" w:sz="4" w:space="0" w:color="auto"/>
            </w:tcBorders>
          </w:tcPr>
          <w:p w14:paraId="6BABD5B2" w14:textId="77777777" w:rsidR="007A26EE" w:rsidRPr="00E062F1" w:rsidRDefault="007A26EE" w:rsidP="007A26EE">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3A320D6B" w14:textId="77777777" w:rsidR="007A26EE" w:rsidRPr="00E062F1" w:rsidRDefault="007A26EE" w:rsidP="007A26EE">
            <w:pPr>
              <w:pStyle w:val="TAC"/>
              <w:rPr>
                <w:lang w:eastAsia="zh-CN"/>
              </w:rPr>
            </w:pPr>
          </w:p>
        </w:tc>
      </w:tr>
      <w:tr w:rsidR="007A26EE" w:rsidRPr="00E062F1" w14:paraId="136F7ED9"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45CBAB5" w14:textId="77777777" w:rsidR="007A26EE" w:rsidRPr="00E062F1" w:rsidRDefault="007A26EE" w:rsidP="007A26EE">
            <w:pPr>
              <w:pStyle w:val="TAC"/>
            </w:pPr>
            <w:r w:rsidRPr="00E062F1">
              <w:rPr>
                <w:rFonts w:cs="Arial"/>
                <w:szCs w:val="18"/>
                <w:lang w:eastAsia="ja-JP"/>
              </w:rPr>
              <w:t>CA_n66A-n260(6A)</w:t>
            </w:r>
          </w:p>
        </w:tc>
        <w:tc>
          <w:tcPr>
            <w:tcW w:w="1034" w:type="dxa"/>
            <w:vMerge w:val="restart"/>
            <w:tcBorders>
              <w:top w:val="single" w:sz="4" w:space="0" w:color="auto"/>
              <w:left w:val="single" w:sz="4" w:space="0" w:color="auto"/>
              <w:right w:val="single" w:sz="4" w:space="0" w:color="auto"/>
            </w:tcBorders>
            <w:vAlign w:val="center"/>
          </w:tcPr>
          <w:p w14:paraId="4473799C" w14:textId="77777777" w:rsidR="007A26EE" w:rsidRPr="00E062F1" w:rsidRDefault="007A26EE" w:rsidP="007A26E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1D0D36EE" w14:textId="77777777" w:rsidR="007A26EE" w:rsidRPr="00E062F1" w:rsidRDefault="007A26EE" w:rsidP="007A26EE">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1F011976" w14:textId="77777777" w:rsidR="007A26EE" w:rsidRPr="00E062F1" w:rsidRDefault="007A26EE" w:rsidP="007A26EE">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083A84E9"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809853C"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49172E"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F0B0504"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4CC6B54"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13E5F8B"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20E40BCC"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7A562B4"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EC88C2D"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EB66CB1"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774B40B"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32BD9A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4496C01"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FC12CC4"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DF4335"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0220039" w14:textId="77777777" w:rsidR="007A26EE" w:rsidRPr="00E062F1" w:rsidRDefault="007A26EE" w:rsidP="007A26EE">
            <w:pPr>
              <w:pStyle w:val="TAC"/>
              <w:rPr>
                <w:lang w:eastAsia="zh-CN"/>
              </w:rPr>
            </w:pPr>
            <w:r w:rsidRPr="00E062F1">
              <w:rPr>
                <w:lang w:eastAsia="zh-CN"/>
              </w:rPr>
              <w:t>0</w:t>
            </w:r>
          </w:p>
        </w:tc>
      </w:tr>
      <w:tr w:rsidR="007A26EE" w:rsidRPr="00E062F1" w14:paraId="6795307E" w14:textId="77777777" w:rsidTr="009D407F">
        <w:trPr>
          <w:trHeight w:val="125"/>
          <w:jc w:val="center"/>
        </w:trPr>
        <w:tc>
          <w:tcPr>
            <w:tcW w:w="1034" w:type="dxa"/>
            <w:vMerge/>
            <w:tcBorders>
              <w:left w:val="single" w:sz="4" w:space="0" w:color="auto"/>
              <w:right w:val="single" w:sz="4" w:space="0" w:color="auto"/>
            </w:tcBorders>
            <w:vAlign w:val="center"/>
          </w:tcPr>
          <w:p w14:paraId="37621324"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8850A6B" w14:textId="77777777" w:rsidR="007A26EE" w:rsidRPr="00E062F1" w:rsidRDefault="007A26EE" w:rsidP="007A26EE">
            <w:pPr>
              <w:pStyle w:val="TAC"/>
              <w:rPr>
                <w:lang w:eastAsia="zh-CN"/>
              </w:rPr>
            </w:pPr>
          </w:p>
        </w:tc>
        <w:tc>
          <w:tcPr>
            <w:tcW w:w="746" w:type="dxa"/>
            <w:vMerge/>
            <w:tcBorders>
              <w:left w:val="single" w:sz="4" w:space="0" w:color="auto"/>
              <w:right w:val="single" w:sz="4" w:space="0" w:color="auto"/>
            </w:tcBorders>
            <w:vAlign w:val="center"/>
          </w:tcPr>
          <w:p w14:paraId="32ED898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DC10383" w14:textId="77777777" w:rsidR="007A26EE" w:rsidRPr="00E062F1" w:rsidRDefault="007A26EE" w:rsidP="007A26EE">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50B096C6"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21951022"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E98B8E6"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3FA3382"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096E80D"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851353C"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7E73F198"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1085A44"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787BBAE4"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DBDB50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1D61B6B"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DE69DDA"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342A710"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F0FD5D1"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8ABE4B"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6EB31763" w14:textId="77777777" w:rsidR="007A26EE" w:rsidRPr="00E062F1" w:rsidRDefault="007A26EE" w:rsidP="007A26EE">
            <w:pPr>
              <w:pStyle w:val="TAC"/>
              <w:rPr>
                <w:lang w:eastAsia="zh-CN"/>
              </w:rPr>
            </w:pPr>
          </w:p>
        </w:tc>
      </w:tr>
      <w:tr w:rsidR="007A26EE" w:rsidRPr="00E062F1" w14:paraId="5E76BB02" w14:textId="77777777" w:rsidTr="009D407F">
        <w:trPr>
          <w:trHeight w:val="125"/>
          <w:jc w:val="center"/>
        </w:trPr>
        <w:tc>
          <w:tcPr>
            <w:tcW w:w="1034" w:type="dxa"/>
            <w:vMerge/>
            <w:tcBorders>
              <w:left w:val="single" w:sz="4" w:space="0" w:color="auto"/>
              <w:right w:val="single" w:sz="4" w:space="0" w:color="auto"/>
            </w:tcBorders>
            <w:vAlign w:val="center"/>
          </w:tcPr>
          <w:p w14:paraId="6172319B"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74E5ED5C"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3CFCB6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5BACDF6" w14:textId="77777777" w:rsidR="007A26EE" w:rsidRPr="00E062F1" w:rsidRDefault="007A26EE" w:rsidP="007A26EE">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2A7C4244"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C06F3C1"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C23723"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2CA15A8"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DAD7CA4"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393524F"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65C96A0D"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AF66E41"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AF0A547"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D0183C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E28AA0E"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910A93D"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F394DF2"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4700D03"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B00C9A"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11E021A0" w14:textId="77777777" w:rsidR="007A26EE" w:rsidRPr="00E062F1" w:rsidRDefault="007A26EE" w:rsidP="007A26EE">
            <w:pPr>
              <w:pStyle w:val="TAC"/>
              <w:rPr>
                <w:lang w:eastAsia="zh-CN"/>
              </w:rPr>
            </w:pPr>
          </w:p>
        </w:tc>
      </w:tr>
      <w:tr w:rsidR="007A26EE" w:rsidRPr="00E062F1" w14:paraId="74C9331C"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0BF12B4C"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3E16C7D8"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0AFD7D04" w14:textId="77777777" w:rsidR="007A26EE" w:rsidRPr="00E062F1" w:rsidRDefault="007A26EE" w:rsidP="007A26EE">
            <w:pPr>
              <w:pStyle w:val="TAC"/>
              <w:rPr>
                <w:lang w:eastAsia="zh-CN"/>
              </w:rPr>
            </w:pPr>
            <w:r w:rsidRPr="00E062F1">
              <w:rPr>
                <w:rFonts w:cs="Arial"/>
                <w:szCs w:val="18"/>
                <w:lang w:eastAsia="zh-CN"/>
              </w:rPr>
              <w:t>n260</w:t>
            </w:r>
          </w:p>
        </w:tc>
        <w:tc>
          <w:tcPr>
            <w:tcW w:w="10701" w:type="dxa"/>
            <w:gridSpan w:val="19"/>
            <w:tcBorders>
              <w:top w:val="single" w:sz="4" w:space="0" w:color="auto"/>
              <w:left w:val="single" w:sz="4" w:space="0" w:color="auto"/>
              <w:bottom w:val="single" w:sz="4" w:space="0" w:color="auto"/>
              <w:right w:val="single" w:sz="4" w:space="0" w:color="auto"/>
            </w:tcBorders>
          </w:tcPr>
          <w:p w14:paraId="39B1CA3C" w14:textId="77777777" w:rsidR="007A26EE" w:rsidRPr="00E062F1" w:rsidRDefault="007A26EE" w:rsidP="007A26EE">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74A83A15" w14:textId="77777777" w:rsidR="007A26EE" w:rsidRPr="00E062F1" w:rsidRDefault="007A26EE" w:rsidP="007A26EE">
            <w:pPr>
              <w:pStyle w:val="TAC"/>
              <w:rPr>
                <w:lang w:eastAsia="zh-CN"/>
              </w:rPr>
            </w:pPr>
          </w:p>
        </w:tc>
      </w:tr>
      <w:tr w:rsidR="007A26EE" w:rsidRPr="00E062F1" w14:paraId="50BA00A7"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5BAA032" w14:textId="77777777" w:rsidR="007A26EE" w:rsidRPr="00E062F1" w:rsidRDefault="007A26EE" w:rsidP="007A26EE">
            <w:pPr>
              <w:pStyle w:val="TAC"/>
            </w:pPr>
            <w:r w:rsidRPr="00E062F1">
              <w:rPr>
                <w:rFonts w:cs="Arial"/>
                <w:szCs w:val="18"/>
                <w:lang w:eastAsia="ja-JP"/>
              </w:rPr>
              <w:t>CA_n66A-n260(7A)</w:t>
            </w:r>
          </w:p>
        </w:tc>
        <w:tc>
          <w:tcPr>
            <w:tcW w:w="1034" w:type="dxa"/>
            <w:vMerge w:val="restart"/>
            <w:tcBorders>
              <w:top w:val="single" w:sz="4" w:space="0" w:color="auto"/>
              <w:left w:val="single" w:sz="4" w:space="0" w:color="auto"/>
              <w:right w:val="single" w:sz="4" w:space="0" w:color="auto"/>
            </w:tcBorders>
            <w:vAlign w:val="center"/>
          </w:tcPr>
          <w:p w14:paraId="43A09513" w14:textId="77777777" w:rsidR="007A26EE" w:rsidRPr="00E062F1" w:rsidRDefault="007A26EE" w:rsidP="007A26E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0283DDDC" w14:textId="77777777" w:rsidR="007A26EE" w:rsidRPr="00E062F1" w:rsidRDefault="007A26EE" w:rsidP="007A26EE">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17E3003D" w14:textId="77777777" w:rsidR="007A26EE" w:rsidRPr="00E062F1" w:rsidRDefault="007A26EE" w:rsidP="007A26EE">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A8CEA4B"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B0530B1"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129AA13"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66E8873"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9756CAF"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8D7454D"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158A58A4"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77751DC"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78C4D4C"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C7E3780"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123E9A4"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9C6FEA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22386AF"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7F2CEC0"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F27A3D"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9482B83" w14:textId="77777777" w:rsidR="007A26EE" w:rsidRPr="00E062F1" w:rsidRDefault="007A26EE" w:rsidP="007A26EE">
            <w:pPr>
              <w:pStyle w:val="TAC"/>
              <w:rPr>
                <w:lang w:eastAsia="zh-CN"/>
              </w:rPr>
            </w:pPr>
            <w:r w:rsidRPr="00E062F1">
              <w:rPr>
                <w:lang w:eastAsia="zh-CN"/>
              </w:rPr>
              <w:t>0</w:t>
            </w:r>
          </w:p>
        </w:tc>
      </w:tr>
      <w:tr w:rsidR="007A26EE" w:rsidRPr="00E062F1" w14:paraId="1F1DFD14" w14:textId="77777777" w:rsidTr="009D407F">
        <w:trPr>
          <w:trHeight w:val="125"/>
          <w:jc w:val="center"/>
        </w:trPr>
        <w:tc>
          <w:tcPr>
            <w:tcW w:w="1034" w:type="dxa"/>
            <w:vMerge/>
            <w:tcBorders>
              <w:left w:val="single" w:sz="4" w:space="0" w:color="auto"/>
              <w:right w:val="single" w:sz="4" w:space="0" w:color="auto"/>
            </w:tcBorders>
            <w:vAlign w:val="center"/>
          </w:tcPr>
          <w:p w14:paraId="0AB7EC20"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CEA38DA" w14:textId="77777777" w:rsidR="007A26EE" w:rsidRPr="00E062F1" w:rsidRDefault="007A26EE" w:rsidP="007A26EE">
            <w:pPr>
              <w:pStyle w:val="TAC"/>
              <w:rPr>
                <w:lang w:eastAsia="zh-CN"/>
              </w:rPr>
            </w:pPr>
          </w:p>
        </w:tc>
        <w:tc>
          <w:tcPr>
            <w:tcW w:w="746" w:type="dxa"/>
            <w:vMerge/>
            <w:tcBorders>
              <w:left w:val="single" w:sz="4" w:space="0" w:color="auto"/>
              <w:right w:val="single" w:sz="4" w:space="0" w:color="auto"/>
            </w:tcBorders>
            <w:vAlign w:val="center"/>
          </w:tcPr>
          <w:p w14:paraId="5093E9FF"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584BD91" w14:textId="77777777" w:rsidR="007A26EE" w:rsidRPr="00E062F1" w:rsidRDefault="007A26EE" w:rsidP="007A26EE">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60694D06"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42BCC7DB"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4BECE1"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ECB6926"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C8DC8D8"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65EF1FE"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437669DA"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30C79C19"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74BC44FE"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5AFC34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2E35022"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586245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62DA893"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0A8F05C"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19D4E8"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6609C02A" w14:textId="77777777" w:rsidR="007A26EE" w:rsidRPr="00E062F1" w:rsidRDefault="007A26EE" w:rsidP="007A26EE">
            <w:pPr>
              <w:pStyle w:val="TAC"/>
              <w:rPr>
                <w:lang w:eastAsia="zh-CN"/>
              </w:rPr>
            </w:pPr>
          </w:p>
        </w:tc>
      </w:tr>
      <w:tr w:rsidR="007A26EE" w:rsidRPr="00E062F1" w14:paraId="1F7A1A99" w14:textId="77777777" w:rsidTr="009D407F">
        <w:trPr>
          <w:trHeight w:val="125"/>
          <w:jc w:val="center"/>
        </w:trPr>
        <w:tc>
          <w:tcPr>
            <w:tcW w:w="1034" w:type="dxa"/>
            <w:vMerge/>
            <w:tcBorders>
              <w:left w:val="single" w:sz="4" w:space="0" w:color="auto"/>
              <w:right w:val="single" w:sz="4" w:space="0" w:color="auto"/>
            </w:tcBorders>
            <w:vAlign w:val="center"/>
          </w:tcPr>
          <w:p w14:paraId="5C82985E"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191C3F85"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BBD7DF9"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F969D2F" w14:textId="77777777" w:rsidR="007A26EE" w:rsidRPr="00E062F1" w:rsidRDefault="007A26EE" w:rsidP="007A26EE">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0190B49"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BD2C8FC"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7540BD"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D4180A7"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34F17962"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ECA81F7"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29E8A0A5"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C67B175"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10FB557"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2AC8A4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0424838"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9D9788B"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6F22B10"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36AD1FD"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06B432"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503BC179" w14:textId="77777777" w:rsidR="007A26EE" w:rsidRPr="00E062F1" w:rsidRDefault="007A26EE" w:rsidP="007A26EE">
            <w:pPr>
              <w:pStyle w:val="TAC"/>
              <w:rPr>
                <w:lang w:eastAsia="zh-CN"/>
              </w:rPr>
            </w:pPr>
          </w:p>
        </w:tc>
      </w:tr>
      <w:tr w:rsidR="007A26EE" w:rsidRPr="00E062F1" w14:paraId="6ED337DF"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2A5B18AE"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03CE8E6D"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63A9C74" w14:textId="77777777" w:rsidR="007A26EE" w:rsidRPr="00E062F1" w:rsidRDefault="007A26EE" w:rsidP="007A26EE">
            <w:pPr>
              <w:pStyle w:val="TAC"/>
              <w:rPr>
                <w:lang w:eastAsia="zh-CN"/>
              </w:rPr>
            </w:pPr>
            <w:r w:rsidRPr="00E062F1">
              <w:rPr>
                <w:rFonts w:cs="Arial"/>
                <w:szCs w:val="18"/>
                <w:lang w:eastAsia="zh-CN"/>
              </w:rPr>
              <w:t>n260</w:t>
            </w:r>
          </w:p>
        </w:tc>
        <w:tc>
          <w:tcPr>
            <w:tcW w:w="10701" w:type="dxa"/>
            <w:gridSpan w:val="19"/>
            <w:tcBorders>
              <w:top w:val="single" w:sz="4" w:space="0" w:color="auto"/>
              <w:left w:val="single" w:sz="4" w:space="0" w:color="auto"/>
              <w:bottom w:val="single" w:sz="4" w:space="0" w:color="auto"/>
              <w:right w:val="single" w:sz="4" w:space="0" w:color="auto"/>
            </w:tcBorders>
          </w:tcPr>
          <w:p w14:paraId="3190D21A" w14:textId="77777777" w:rsidR="007A26EE" w:rsidRPr="00E062F1" w:rsidRDefault="007A26EE" w:rsidP="007A26EE">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1BD8FF9F" w14:textId="77777777" w:rsidR="007A26EE" w:rsidRPr="00E062F1" w:rsidRDefault="007A26EE" w:rsidP="007A26EE">
            <w:pPr>
              <w:pStyle w:val="TAC"/>
              <w:rPr>
                <w:lang w:eastAsia="zh-CN"/>
              </w:rPr>
            </w:pPr>
          </w:p>
        </w:tc>
      </w:tr>
      <w:tr w:rsidR="007A26EE" w:rsidRPr="00E062F1" w14:paraId="7EF424C9"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813604C" w14:textId="77777777" w:rsidR="007A26EE" w:rsidRPr="00E062F1" w:rsidRDefault="007A26EE" w:rsidP="007A26EE">
            <w:pPr>
              <w:pStyle w:val="TAC"/>
            </w:pPr>
            <w:r w:rsidRPr="00E062F1">
              <w:rPr>
                <w:rFonts w:cs="Arial"/>
                <w:szCs w:val="18"/>
                <w:lang w:eastAsia="ja-JP"/>
              </w:rPr>
              <w:t>CA_n66A-n260(8A)</w:t>
            </w:r>
          </w:p>
        </w:tc>
        <w:tc>
          <w:tcPr>
            <w:tcW w:w="1034" w:type="dxa"/>
            <w:vMerge w:val="restart"/>
            <w:tcBorders>
              <w:top w:val="single" w:sz="4" w:space="0" w:color="auto"/>
              <w:left w:val="single" w:sz="4" w:space="0" w:color="auto"/>
              <w:right w:val="single" w:sz="4" w:space="0" w:color="auto"/>
            </w:tcBorders>
            <w:vAlign w:val="center"/>
          </w:tcPr>
          <w:p w14:paraId="5A6207DE" w14:textId="77777777" w:rsidR="007A26EE" w:rsidRPr="00E062F1" w:rsidRDefault="007A26EE" w:rsidP="007A26E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7DD4BBB1" w14:textId="77777777" w:rsidR="007A26EE" w:rsidRPr="00E062F1" w:rsidRDefault="007A26EE" w:rsidP="007A26EE">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653172A7" w14:textId="77777777" w:rsidR="007A26EE" w:rsidRPr="00E062F1" w:rsidRDefault="007A26EE" w:rsidP="007A26EE">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35086C87"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F383430"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36D14E"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4087C32"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491625B"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8770EE2"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2A82B511"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3691328"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2110D866"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E4A8611"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C05F8D1"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C273E11"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88511B5"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4050639"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CC9EC1" w14:textId="77777777" w:rsidR="007A26EE" w:rsidRPr="00E062F1" w:rsidRDefault="007A26EE" w:rsidP="007A26EE">
            <w:pPr>
              <w:pStyle w:val="TAC"/>
              <w:rPr>
                <w:lang w:eastAsia="zh-CN"/>
              </w:rPr>
            </w:pPr>
          </w:p>
        </w:tc>
        <w:tc>
          <w:tcPr>
            <w:tcW w:w="749" w:type="dxa"/>
            <w:tcBorders>
              <w:top w:val="single" w:sz="4" w:space="0" w:color="auto"/>
              <w:left w:val="single" w:sz="4" w:space="0" w:color="auto"/>
              <w:right w:val="single" w:sz="4" w:space="0" w:color="auto"/>
            </w:tcBorders>
            <w:vAlign w:val="center"/>
          </w:tcPr>
          <w:p w14:paraId="67F36199" w14:textId="77777777" w:rsidR="007A26EE" w:rsidRPr="00E062F1" w:rsidRDefault="007A26EE" w:rsidP="007A26EE">
            <w:pPr>
              <w:pStyle w:val="TAC"/>
              <w:rPr>
                <w:lang w:eastAsia="zh-CN"/>
              </w:rPr>
            </w:pPr>
            <w:r w:rsidRPr="00E062F1">
              <w:rPr>
                <w:lang w:eastAsia="zh-CN"/>
              </w:rPr>
              <w:t>0</w:t>
            </w:r>
          </w:p>
        </w:tc>
      </w:tr>
      <w:tr w:rsidR="007A26EE" w:rsidRPr="00E062F1" w14:paraId="2B77504D" w14:textId="77777777" w:rsidTr="009D407F">
        <w:trPr>
          <w:trHeight w:val="125"/>
          <w:jc w:val="center"/>
        </w:trPr>
        <w:tc>
          <w:tcPr>
            <w:tcW w:w="1034" w:type="dxa"/>
            <w:vMerge/>
            <w:tcBorders>
              <w:left w:val="single" w:sz="4" w:space="0" w:color="auto"/>
              <w:right w:val="single" w:sz="4" w:space="0" w:color="auto"/>
            </w:tcBorders>
            <w:vAlign w:val="center"/>
          </w:tcPr>
          <w:p w14:paraId="77343D09"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2A167297" w14:textId="77777777" w:rsidR="007A26EE" w:rsidRPr="00E062F1" w:rsidRDefault="007A26EE" w:rsidP="007A26EE">
            <w:pPr>
              <w:pStyle w:val="TAC"/>
              <w:rPr>
                <w:lang w:eastAsia="zh-CN"/>
              </w:rPr>
            </w:pPr>
          </w:p>
        </w:tc>
        <w:tc>
          <w:tcPr>
            <w:tcW w:w="746" w:type="dxa"/>
            <w:vMerge/>
            <w:tcBorders>
              <w:left w:val="single" w:sz="4" w:space="0" w:color="auto"/>
              <w:right w:val="single" w:sz="4" w:space="0" w:color="auto"/>
            </w:tcBorders>
            <w:vAlign w:val="center"/>
          </w:tcPr>
          <w:p w14:paraId="3A36C91F"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2CE81ED" w14:textId="77777777" w:rsidR="007A26EE" w:rsidRPr="00E062F1" w:rsidRDefault="007A26EE" w:rsidP="007A26EE">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275B4EDF"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4ED7875"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5330A3A"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21C384D"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FA8A4A9"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3C1B431"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692AC2F8"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8869802"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E825E7D"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A6FD279"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EEA6FD5"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2D10C3A"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8CF02B5"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8A7BA7D"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AA13FD" w14:textId="77777777" w:rsidR="007A26EE" w:rsidRPr="00E062F1" w:rsidRDefault="007A26EE" w:rsidP="007A26EE">
            <w:pPr>
              <w:pStyle w:val="TAC"/>
              <w:rPr>
                <w:lang w:eastAsia="zh-CN"/>
              </w:rPr>
            </w:pPr>
          </w:p>
        </w:tc>
        <w:tc>
          <w:tcPr>
            <w:tcW w:w="749" w:type="dxa"/>
            <w:tcBorders>
              <w:left w:val="single" w:sz="4" w:space="0" w:color="auto"/>
              <w:right w:val="single" w:sz="4" w:space="0" w:color="auto"/>
            </w:tcBorders>
            <w:vAlign w:val="center"/>
          </w:tcPr>
          <w:p w14:paraId="18CDD529" w14:textId="77777777" w:rsidR="007A26EE" w:rsidRPr="00E062F1" w:rsidRDefault="007A26EE" w:rsidP="007A26EE">
            <w:pPr>
              <w:pStyle w:val="TAC"/>
              <w:rPr>
                <w:lang w:eastAsia="zh-CN"/>
              </w:rPr>
            </w:pPr>
          </w:p>
        </w:tc>
      </w:tr>
      <w:tr w:rsidR="007A26EE" w:rsidRPr="00E062F1" w14:paraId="1CE567B2" w14:textId="77777777" w:rsidTr="009D407F">
        <w:trPr>
          <w:trHeight w:val="125"/>
          <w:jc w:val="center"/>
        </w:trPr>
        <w:tc>
          <w:tcPr>
            <w:tcW w:w="1034" w:type="dxa"/>
            <w:vMerge/>
            <w:tcBorders>
              <w:left w:val="single" w:sz="4" w:space="0" w:color="auto"/>
              <w:right w:val="single" w:sz="4" w:space="0" w:color="auto"/>
            </w:tcBorders>
            <w:vAlign w:val="center"/>
          </w:tcPr>
          <w:p w14:paraId="1B505B9D"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74D74E01"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2D8708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460CD52" w14:textId="77777777" w:rsidR="007A26EE" w:rsidRPr="00E062F1" w:rsidRDefault="007A26EE" w:rsidP="007A26EE">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50B18F11"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6CA6C92"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EB3FE5F"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A325A7A"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38C5DD9A" w14:textId="77777777" w:rsidR="007A26EE" w:rsidRPr="00E062F1" w:rsidRDefault="007A26EE" w:rsidP="007A26E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9D32A46"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5509844A" w14:textId="77777777" w:rsidR="007A26EE" w:rsidRPr="00E062F1" w:rsidRDefault="007A26EE" w:rsidP="007A26EE">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924E1F3"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6FD03AA"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382692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D09A3B5"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5DA5828"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474C4AE" w14:textId="77777777" w:rsidR="007A26EE" w:rsidRPr="00E062F1" w:rsidRDefault="007A26EE" w:rsidP="007A26E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EAA325C"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5AC384" w14:textId="77777777" w:rsidR="007A26EE" w:rsidRPr="00E062F1" w:rsidRDefault="007A26EE" w:rsidP="007A26EE">
            <w:pPr>
              <w:pStyle w:val="TAC"/>
              <w:rPr>
                <w:lang w:eastAsia="zh-CN"/>
              </w:rPr>
            </w:pPr>
          </w:p>
        </w:tc>
        <w:tc>
          <w:tcPr>
            <w:tcW w:w="749" w:type="dxa"/>
            <w:tcBorders>
              <w:left w:val="single" w:sz="4" w:space="0" w:color="auto"/>
              <w:right w:val="single" w:sz="4" w:space="0" w:color="auto"/>
            </w:tcBorders>
            <w:vAlign w:val="center"/>
          </w:tcPr>
          <w:p w14:paraId="1F0BA5D4" w14:textId="77777777" w:rsidR="007A26EE" w:rsidRPr="00E062F1" w:rsidRDefault="007A26EE" w:rsidP="007A26EE">
            <w:pPr>
              <w:pStyle w:val="TAC"/>
              <w:rPr>
                <w:lang w:eastAsia="zh-CN"/>
              </w:rPr>
            </w:pPr>
          </w:p>
        </w:tc>
      </w:tr>
      <w:tr w:rsidR="007A26EE" w:rsidRPr="00E062F1" w14:paraId="1074B1D9"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27C7DB8D"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393E796E"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CC53632" w14:textId="77777777" w:rsidR="007A26EE" w:rsidRPr="00E062F1" w:rsidRDefault="007A26EE" w:rsidP="007A26EE">
            <w:pPr>
              <w:pStyle w:val="TAC"/>
              <w:rPr>
                <w:lang w:eastAsia="zh-CN"/>
              </w:rPr>
            </w:pPr>
            <w:r w:rsidRPr="00E062F1">
              <w:rPr>
                <w:rFonts w:cs="Arial"/>
                <w:szCs w:val="18"/>
                <w:lang w:eastAsia="zh-CN"/>
              </w:rPr>
              <w:t>n260</w:t>
            </w:r>
          </w:p>
        </w:tc>
        <w:tc>
          <w:tcPr>
            <w:tcW w:w="10701" w:type="dxa"/>
            <w:gridSpan w:val="19"/>
            <w:tcBorders>
              <w:top w:val="single" w:sz="4" w:space="0" w:color="auto"/>
              <w:left w:val="single" w:sz="4" w:space="0" w:color="auto"/>
              <w:bottom w:val="single" w:sz="4" w:space="0" w:color="auto"/>
              <w:right w:val="single" w:sz="4" w:space="0" w:color="auto"/>
            </w:tcBorders>
          </w:tcPr>
          <w:p w14:paraId="24BCEFB6" w14:textId="77777777" w:rsidR="007A26EE" w:rsidRPr="00E062F1" w:rsidRDefault="007A26EE" w:rsidP="007A26EE">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749" w:type="dxa"/>
            <w:tcBorders>
              <w:left w:val="single" w:sz="4" w:space="0" w:color="auto"/>
              <w:bottom w:val="single" w:sz="4" w:space="0" w:color="auto"/>
              <w:right w:val="single" w:sz="4" w:space="0" w:color="auto"/>
            </w:tcBorders>
            <w:vAlign w:val="center"/>
          </w:tcPr>
          <w:p w14:paraId="7F44E0E5" w14:textId="77777777" w:rsidR="007A26EE" w:rsidRPr="00E062F1" w:rsidRDefault="007A26EE" w:rsidP="007A26EE">
            <w:pPr>
              <w:pStyle w:val="TAC"/>
              <w:rPr>
                <w:lang w:eastAsia="zh-CN"/>
              </w:rPr>
            </w:pPr>
          </w:p>
        </w:tc>
      </w:tr>
      <w:tr w:rsidR="00DD4726" w:rsidRPr="00E062F1" w14:paraId="3C523B99" w14:textId="77777777" w:rsidTr="004419A7">
        <w:trPr>
          <w:trHeight w:val="125"/>
          <w:jc w:val="center"/>
          <w:ins w:id="24" w:author="RAN4#96 - JOH, Nokia" w:date="2020-07-28T12:37:00Z"/>
        </w:trPr>
        <w:tc>
          <w:tcPr>
            <w:tcW w:w="1034" w:type="dxa"/>
            <w:vMerge w:val="restart"/>
            <w:tcBorders>
              <w:left w:val="single" w:sz="4" w:space="0" w:color="auto"/>
              <w:right w:val="single" w:sz="4" w:space="0" w:color="auto"/>
            </w:tcBorders>
            <w:vAlign w:val="center"/>
          </w:tcPr>
          <w:p w14:paraId="737A8665" w14:textId="2433B4D8" w:rsidR="00DD4726" w:rsidRPr="00E062F1" w:rsidRDefault="00DD4726" w:rsidP="009D407F">
            <w:pPr>
              <w:pStyle w:val="TAC"/>
              <w:rPr>
                <w:ins w:id="25" w:author="RAN4#96 - JOH, Nokia" w:date="2020-07-28T12:37:00Z"/>
              </w:rPr>
            </w:pPr>
            <w:ins w:id="26" w:author="RAN4#96 - JOH, Nokia" w:date="2020-07-28T12:38:00Z">
              <w:r w:rsidRPr="00E062F1">
                <w:rPr>
                  <w:rFonts w:cs="Arial"/>
                  <w:szCs w:val="18"/>
                  <w:lang w:eastAsia="ja-JP"/>
                </w:rPr>
                <w:t>CA_n66A-n260</w:t>
              </w:r>
              <w:r>
                <w:rPr>
                  <w:rFonts w:cs="Arial"/>
                  <w:szCs w:val="18"/>
                  <w:lang w:eastAsia="ja-JP"/>
                </w:rPr>
                <w:t>G</w:t>
              </w:r>
            </w:ins>
          </w:p>
        </w:tc>
        <w:tc>
          <w:tcPr>
            <w:tcW w:w="1034" w:type="dxa"/>
            <w:vMerge w:val="restart"/>
            <w:tcBorders>
              <w:left w:val="single" w:sz="4" w:space="0" w:color="auto"/>
              <w:right w:val="single" w:sz="4" w:space="0" w:color="auto"/>
            </w:tcBorders>
            <w:vAlign w:val="center"/>
          </w:tcPr>
          <w:p w14:paraId="3E82D205" w14:textId="2C30188E" w:rsidR="00DD4726" w:rsidRPr="00E062F1" w:rsidRDefault="00DD4726" w:rsidP="009D407F">
            <w:pPr>
              <w:pStyle w:val="TAC"/>
              <w:rPr>
                <w:ins w:id="27" w:author="RAN4#96 - JOH, Nokia" w:date="2020-07-28T12:37:00Z"/>
                <w:lang w:eastAsia="zh-CN"/>
              </w:rPr>
            </w:pPr>
            <w:ins w:id="28" w:author="RAN4#96 - JOH, Nokia" w:date="2020-07-28T12:37:00Z">
              <w:r w:rsidRPr="00E062F1">
                <w:rPr>
                  <w:rFonts w:cs="Arial"/>
                  <w:szCs w:val="18"/>
                  <w:lang w:eastAsia="ja-JP"/>
                </w:rPr>
                <w:t>CA_n66A-n260A</w:t>
              </w:r>
            </w:ins>
          </w:p>
        </w:tc>
        <w:tc>
          <w:tcPr>
            <w:tcW w:w="746" w:type="dxa"/>
            <w:vMerge w:val="restart"/>
            <w:tcBorders>
              <w:top w:val="single" w:sz="4" w:space="0" w:color="auto"/>
              <w:left w:val="single" w:sz="4" w:space="0" w:color="auto"/>
              <w:right w:val="single" w:sz="4" w:space="0" w:color="auto"/>
            </w:tcBorders>
            <w:vAlign w:val="center"/>
          </w:tcPr>
          <w:p w14:paraId="3BBFD113" w14:textId="202B8835" w:rsidR="00DD4726" w:rsidRPr="00E062F1" w:rsidRDefault="00DD4726" w:rsidP="009D407F">
            <w:pPr>
              <w:pStyle w:val="TAC"/>
              <w:rPr>
                <w:ins w:id="29" w:author="RAN4#96 - JOH, Nokia" w:date="2020-07-28T12:37:00Z"/>
                <w:rFonts w:cs="Arial"/>
                <w:szCs w:val="18"/>
                <w:lang w:eastAsia="zh-CN"/>
              </w:rPr>
            </w:pPr>
            <w:ins w:id="30" w:author="RAN4#96 - JOH, Nokia" w:date="2020-07-28T12:37:00Z">
              <w:r w:rsidRPr="00E062F1">
                <w:rPr>
                  <w:rFonts w:cs="Arial"/>
                  <w:szCs w:val="18"/>
                  <w:lang w:eastAsia="zh-CN"/>
                </w:rPr>
                <w:t>n66</w:t>
              </w:r>
            </w:ins>
          </w:p>
        </w:tc>
        <w:tc>
          <w:tcPr>
            <w:tcW w:w="668" w:type="dxa"/>
            <w:tcBorders>
              <w:top w:val="single" w:sz="4" w:space="0" w:color="auto"/>
              <w:left w:val="single" w:sz="4" w:space="0" w:color="auto"/>
              <w:right w:val="single" w:sz="4" w:space="0" w:color="auto"/>
            </w:tcBorders>
            <w:vAlign w:val="center"/>
          </w:tcPr>
          <w:p w14:paraId="1FED7AE0" w14:textId="024BBBEE" w:rsidR="00DD4726" w:rsidRPr="00E062F1" w:rsidRDefault="00DD4726" w:rsidP="009D407F">
            <w:pPr>
              <w:pStyle w:val="TAC"/>
              <w:rPr>
                <w:ins w:id="31" w:author="RAN4#96 - JOH, Nokia" w:date="2020-07-28T12:37:00Z"/>
                <w:rFonts w:cs="Arial"/>
                <w:szCs w:val="18"/>
                <w:lang w:eastAsia="ja-JP"/>
              </w:rPr>
            </w:pPr>
            <w:ins w:id="32" w:author="RAN4#96 - JOH, Nokia" w:date="2020-07-28T12:40:00Z">
              <w:r w:rsidRPr="00E062F1">
                <w:rPr>
                  <w:rFonts w:cs="Arial"/>
                  <w:szCs w:val="18"/>
                  <w:lang w:eastAsia="zh-CN"/>
                </w:rPr>
                <w:t>15</w:t>
              </w:r>
            </w:ins>
          </w:p>
        </w:tc>
        <w:tc>
          <w:tcPr>
            <w:tcW w:w="669" w:type="dxa"/>
            <w:tcBorders>
              <w:top w:val="single" w:sz="4" w:space="0" w:color="auto"/>
              <w:left w:val="single" w:sz="4" w:space="0" w:color="auto"/>
              <w:right w:val="single" w:sz="4" w:space="0" w:color="auto"/>
            </w:tcBorders>
            <w:vAlign w:val="center"/>
          </w:tcPr>
          <w:p w14:paraId="748F9E7E" w14:textId="2E753C15" w:rsidR="00DD4726" w:rsidRPr="00E062F1" w:rsidRDefault="00DD4726" w:rsidP="009D407F">
            <w:pPr>
              <w:pStyle w:val="TAC"/>
              <w:rPr>
                <w:ins w:id="33" w:author="RAN4#96 - JOH, Nokia" w:date="2020-07-28T12:37:00Z"/>
                <w:rFonts w:cs="Arial"/>
                <w:szCs w:val="18"/>
                <w:lang w:eastAsia="ja-JP"/>
              </w:rPr>
            </w:pPr>
            <w:ins w:id="34" w:author="RAN4#96 - JOH, Nokia" w:date="2020-07-28T12:40:00Z">
              <w:r w:rsidRPr="00E062F1">
                <w:rPr>
                  <w:rFonts w:eastAsia="Yu Mincho"/>
                  <w:szCs w:val="18"/>
                </w:rPr>
                <w:t>Yes</w:t>
              </w:r>
            </w:ins>
          </w:p>
        </w:tc>
        <w:tc>
          <w:tcPr>
            <w:tcW w:w="668" w:type="dxa"/>
            <w:tcBorders>
              <w:top w:val="single" w:sz="4" w:space="0" w:color="auto"/>
              <w:left w:val="single" w:sz="4" w:space="0" w:color="auto"/>
              <w:right w:val="single" w:sz="4" w:space="0" w:color="auto"/>
            </w:tcBorders>
            <w:vAlign w:val="center"/>
          </w:tcPr>
          <w:p w14:paraId="44C02DAD" w14:textId="628EAD74" w:rsidR="00DD4726" w:rsidRPr="00E062F1" w:rsidRDefault="00DD4726" w:rsidP="009D407F">
            <w:pPr>
              <w:pStyle w:val="TAC"/>
              <w:rPr>
                <w:ins w:id="35" w:author="RAN4#96 - JOH, Nokia" w:date="2020-07-28T12:37:00Z"/>
                <w:rFonts w:cs="Arial"/>
                <w:szCs w:val="18"/>
                <w:lang w:eastAsia="ja-JP"/>
              </w:rPr>
            </w:pPr>
            <w:ins w:id="36" w:author="RAN4#96 - JOH, Nokia" w:date="2020-07-28T12:40: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1BA520E3" w14:textId="16A1390F" w:rsidR="00DD4726" w:rsidRPr="00E062F1" w:rsidRDefault="00DD4726" w:rsidP="00DD4726">
            <w:pPr>
              <w:pStyle w:val="TAC"/>
              <w:rPr>
                <w:ins w:id="37" w:author="RAN4#96 - JOH, Nokia" w:date="2020-07-28T12:37:00Z"/>
                <w:rFonts w:cs="Arial"/>
                <w:szCs w:val="18"/>
                <w:lang w:eastAsia="ja-JP"/>
              </w:rPr>
            </w:pPr>
            <w:ins w:id="38" w:author="RAN4#96 - JOH, Nokia" w:date="2020-07-28T12:40:00Z">
              <w:r w:rsidRPr="00E062F1">
                <w:rPr>
                  <w:rFonts w:eastAsia="Yu Mincho"/>
                  <w:szCs w:val="18"/>
                </w:rPr>
                <w:t>Yes</w:t>
              </w:r>
            </w:ins>
          </w:p>
        </w:tc>
        <w:tc>
          <w:tcPr>
            <w:tcW w:w="668" w:type="dxa"/>
            <w:gridSpan w:val="2"/>
            <w:tcBorders>
              <w:top w:val="single" w:sz="4" w:space="0" w:color="auto"/>
              <w:left w:val="single" w:sz="4" w:space="0" w:color="auto"/>
              <w:right w:val="single" w:sz="4" w:space="0" w:color="auto"/>
            </w:tcBorders>
            <w:vAlign w:val="center"/>
          </w:tcPr>
          <w:p w14:paraId="28EB728B" w14:textId="4216C49F" w:rsidR="00DD4726" w:rsidRPr="00E062F1" w:rsidRDefault="00DD4726" w:rsidP="00DD4726">
            <w:pPr>
              <w:pStyle w:val="TAC"/>
              <w:rPr>
                <w:ins w:id="39" w:author="RAN4#96 - JOH, Nokia" w:date="2020-07-28T12:37:00Z"/>
                <w:rFonts w:cs="Arial"/>
                <w:szCs w:val="18"/>
                <w:lang w:eastAsia="ja-JP"/>
              </w:rPr>
            </w:pPr>
            <w:ins w:id="40" w:author="RAN4#96 - JOH, Nokia" w:date="2020-07-28T12:40: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6B95FC4F" w14:textId="77777777" w:rsidR="00DD4726" w:rsidRPr="00E062F1" w:rsidRDefault="00DD4726" w:rsidP="00DD4726">
            <w:pPr>
              <w:pStyle w:val="TAC"/>
              <w:rPr>
                <w:ins w:id="41" w:author="RAN4#96 - JOH, Nokia" w:date="2020-07-28T12:37: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73FD5D47" w14:textId="77777777" w:rsidR="00DD4726" w:rsidRPr="00E062F1" w:rsidRDefault="00DD4726" w:rsidP="00DD4726">
            <w:pPr>
              <w:pStyle w:val="TAC"/>
              <w:rPr>
                <w:ins w:id="42" w:author="RAN4#96 - JOH, Nokia" w:date="2020-07-28T12:37: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59F0734A" w14:textId="7E81EF3C" w:rsidR="00DD4726" w:rsidRPr="00E062F1" w:rsidRDefault="00DD4726" w:rsidP="00DD4726">
            <w:pPr>
              <w:pStyle w:val="TAC"/>
              <w:rPr>
                <w:ins w:id="43" w:author="RAN4#96 - JOH, Nokia" w:date="2020-07-28T12:37:00Z"/>
                <w:rFonts w:cs="Arial"/>
                <w:szCs w:val="18"/>
                <w:lang w:eastAsia="ja-JP"/>
              </w:rPr>
            </w:pPr>
            <w:ins w:id="44" w:author="RAN4#96 - JOH, Nokia" w:date="2020-07-28T12:40: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7883B984" w14:textId="77777777" w:rsidR="00DD4726" w:rsidRPr="00E062F1" w:rsidRDefault="00DD4726" w:rsidP="00DD4726">
            <w:pPr>
              <w:pStyle w:val="TAC"/>
              <w:rPr>
                <w:ins w:id="45" w:author="RAN4#96 - JOH, Nokia" w:date="2020-07-28T12:37: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707102C6" w14:textId="77777777" w:rsidR="00DD4726" w:rsidRPr="00E062F1" w:rsidRDefault="00DD4726" w:rsidP="00DD4726">
            <w:pPr>
              <w:pStyle w:val="TAC"/>
              <w:rPr>
                <w:ins w:id="46" w:author="RAN4#96 - JOH, Nokia" w:date="2020-07-28T12:37: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3A844FA7" w14:textId="77777777" w:rsidR="00DD4726" w:rsidRPr="00E062F1" w:rsidRDefault="00DD4726" w:rsidP="00DD4726">
            <w:pPr>
              <w:pStyle w:val="TAC"/>
              <w:rPr>
                <w:ins w:id="47" w:author="RAN4#96 - JOH, Nokia" w:date="2020-07-28T12:37:00Z"/>
                <w:rFonts w:cs="Arial"/>
                <w:szCs w:val="18"/>
                <w:lang w:eastAsia="ja-JP"/>
              </w:rPr>
            </w:pPr>
          </w:p>
        </w:tc>
        <w:tc>
          <w:tcPr>
            <w:tcW w:w="668" w:type="dxa"/>
            <w:tcBorders>
              <w:top w:val="single" w:sz="4" w:space="0" w:color="auto"/>
              <w:left w:val="single" w:sz="4" w:space="0" w:color="auto"/>
              <w:right w:val="single" w:sz="4" w:space="0" w:color="auto"/>
            </w:tcBorders>
            <w:vAlign w:val="center"/>
          </w:tcPr>
          <w:p w14:paraId="00F09EE6" w14:textId="77777777" w:rsidR="00DD4726" w:rsidRPr="00E062F1" w:rsidRDefault="00DD4726" w:rsidP="00913170">
            <w:pPr>
              <w:pStyle w:val="TAC"/>
              <w:rPr>
                <w:ins w:id="48" w:author="RAN4#96 - JOH, Nokia" w:date="2020-07-28T12:37: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2A0CA03E" w14:textId="77777777" w:rsidR="00DD4726" w:rsidRPr="00E062F1" w:rsidRDefault="00DD4726">
            <w:pPr>
              <w:pStyle w:val="TAC"/>
              <w:rPr>
                <w:ins w:id="49" w:author="RAN4#96 - JOH, Nokia" w:date="2020-07-28T12:37:00Z"/>
                <w:rFonts w:cs="Arial"/>
                <w:szCs w:val="18"/>
                <w:lang w:eastAsia="ja-JP"/>
              </w:rPr>
            </w:pPr>
          </w:p>
        </w:tc>
        <w:tc>
          <w:tcPr>
            <w:tcW w:w="668" w:type="dxa"/>
            <w:tcBorders>
              <w:top w:val="single" w:sz="4" w:space="0" w:color="auto"/>
              <w:left w:val="single" w:sz="4" w:space="0" w:color="auto"/>
              <w:right w:val="single" w:sz="4" w:space="0" w:color="auto"/>
            </w:tcBorders>
            <w:vAlign w:val="center"/>
          </w:tcPr>
          <w:p w14:paraId="416C3754" w14:textId="77777777" w:rsidR="00DD4726" w:rsidRPr="00E062F1" w:rsidRDefault="00DD4726">
            <w:pPr>
              <w:pStyle w:val="TAC"/>
              <w:rPr>
                <w:ins w:id="50" w:author="RAN4#96 - JOH, Nokia" w:date="2020-07-28T12:37: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6F935775" w14:textId="77777777" w:rsidR="00DD4726" w:rsidRPr="00E062F1" w:rsidRDefault="00DD4726">
            <w:pPr>
              <w:pStyle w:val="TAC"/>
              <w:rPr>
                <w:ins w:id="51" w:author="RAN4#96 - JOH, Nokia" w:date="2020-07-28T12:37:00Z"/>
                <w:rFonts w:cs="Arial"/>
                <w:szCs w:val="18"/>
                <w:lang w:eastAsia="ja-JP"/>
              </w:rPr>
            </w:pPr>
          </w:p>
        </w:tc>
        <w:tc>
          <w:tcPr>
            <w:tcW w:w="671" w:type="dxa"/>
            <w:tcBorders>
              <w:top w:val="single" w:sz="4" w:space="0" w:color="auto"/>
              <w:left w:val="single" w:sz="4" w:space="0" w:color="auto"/>
              <w:right w:val="single" w:sz="4" w:space="0" w:color="auto"/>
            </w:tcBorders>
            <w:vAlign w:val="center"/>
          </w:tcPr>
          <w:p w14:paraId="48C495C7" w14:textId="319799A1" w:rsidR="00DD4726" w:rsidRPr="00E062F1" w:rsidRDefault="00DD4726">
            <w:pPr>
              <w:pStyle w:val="TAC"/>
              <w:rPr>
                <w:ins w:id="52" w:author="RAN4#96 - JOH, Nokia" w:date="2020-07-28T12:37:00Z"/>
                <w:rFonts w:cs="Arial"/>
                <w:szCs w:val="18"/>
                <w:lang w:eastAsia="ja-JP"/>
              </w:rPr>
            </w:pPr>
          </w:p>
        </w:tc>
        <w:tc>
          <w:tcPr>
            <w:tcW w:w="749" w:type="dxa"/>
            <w:vMerge w:val="restart"/>
            <w:tcBorders>
              <w:left w:val="single" w:sz="4" w:space="0" w:color="auto"/>
              <w:right w:val="single" w:sz="4" w:space="0" w:color="auto"/>
            </w:tcBorders>
            <w:vAlign w:val="center"/>
          </w:tcPr>
          <w:p w14:paraId="38B2BEE5" w14:textId="1E10E163" w:rsidR="00DD4726" w:rsidRPr="00E062F1" w:rsidRDefault="00DD4726" w:rsidP="009D407F">
            <w:pPr>
              <w:pStyle w:val="TAC"/>
              <w:rPr>
                <w:ins w:id="53" w:author="RAN4#96 - JOH, Nokia" w:date="2020-07-28T12:37:00Z"/>
                <w:lang w:eastAsia="zh-CN"/>
              </w:rPr>
            </w:pPr>
            <w:ins w:id="54" w:author="RAN4#96 - JOH, Nokia" w:date="2020-07-28T12:38:00Z">
              <w:r>
                <w:rPr>
                  <w:lang w:eastAsia="zh-CN"/>
                </w:rPr>
                <w:t>0</w:t>
              </w:r>
            </w:ins>
          </w:p>
        </w:tc>
      </w:tr>
      <w:tr w:rsidR="00DD4726" w:rsidRPr="00E062F1" w14:paraId="6A86EE8D" w14:textId="77777777" w:rsidTr="004419A7">
        <w:trPr>
          <w:trHeight w:val="125"/>
          <w:jc w:val="center"/>
          <w:ins w:id="55" w:author="RAN4#96 - JOH, Nokia" w:date="2020-07-28T12:37:00Z"/>
        </w:trPr>
        <w:tc>
          <w:tcPr>
            <w:tcW w:w="1034" w:type="dxa"/>
            <w:vMerge/>
            <w:tcBorders>
              <w:left w:val="single" w:sz="4" w:space="0" w:color="auto"/>
              <w:right w:val="single" w:sz="4" w:space="0" w:color="auto"/>
            </w:tcBorders>
            <w:vAlign w:val="center"/>
          </w:tcPr>
          <w:p w14:paraId="7B4627E0" w14:textId="77777777" w:rsidR="00DD4726" w:rsidRPr="00E062F1" w:rsidRDefault="00DD4726" w:rsidP="009D407F">
            <w:pPr>
              <w:pStyle w:val="TAC"/>
              <w:rPr>
                <w:ins w:id="56" w:author="RAN4#96 - JOH, Nokia" w:date="2020-07-28T12:37:00Z"/>
              </w:rPr>
            </w:pPr>
          </w:p>
        </w:tc>
        <w:tc>
          <w:tcPr>
            <w:tcW w:w="1034" w:type="dxa"/>
            <w:vMerge/>
            <w:tcBorders>
              <w:left w:val="single" w:sz="4" w:space="0" w:color="auto"/>
              <w:right w:val="single" w:sz="4" w:space="0" w:color="auto"/>
            </w:tcBorders>
            <w:vAlign w:val="center"/>
          </w:tcPr>
          <w:p w14:paraId="4D74C917" w14:textId="77777777" w:rsidR="00DD4726" w:rsidRPr="00E062F1" w:rsidRDefault="00DD4726" w:rsidP="009D407F">
            <w:pPr>
              <w:pStyle w:val="TAC"/>
              <w:rPr>
                <w:ins w:id="57" w:author="RAN4#96 - JOH, Nokia" w:date="2020-07-28T12:37:00Z"/>
                <w:lang w:eastAsia="zh-CN"/>
              </w:rPr>
            </w:pPr>
          </w:p>
        </w:tc>
        <w:tc>
          <w:tcPr>
            <w:tcW w:w="746" w:type="dxa"/>
            <w:vMerge/>
            <w:tcBorders>
              <w:left w:val="single" w:sz="4" w:space="0" w:color="auto"/>
              <w:right w:val="single" w:sz="4" w:space="0" w:color="auto"/>
            </w:tcBorders>
            <w:vAlign w:val="center"/>
          </w:tcPr>
          <w:p w14:paraId="145355FE" w14:textId="77777777" w:rsidR="00DD4726" w:rsidRPr="00E062F1" w:rsidRDefault="00DD4726" w:rsidP="009D407F">
            <w:pPr>
              <w:pStyle w:val="TAC"/>
              <w:rPr>
                <w:ins w:id="58" w:author="RAN4#96 - JOH, Nokia" w:date="2020-07-28T12:37:00Z"/>
                <w:rFonts w:cs="Arial"/>
                <w:szCs w:val="18"/>
                <w:lang w:eastAsia="zh-CN"/>
              </w:rPr>
            </w:pPr>
          </w:p>
        </w:tc>
        <w:tc>
          <w:tcPr>
            <w:tcW w:w="668" w:type="dxa"/>
            <w:tcBorders>
              <w:left w:val="single" w:sz="4" w:space="0" w:color="auto"/>
              <w:right w:val="single" w:sz="4" w:space="0" w:color="auto"/>
            </w:tcBorders>
            <w:vAlign w:val="center"/>
          </w:tcPr>
          <w:p w14:paraId="53A7EBE4" w14:textId="59C3CB14" w:rsidR="00DD4726" w:rsidRPr="00E062F1" w:rsidRDefault="00DD4726" w:rsidP="009D407F">
            <w:pPr>
              <w:pStyle w:val="TAC"/>
              <w:rPr>
                <w:ins w:id="59" w:author="RAN4#96 - JOH, Nokia" w:date="2020-07-28T12:37:00Z"/>
                <w:rFonts w:cs="Arial"/>
                <w:szCs w:val="18"/>
                <w:lang w:eastAsia="ja-JP"/>
              </w:rPr>
            </w:pPr>
            <w:ins w:id="60" w:author="RAN4#96 - JOH, Nokia" w:date="2020-07-28T12:40:00Z">
              <w:r w:rsidRPr="00E062F1">
                <w:rPr>
                  <w:rFonts w:cs="Arial"/>
                  <w:szCs w:val="18"/>
                  <w:lang w:eastAsia="zh-CN"/>
                </w:rPr>
                <w:t>30</w:t>
              </w:r>
            </w:ins>
          </w:p>
        </w:tc>
        <w:tc>
          <w:tcPr>
            <w:tcW w:w="669" w:type="dxa"/>
            <w:tcBorders>
              <w:left w:val="single" w:sz="4" w:space="0" w:color="auto"/>
              <w:right w:val="single" w:sz="4" w:space="0" w:color="auto"/>
            </w:tcBorders>
            <w:vAlign w:val="center"/>
          </w:tcPr>
          <w:p w14:paraId="6C116E28" w14:textId="77777777" w:rsidR="00DD4726" w:rsidRPr="00E062F1" w:rsidRDefault="00DD4726" w:rsidP="009D407F">
            <w:pPr>
              <w:pStyle w:val="TAC"/>
              <w:rPr>
                <w:ins w:id="61" w:author="RAN4#96 - JOH, Nokia" w:date="2020-07-28T12:37:00Z"/>
                <w:rFonts w:cs="Arial"/>
                <w:szCs w:val="18"/>
                <w:lang w:eastAsia="ja-JP"/>
              </w:rPr>
            </w:pPr>
          </w:p>
        </w:tc>
        <w:tc>
          <w:tcPr>
            <w:tcW w:w="668" w:type="dxa"/>
            <w:tcBorders>
              <w:left w:val="single" w:sz="4" w:space="0" w:color="auto"/>
              <w:right w:val="single" w:sz="4" w:space="0" w:color="auto"/>
            </w:tcBorders>
            <w:vAlign w:val="center"/>
          </w:tcPr>
          <w:p w14:paraId="73BBD6AF" w14:textId="4752A8E3" w:rsidR="00DD4726" w:rsidRPr="00E062F1" w:rsidRDefault="00DD4726" w:rsidP="009D407F">
            <w:pPr>
              <w:pStyle w:val="TAC"/>
              <w:rPr>
                <w:ins w:id="62" w:author="RAN4#96 - JOH, Nokia" w:date="2020-07-28T12:37:00Z"/>
                <w:rFonts w:cs="Arial"/>
                <w:szCs w:val="18"/>
                <w:lang w:eastAsia="ja-JP"/>
              </w:rPr>
            </w:pPr>
            <w:ins w:id="63" w:author="RAN4#96 - JOH, Nokia" w:date="2020-07-28T12:40:00Z">
              <w:r w:rsidRPr="00E062F1">
                <w:rPr>
                  <w:rFonts w:eastAsia="Yu Mincho"/>
                  <w:szCs w:val="18"/>
                </w:rPr>
                <w:t>Yes</w:t>
              </w:r>
            </w:ins>
          </w:p>
        </w:tc>
        <w:tc>
          <w:tcPr>
            <w:tcW w:w="669" w:type="dxa"/>
            <w:tcBorders>
              <w:left w:val="single" w:sz="4" w:space="0" w:color="auto"/>
              <w:right w:val="single" w:sz="4" w:space="0" w:color="auto"/>
            </w:tcBorders>
            <w:vAlign w:val="center"/>
          </w:tcPr>
          <w:p w14:paraId="0827F5FB" w14:textId="4925F883" w:rsidR="00DD4726" w:rsidRPr="00E062F1" w:rsidRDefault="00DD4726" w:rsidP="00DD4726">
            <w:pPr>
              <w:pStyle w:val="TAC"/>
              <w:rPr>
                <w:ins w:id="64" w:author="RAN4#96 - JOH, Nokia" w:date="2020-07-28T12:37:00Z"/>
                <w:rFonts w:cs="Arial"/>
                <w:szCs w:val="18"/>
                <w:lang w:eastAsia="ja-JP"/>
              </w:rPr>
            </w:pPr>
            <w:ins w:id="65" w:author="RAN4#96 - JOH, Nokia" w:date="2020-07-28T12:40:00Z">
              <w:r w:rsidRPr="00E062F1">
                <w:rPr>
                  <w:rFonts w:eastAsia="Yu Mincho"/>
                  <w:szCs w:val="18"/>
                </w:rPr>
                <w:t>Yes</w:t>
              </w:r>
            </w:ins>
          </w:p>
        </w:tc>
        <w:tc>
          <w:tcPr>
            <w:tcW w:w="668" w:type="dxa"/>
            <w:gridSpan w:val="2"/>
            <w:tcBorders>
              <w:left w:val="single" w:sz="4" w:space="0" w:color="auto"/>
              <w:right w:val="single" w:sz="4" w:space="0" w:color="auto"/>
            </w:tcBorders>
            <w:vAlign w:val="center"/>
          </w:tcPr>
          <w:p w14:paraId="00146226" w14:textId="50BB9095" w:rsidR="00DD4726" w:rsidRPr="00E062F1" w:rsidRDefault="00DD4726" w:rsidP="00DD4726">
            <w:pPr>
              <w:pStyle w:val="TAC"/>
              <w:rPr>
                <w:ins w:id="66" w:author="RAN4#96 - JOH, Nokia" w:date="2020-07-28T12:37:00Z"/>
                <w:rFonts w:cs="Arial"/>
                <w:szCs w:val="18"/>
                <w:lang w:eastAsia="ja-JP"/>
              </w:rPr>
            </w:pPr>
            <w:ins w:id="67" w:author="RAN4#96 - JOH, Nokia" w:date="2020-07-28T12:40:00Z">
              <w:r w:rsidRPr="00E062F1">
                <w:rPr>
                  <w:rFonts w:eastAsia="Yu Mincho"/>
                  <w:szCs w:val="18"/>
                </w:rPr>
                <w:t>Yes</w:t>
              </w:r>
            </w:ins>
          </w:p>
        </w:tc>
        <w:tc>
          <w:tcPr>
            <w:tcW w:w="669" w:type="dxa"/>
            <w:tcBorders>
              <w:left w:val="single" w:sz="4" w:space="0" w:color="auto"/>
              <w:right w:val="single" w:sz="4" w:space="0" w:color="auto"/>
            </w:tcBorders>
            <w:vAlign w:val="center"/>
          </w:tcPr>
          <w:p w14:paraId="2905F59E" w14:textId="77777777" w:rsidR="00DD4726" w:rsidRPr="00E062F1" w:rsidRDefault="00DD4726" w:rsidP="00DD4726">
            <w:pPr>
              <w:pStyle w:val="TAC"/>
              <w:rPr>
                <w:ins w:id="68" w:author="RAN4#96 - JOH, Nokia" w:date="2020-07-28T12:37:00Z"/>
                <w:rFonts w:cs="Arial"/>
                <w:szCs w:val="18"/>
                <w:lang w:eastAsia="ja-JP"/>
              </w:rPr>
            </w:pPr>
          </w:p>
        </w:tc>
        <w:tc>
          <w:tcPr>
            <w:tcW w:w="669" w:type="dxa"/>
            <w:gridSpan w:val="2"/>
            <w:tcBorders>
              <w:left w:val="single" w:sz="4" w:space="0" w:color="auto"/>
              <w:right w:val="single" w:sz="4" w:space="0" w:color="auto"/>
            </w:tcBorders>
            <w:vAlign w:val="center"/>
          </w:tcPr>
          <w:p w14:paraId="64AC6F83" w14:textId="77777777" w:rsidR="00DD4726" w:rsidRPr="00E062F1" w:rsidRDefault="00DD4726" w:rsidP="00DD4726">
            <w:pPr>
              <w:pStyle w:val="TAC"/>
              <w:rPr>
                <w:ins w:id="69" w:author="RAN4#96 - JOH, Nokia" w:date="2020-07-28T12:37:00Z"/>
                <w:rFonts w:cs="Arial"/>
                <w:szCs w:val="18"/>
                <w:lang w:eastAsia="ja-JP"/>
              </w:rPr>
            </w:pPr>
          </w:p>
        </w:tc>
        <w:tc>
          <w:tcPr>
            <w:tcW w:w="669" w:type="dxa"/>
            <w:tcBorders>
              <w:left w:val="single" w:sz="4" w:space="0" w:color="auto"/>
              <w:right w:val="single" w:sz="4" w:space="0" w:color="auto"/>
            </w:tcBorders>
            <w:vAlign w:val="center"/>
          </w:tcPr>
          <w:p w14:paraId="463ED625" w14:textId="46A6798C" w:rsidR="00DD4726" w:rsidRPr="00E062F1" w:rsidRDefault="00DD4726" w:rsidP="00DD4726">
            <w:pPr>
              <w:pStyle w:val="TAC"/>
              <w:rPr>
                <w:ins w:id="70" w:author="RAN4#96 - JOH, Nokia" w:date="2020-07-28T12:37:00Z"/>
                <w:rFonts w:cs="Arial"/>
                <w:szCs w:val="18"/>
                <w:lang w:eastAsia="ja-JP"/>
              </w:rPr>
            </w:pPr>
            <w:ins w:id="71" w:author="RAN4#96 - JOH, Nokia" w:date="2020-07-28T12:40:00Z">
              <w:r w:rsidRPr="00E062F1">
                <w:rPr>
                  <w:rFonts w:eastAsia="Yu Mincho"/>
                  <w:szCs w:val="18"/>
                </w:rPr>
                <w:t>Yes</w:t>
              </w:r>
            </w:ins>
          </w:p>
        </w:tc>
        <w:tc>
          <w:tcPr>
            <w:tcW w:w="669" w:type="dxa"/>
            <w:tcBorders>
              <w:left w:val="single" w:sz="4" w:space="0" w:color="auto"/>
              <w:right w:val="single" w:sz="4" w:space="0" w:color="auto"/>
            </w:tcBorders>
            <w:vAlign w:val="center"/>
          </w:tcPr>
          <w:p w14:paraId="73AA364F" w14:textId="77777777" w:rsidR="00DD4726" w:rsidRPr="00E062F1" w:rsidRDefault="00DD4726" w:rsidP="00DD4726">
            <w:pPr>
              <w:pStyle w:val="TAC"/>
              <w:rPr>
                <w:ins w:id="72" w:author="RAN4#96 - JOH, Nokia" w:date="2020-07-28T12:37:00Z"/>
                <w:rFonts w:cs="Arial"/>
                <w:szCs w:val="18"/>
                <w:lang w:eastAsia="ja-JP"/>
              </w:rPr>
            </w:pPr>
          </w:p>
        </w:tc>
        <w:tc>
          <w:tcPr>
            <w:tcW w:w="669" w:type="dxa"/>
            <w:tcBorders>
              <w:left w:val="single" w:sz="4" w:space="0" w:color="auto"/>
              <w:right w:val="single" w:sz="4" w:space="0" w:color="auto"/>
            </w:tcBorders>
            <w:vAlign w:val="center"/>
          </w:tcPr>
          <w:p w14:paraId="63F271FA" w14:textId="77777777" w:rsidR="00DD4726" w:rsidRPr="00E062F1" w:rsidRDefault="00DD4726" w:rsidP="00DD4726">
            <w:pPr>
              <w:pStyle w:val="TAC"/>
              <w:rPr>
                <w:ins w:id="73" w:author="RAN4#96 - JOH, Nokia" w:date="2020-07-28T12:37:00Z"/>
                <w:rFonts w:cs="Arial"/>
                <w:szCs w:val="18"/>
                <w:lang w:eastAsia="ja-JP"/>
              </w:rPr>
            </w:pPr>
          </w:p>
        </w:tc>
        <w:tc>
          <w:tcPr>
            <w:tcW w:w="669" w:type="dxa"/>
            <w:tcBorders>
              <w:left w:val="single" w:sz="4" w:space="0" w:color="auto"/>
              <w:right w:val="single" w:sz="4" w:space="0" w:color="auto"/>
            </w:tcBorders>
            <w:vAlign w:val="center"/>
          </w:tcPr>
          <w:p w14:paraId="670B78A2" w14:textId="77777777" w:rsidR="00DD4726" w:rsidRPr="00E062F1" w:rsidRDefault="00DD4726" w:rsidP="00DD4726">
            <w:pPr>
              <w:pStyle w:val="TAC"/>
              <w:rPr>
                <w:ins w:id="74" w:author="RAN4#96 - JOH, Nokia" w:date="2020-07-28T12:37:00Z"/>
                <w:rFonts w:cs="Arial"/>
                <w:szCs w:val="18"/>
                <w:lang w:eastAsia="ja-JP"/>
              </w:rPr>
            </w:pPr>
          </w:p>
        </w:tc>
        <w:tc>
          <w:tcPr>
            <w:tcW w:w="668" w:type="dxa"/>
            <w:tcBorders>
              <w:left w:val="single" w:sz="4" w:space="0" w:color="auto"/>
              <w:right w:val="single" w:sz="4" w:space="0" w:color="auto"/>
            </w:tcBorders>
            <w:vAlign w:val="center"/>
          </w:tcPr>
          <w:p w14:paraId="3E1FBF82" w14:textId="77777777" w:rsidR="00DD4726" w:rsidRPr="00E062F1" w:rsidRDefault="00DD4726" w:rsidP="00913170">
            <w:pPr>
              <w:pStyle w:val="TAC"/>
              <w:rPr>
                <w:ins w:id="75" w:author="RAN4#96 - JOH, Nokia" w:date="2020-07-28T12:37:00Z"/>
                <w:rFonts w:cs="Arial"/>
                <w:szCs w:val="18"/>
                <w:lang w:eastAsia="ja-JP"/>
              </w:rPr>
            </w:pPr>
          </w:p>
        </w:tc>
        <w:tc>
          <w:tcPr>
            <w:tcW w:w="669" w:type="dxa"/>
            <w:tcBorders>
              <w:left w:val="single" w:sz="4" w:space="0" w:color="auto"/>
              <w:right w:val="single" w:sz="4" w:space="0" w:color="auto"/>
            </w:tcBorders>
            <w:vAlign w:val="center"/>
          </w:tcPr>
          <w:p w14:paraId="6302C434" w14:textId="77777777" w:rsidR="00DD4726" w:rsidRPr="00E062F1" w:rsidRDefault="00DD4726">
            <w:pPr>
              <w:pStyle w:val="TAC"/>
              <w:rPr>
                <w:ins w:id="76" w:author="RAN4#96 - JOH, Nokia" w:date="2020-07-28T12:37:00Z"/>
                <w:rFonts w:cs="Arial"/>
                <w:szCs w:val="18"/>
                <w:lang w:eastAsia="ja-JP"/>
              </w:rPr>
            </w:pPr>
          </w:p>
        </w:tc>
        <w:tc>
          <w:tcPr>
            <w:tcW w:w="668" w:type="dxa"/>
            <w:tcBorders>
              <w:left w:val="single" w:sz="4" w:space="0" w:color="auto"/>
              <w:right w:val="single" w:sz="4" w:space="0" w:color="auto"/>
            </w:tcBorders>
            <w:vAlign w:val="center"/>
          </w:tcPr>
          <w:p w14:paraId="7C2DE0E5" w14:textId="77777777" w:rsidR="00DD4726" w:rsidRPr="00E062F1" w:rsidRDefault="00DD4726">
            <w:pPr>
              <w:pStyle w:val="TAC"/>
              <w:rPr>
                <w:ins w:id="77" w:author="RAN4#96 - JOH, Nokia" w:date="2020-07-28T12:37:00Z"/>
                <w:rFonts w:cs="Arial"/>
                <w:szCs w:val="18"/>
                <w:lang w:eastAsia="ja-JP"/>
              </w:rPr>
            </w:pPr>
          </w:p>
        </w:tc>
        <w:tc>
          <w:tcPr>
            <w:tcW w:w="669" w:type="dxa"/>
            <w:gridSpan w:val="2"/>
            <w:tcBorders>
              <w:left w:val="single" w:sz="4" w:space="0" w:color="auto"/>
              <w:right w:val="single" w:sz="4" w:space="0" w:color="auto"/>
            </w:tcBorders>
            <w:vAlign w:val="center"/>
          </w:tcPr>
          <w:p w14:paraId="0719A183" w14:textId="77777777" w:rsidR="00DD4726" w:rsidRPr="00E062F1" w:rsidRDefault="00DD4726">
            <w:pPr>
              <w:pStyle w:val="TAC"/>
              <w:rPr>
                <w:ins w:id="78" w:author="RAN4#96 - JOH, Nokia" w:date="2020-07-28T12:37:00Z"/>
                <w:rFonts w:cs="Arial"/>
                <w:szCs w:val="18"/>
                <w:lang w:eastAsia="ja-JP"/>
              </w:rPr>
            </w:pPr>
          </w:p>
        </w:tc>
        <w:tc>
          <w:tcPr>
            <w:tcW w:w="671" w:type="dxa"/>
            <w:tcBorders>
              <w:left w:val="single" w:sz="4" w:space="0" w:color="auto"/>
              <w:right w:val="single" w:sz="4" w:space="0" w:color="auto"/>
            </w:tcBorders>
            <w:vAlign w:val="center"/>
          </w:tcPr>
          <w:p w14:paraId="5C16B48F" w14:textId="5335D7E2" w:rsidR="00DD4726" w:rsidRPr="00E062F1" w:rsidRDefault="00DD4726">
            <w:pPr>
              <w:pStyle w:val="TAC"/>
              <w:rPr>
                <w:ins w:id="79" w:author="RAN4#96 - JOH, Nokia" w:date="2020-07-28T12:37:00Z"/>
                <w:rFonts w:cs="Arial"/>
                <w:szCs w:val="18"/>
                <w:lang w:eastAsia="ja-JP"/>
              </w:rPr>
            </w:pPr>
          </w:p>
        </w:tc>
        <w:tc>
          <w:tcPr>
            <w:tcW w:w="749" w:type="dxa"/>
            <w:vMerge/>
            <w:tcBorders>
              <w:left w:val="single" w:sz="4" w:space="0" w:color="auto"/>
              <w:right w:val="single" w:sz="4" w:space="0" w:color="auto"/>
            </w:tcBorders>
            <w:vAlign w:val="center"/>
          </w:tcPr>
          <w:p w14:paraId="6E19B022" w14:textId="77777777" w:rsidR="00DD4726" w:rsidRPr="00E062F1" w:rsidRDefault="00DD4726" w:rsidP="009D407F">
            <w:pPr>
              <w:pStyle w:val="TAC"/>
              <w:rPr>
                <w:ins w:id="80" w:author="RAN4#96 - JOH, Nokia" w:date="2020-07-28T12:37:00Z"/>
                <w:lang w:eastAsia="zh-CN"/>
              </w:rPr>
            </w:pPr>
          </w:p>
        </w:tc>
      </w:tr>
      <w:tr w:rsidR="00DD4726" w:rsidRPr="00E062F1" w14:paraId="2080CC49" w14:textId="77777777" w:rsidTr="004419A7">
        <w:trPr>
          <w:trHeight w:val="125"/>
          <w:jc w:val="center"/>
          <w:ins w:id="81" w:author="RAN4#96 - JOH, Nokia" w:date="2020-07-28T12:37:00Z"/>
        </w:trPr>
        <w:tc>
          <w:tcPr>
            <w:tcW w:w="1034" w:type="dxa"/>
            <w:vMerge/>
            <w:tcBorders>
              <w:left w:val="single" w:sz="4" w:space="0" w:color="auto"/>
              <w:right w:val="single" w:sz="4" w:space="0" w:color="auto"/>
            </w:tcBorders>
            <w:vAlign w:val="center"/>
          </w:tcPr>
          <w:p w14:paraId="0E9BC885" w14:textId="77777777" w:rsidR="00DD4726" w:rsidRPr="00E062F1" w:rsidRDefault="00DD4726" w:rsidP="009D407F">
            <w:pPr>
              <w:pStyle w:val="TAC"/>
              <w:rPr>
                <w:ins w:id="82" w:author="RAN4#96 - JOH, Nokia" w:date="2020-07-28T12:37:00Z"/>
              </w:rPr>
            </w:pPr>
          </w:p>
        </w:tc>
        <w:tc>
          <w:tcPr>
            <w:tcW w:w="1034" w:type="dxa"/>
            <w:vMerge/>
            <w:tcBorders>
              <w:left w:val="single" w:sz="4" w:space="0" w:color="auto"/>
              <w:right w:val="single" w:sz="4" w:space="0" w:color="auto"/>
            </w:tcBorders>
            <w:vAlign w:val="center"/>
          </w:tcPr>
          <w:p w14:paraId="09684EBE" w14:textId="77777777" w:rsidR="00DD4726" w:rsidRPr="00E062F1" w:rsidRDefault="00DD4726" w:rsidP="009D407F">
            <w:pPr>
              <w:pStyle w:val="TAC"/>
              <w:rPr>
                <w:ins w:id="83" w:author="RAN4#96 - JOH, Nokia" w:date="2020-07-28T12:37:00Z"/>
                <w:lang w:eastAsia="zh-CN"/>
              </w:rPr>
            </w:pPr>
          </w:p>
        </w:tc>
        <w:tc>
          <w:tcPr>
            <w:tcW w:w="746" w:type="dxa"/>
            <w:vMerge/>
            <w:tcBorders>
              <w:left w:val="single" w:sz="4" w:space="0" w:color="auto"/>
              <w:bottom w:val="single" w:sz="4" w:space="0" w:color="auto"/>
              <w:right w:val="single" w:sz="4" w:space="0" w:color="auto"/>
            </w:tcBorders>
            <w:vAlign w:val="center"/>
          </w:tcPr>
          <w:p w14:paraId="01A179E3" w14:textId="77777777" w:rsidR="00DD4726" w:rsidRPr="00E062F1" w:rsidRDefault="00DD4726" w:rsidP="009D407F">
            <w:pPr>
              <w:pStyle w:val="TAC"/>
              <w:rPr>
                <w:ins w:id="84" w:author="RAN4#96 - JOH, Nokia" w:date="2020-07-28T12:37:00Z"/>
                <w:rFonts w:cs="Arial"/>
                <w:szCs w:val="18"/>
                <w:lang w:eastAsia="zh-CN"/>
              </w:rPr>
            </w:pPr>
          </w:p>
        </w:tc>
        <w:tc>
          <w:tcPr>
            <w:tcW w:w="668" w:type="dxa"/>
            <w:tcBorders>
              <w:left w:val="single" w:sz="4" w:space="0" w:color="auto"/>
              <w:bottom w:val="single" w:sz="4" w:space="0" w:color="auto"/>
              <w:right w:val="single" w:sz="4" w:space="0" w:color="auto"/>
            </w:tcBorders>
            <w:vAlign w:val="center"/>
          </w:tcPr>
          <w:p w14:paraId="44115B0E" w14:textId="7B91CC64" w:rsidR="00DD4726" w:rsidRPr="00E062F1" w:rsidRDefault="00DD4726" w:rsidP="009D407F">
            <w:pPr>
              <w:pStyle w:val="TAC"/>
              <w:rPr>
                <w:ins w:id="85" w:author="RAN4#96 - JOH, Nokia" w:date="2020-07-28T12:37:00Z"/>
                <w:rFonts w:cs="Arial"/>
                <w:szCs w:val="18"/>
                <w:lang w:eastAsia="ja-JP"/>
              </w:rPr>
            </w:pPr>
            <w:ins w:id="86" w:author="RAN4#96 - JOH, Nokia" w:date="2020-07-28T12:40:00Z">
              <w:r w:rsidRPr="00E062F1">
                <w:rPr>
                  <w:rFonts w:cs="Arial"/>
                  <w:szCs w:val="18"/>
                  <w:lang w:eastAsia="zh-CN"/>
                </w:rPr>
                <w:t>60</w:t>
              </w:r>
            </w:ins>
          </w:p>
        </w:tc>
        <w:tc>
          <w:tcPr>
            <w:tcW w:w="669" w:type="dxa"/>
            <w:tcBorders>
              <w:left w:val="single" w:sz="4" w:space="0" w:color="auto"/>
              <w:bottom w:val="single" w:sz="4" w:space="0" w:color="auto"/>
              <w:right w:val="single" w:sz="4" w:space="0" w:color="auto"/>
            </w:tcBorders>
            <w:vAlign w:val="center"/>
          </w:tcPr>
          <w:p w14:paraId="68DEF09D" w14:textId="77777777" w:rsidR="00DD4726" w:rsidRPr="00E062F1" w:rsidRDefault="00DD4726" w:rsidP="009D407F">
            <w:pPr>
              <w:pStyle w:val="TAC"/>
              <w:rPr>
                <w:ins w:id="87" w:author="RAN4#96 - JOH, Nokia" w:date="2020-07-28T12:37: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4BC1B0A5" w14:textId="235B250C" w:rsidR="00DD4726" w:rsidRPr="00E062F1" w:rsidRDefault="00DD4726" w:rsidP="009D407F">
            <w:pPr>
              <w:pStyle w:val="TAC"/>
              <w:rPr>
                <w:ins w:id="88" w:author="RAN4#96 - JOH, Nokia" w:date="2020-07-28T12:37:00Z"/>
                <w:rFonts w:cs="Arial"/>
                <w:szCs w:val="18"/>
                <w:lang w:eastAsia="ja-JP"/>
              </w:rPr>
            </w:pPr>
            <w:ins w:id="89" w:author="RAN4#96 - JOH, Nokia" w:date="2020-07-28T12:40: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60A27C36" w14:textId="7AA8F5A1" w:rsidR="00DD4726" w:rsidRPr="00E062F1" w:rsidRDefault="00DD4726" w:rsidP="00DD4726">
            <w:pPr>
              <w:pStyle w:val="TAC"/>
              <w:rPr>
                <w:ins w:id="90" w:author="RAN4#96 - JOH, Nokia" w:date="2020-07-28T12:37:00Z"/>
                <w:rFonts w:cs="Arial"/>
                <w:szCs w:val="18"/>
                <w:lang w:eastAsia="ja-JP"/>
              </w:rPr>
            </w:pPr>
            <w:ins w:id="91" w:author="RAN4#96 - JOH, Nokia" w:date="2020-07-28T12:40:00Z">
              <w:r w:rsidRPr="00E062F1">
                <w:rPr>
                  <w:rFonts w:eastAsia="Yu Mincho"/>
                  <w:szCs w:val="18"/>
                </w:rPr>
                <w:t>Yes</w:t>
              </w:r>
            </w:ins>
          </w:p>
        </w:tc>
        <w:tc>
          <w:tcPr>
            <w:tcW w:w="668" w:type="dxa"/>
            <w:gridSpan w:val="2"/>
            <w:tcBorders>
              <w:left w:val="single" w:sz="4" w:space="0" w:color="auto"/>
              <w:bottom w:val="single" w:sz="4" w:space="0" w:color="auto"/>
              <w:right w:val="single" w:sz="4" w:space="0" w:color="auto"/>
            </w:tcBorders>
            <w:vAlign w:val="center"/>
          </w:tcPr>
          <w:p w14:paraId="54840E64" w14:textId="3EE40B23" w:rsidR="00DD4726" w:rsidRPr="00E062F1" w:rsidRDefault="00DD4726" w:rsidP="00DD4726">
            <w:pPr>
              <w:pStyle w:val="TAC"/>
              <w:rPr>
                <w:ins w:id="92" w:author="RAN4#96 - JOH, Nokia" w:date="2020-07-28T12:37:00Z"/>
                <w:rFonts w:cs="Arial"/>
                <w:szCs w:val="18"/>
                <w:lang w:eastAsia="ja-JP"/>
              </w:rPr>
            </w:pPr>
            <w:ins w:id="93" w:author="RAN4#96 - JOH, Nokia" w:date="2020-07-28T12:40: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6928E5F2" w14:textId="77777777" w:rsidR="00DD4726" w:rsidRPr="00E062F1" w:rsidRDefault="00DD4726" w:rsidP="00DD4726">
            <w:pPr>
              <w:pStyle w:val="TAC"/>
              <w:rPr>
                <w:ins w:id="94" w:author="RAN4#96 - JOH, Nokia" w:date="2020-07-28T12:37: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610A6A06" w14:textId="77777777" w:rsidR="00DD4726" w:rsidRPr="00E062F1" w:rsidRDefault="00DD4726" w:rsidP="00DD4726">
            <w:pPr>
              <w:pStyle w:val="TAC"/>
              <w:rPr>
                <w:ins w:id="95" w:author="RAN4#96 - JOH, Nokia" w:date="2020-07-28T12:37: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679264B5" w14:textId="4D8C1C0D" w:rsidR="00DD4726" w:rsidRPr="00E062F1" w:rsidRDefault="00DD4726" w:rsidP="00DD4726">
            <w:pPr>
              <w:pStyle w:val="TAC"/>
              <w:rPr>
                <w:ins w:id="96" w:author="RAN4#96 - JOH, Nokia" w:date="2020-07-28T12:37:00Z"/>
                <w:rFonts w:cs="Arial"/>
                <w:szCs w:val="18"/>
                <w:lang w:eastAsia="ja-JP"/>
              </w:rPr>
            </w:pPr>
            <w:ins w:id="97" w:author="RAN4#96 - JOH, Nokia" w:date="2020-07-28T12:40: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762E6F9B" w14:textId="77777777" w:rsidR="00DD4726" w:rsidRPr="00E062F1" w:rsidRDefault="00DD4726" w:rsidP="00DD4726">
            <w:pPr>
              <w:pStyle w:val="TAC"/>
              <w:rPr>
                <w:ins w:id="98" w:author="RAN4#96 - JOH, Nokia" w:date="2020-07-28T12:37: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6E7C972D" w14:textId="77777777" w:rsidR="00DD4726" w:rsidRPr="00E062F1" w:rsidRDefault="00DD4726" w:rsidP="00DD4726">
            <w:pPr>
              <w:pStyle w:val="TAC"/>
              <w:rPr>
                <w:ins w:id="99" w:author="RAN4#96 - JOH, Nokia" w:date="2020-07-28T12:37: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3CC07B94" w14:textId="77777777" w:rsidR="00DD4726" w:rsidRPr="00E062F1" w:rsidRDefault="00DD4726" w:rsidP="00DD4726">
            <w:pPr>
              <w:pStyle w:val="TAC"/>
              <w:rPr>
                <w:ins w:id="100" w:author="RAN4#96 - JOH, Nokia" w:date="2020-07-28T12:37: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3F51BBB3" w14:textId="77777777" w:rsidR="00DD4726" w:rsidRPr="00E062F1" w:rsidRDefault="00DD4726" w:rsidP="00913170">
            <w:pPr>
              <w:pStyle w:val="TAC"/>
              <w:rPr>
                <w:ins w:id="101" w:author="RAN4#96 - JOH, Nokia" w:date="2020-07-28T12:37: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3D9AA130" w14:textId="77777777" w:rsidR="00DD4726" w:rsidRPr="00E062F1" w:rsidRDefault="00DD4726">
            <w:pPr>
              <w:pStyle w:val="TAC"/>
              <w:rPr>
                <w:ins w:id="102" w:author="RAN4#96 - JOH, Nokia" w:date="2020-07-28T12:37: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70267C23" w14:textId="77777777" w:rsidR="00DD4726" w:rsidRPr="00E062F1" w:rsidRDefault="00DD4726">
            <w:pPr>
              <w:pStyle w:val="TAC"/>
              <w:rPr>
                <w:ins w:id="103" w:author="RAN4#96 - JOH, Nokia" w:date="2020-07-28T12:37: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0F75326B" w14:textId="77777777" w:rsidR="00DD4726" w:rsidRPr="00E062F1" w:rsidRDefault="00DD4726">
            <w:pPr>
              <w:pStyle w:val="TAC"/>
              <w:rPr>
                <w:ins w:id="104" w:author="RAN4#96 - JOH, Nokia" w:date="2020-07-28T12:37:00Z"/>
                <w:rFonts w:cs="Arial"/>
                <w:szCs w:val="18"/>
                <w:lang w:eastAsia="ja-JP"/>
              </w:rPr>
            </w:pPr>
          </w:p>
        </w:tc>
        <w:tc>
          <w:tcPr>
            <w:tcW w:w="671" w:type="dxa"/>
            <w:tcBorders>
              <w:left w:val="single" w:sz="4" w:space="0" w:color="auto"/>
              <w:bottom w:val="single" w:sz="4" w:space="0" w:color="auto"/>
              <w:right w:val="single" w:sz="4" w:space="0" w:color="auto"/>
            </w:tcBorders>
            <w:vAlign w:val="center"/>
          </w:tcPr>
          <w:p w14:paraId="2ACDA90C" w14:textId="493652C0" w:rsidR="00DD4726" w:rsidRPr="00E062F1" w:rsidRDefault="00DD4726">
            <w:pPr>
              <w:pStyle w:val="TAC"/>
              <w:rPr>
                <w:ins w:id="105" w:author="RAN4#96 - JOH, Nokia" w:date="2020-07-28T12:37:00Z"/>
                <w:rFonts w:cs="Arial"/>
                <w:szCs w:val="18"/>
                <w:lang w:eastAsia="ja-JP"/>
              </w:rPr>
            </w:pPr>
          </w:p>
        </w:tc>
        <w:tc>
          <w:tcPr>
            <w:tcW w:w="749" w:type="dxa"/>
            <w:vMerge/>
            <w:tcBorders>
              <w:left w:val="single" w:sz="4" w:space="0" w:color="auto"/>
              <w:right w:val="single" w:sz="4" w:space="0" w:color="auto"/>
            </w:tcBorders>
            <w:vAlign w:val="center"/>
          </w:tcPr>
          <w:p w14:paraId="2EDAF1F3" w14:textId="77777777" w:rsidR="00DD4726" w:rsidRPr="00E062F1" w:rsidRDefault="00DD4726" w:rsidP="009D407F">
            <w:pPr>
              <w:pStyle w:val="TAC"/>
              <w:rPr>
                <w:ins w:id="106" w:author="RAN4#96 - JOH, Nokia" w:date="2020-07-28T12:37:00Z"/>
                <w:lang w:eastAsia="zh-CN"/>
              </w:rPr>
            </w:pPr>
          </w:p>
        </w:tc>
      </w:tr>
      <w:tr w:rsidR="00DD4726" w:rsidRPr="00E062F1" w14:paraId="040D7344" w14:textId="77777777" w:rsidTr="00E37393">
        <w:trPr>
          <w:trHeight w:val="125"/>
          <w:jc w:val="center"/>
          <w:ins w:id="107" w:author="RAN4#96 - JOH, Nokia" w:date="2020-07-28T12:37:00Z"/>
        </w:trPr>
        <w:tc>
          <w:tcPr>
            <w:tcW w:w="1034" w:type="dxa"/>
            <w:vMerge/>
            <w:tcBorders>
              <w:left w:val="single" w:sz="4" w:space="0" w:color="auto"/>
              <w:bottom w:val="single" w:sz="4" w:space="0" w:color="auto"/>
              <w:right w:val="single" w:sz="4" w:space="0" w:color="auto"/>
            </w:tcBorders>
            <w:vAlign w:val="center"/>
          </w:tcPr>
          <w:p w14:paraId="55083544" w14:textId="77777777" w:rsidR="00DD4726" w:rsidRPr="00E062F1" w:rsidRDefault="00DD4726" w:rsidP="009D407F">
            <w:pPr>
              <w:pStyle w:val="TAC"/>
              <w:rPr>
                <w:ins w:id="108" w:author="RAN4#96 - JOH, Nokia" w:date="2020-07-28T12:37:00Z"/>
              </w:rPr>
            </w:pPr>
          </w:p>
        </w:tc>
        <w:tc>
          <w:tcPr>
            <w:tcW w:w="1034" w:type="dxa"/>
            <w:vMerge/>
            <w:tcBorders>
              <w:left w:val="single" w:sz="4" w:space="0" w:color="auto"/>
              <w:bottom w:val="single" w:sz="4" w:space="0" w:color="auto"/>
              <w:right w:val="single" w:sz="4" w:space="0" w:color="auto"/>
            </w:tcBorders>
            <w:vAlign w:val="center"/>
          </w:tcPr>
          <w:p w14:paraId="36F05D3A" w14:textId="77777777" w:rsidR="00DD4726" w:rsidRPr="00E062F1" w:rsidRDefault="00DD4726" w:rsidP="009D407F">
            <w:pPr>
              <w:pStyle w:val="TAC"/>
              <w:rPr>
                <w:ins w:id="109" w:author="RAN4#96 - JOH, Nokia" w:date="2020-07-28T12:37:00Z"/>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E3546A6" w14:textId="13818FF4" w:rsidR="00DD4726" w:rsidRPr="00E062F1" w:rsidRDefault="00DD4726" w:rsidP="009D407F">
            <w:pPr>
              <w:pStyle w:val="TAC"/>
              <w:rPr>
                <w:ins w:id="110" w:author="RAN4#96 - JOH, Nokia" w:date="2020-07-28T12:37:00Z"/>
                <w:rFonts w:cs="Arial"/>
                <w:szCs w:val="18"/>
                <w:lang w:eastAsia="zh-CN"/>
              </w:rPr>
            </w:pPr>
            <w:ins w:id="111" w:author="RAN4#96 - JOH, Nokia" w:date="2020-07-28T12:38:00Z">
              <w:r w:rsidRPr="00E062F1">
                <w:rPr>
                  <w:rFonts w:cs="Arial"/>
                  <w:szCs w:val="18"/>
                  <w:lang w:eastAsia="zh-CN"/>
                </w:rPr>
                <w:t>n260</w:t>
              </w:r>
            </w:ins>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1CE41A36" w14:textId="59AD7C3C" w:rsidR="00DD4726" w:rsidRPr="00E062F1" w:rsidRDefault="00DD4726" w:rsidP="00DD4726">
            <w:pPr>
              <w:pStyle w:val="TAC"/>
              <w:rPr>
                <w:ins w:id="112" w:author="RAN4#96 - JOH, Nokia" w:date="2020-07-28T12:37:00Z"/>
                <w:rFonts w:cs="Arial"/>
                <w:szCs w:val="18"/>
                <w:lang w:eastAsia="ja-JP"/>
              </w:rPr>
            </w:pPr>
            <w:ins w:id="113" w:author="RAN4#96 - JOH, Nokia" w:date="2020-07-28T12:38:00Z">
              <w:r w:rsidRPr="00E062F1">
                <w:rPr>
                  <w:rFonts w:cs="Arial"/>
                  <w:szCs w:val="18"/>
                  <w:lang w:eastAsia="ja-JP"/>
                </w:rPr>
                <w:t>CA_n260</w:t>
              </w:r>
              <w:r>
                <w:rPr>
                  <w:rFonts w:cs="Arial"/>
                  <w:szCs w:val="18"/>
                  <w:lang w:eastAsia="ja-JP"/>
                </w:rPr>
                <w:t>G</w:t>
              </w:r>
            </w:ins>
          </w:p>
        </w:tc>
        <w:tc>
          <w:tcPr>
            <w:tcW w:w="749" w:type="dxa"/>
            <w:vMerge/>
            <w:tcBorders>
              <w:left w:val="single" w:sz="4" w:space="0" w:color="auto"/>
              <w:bottom w:val="single" w:sz="4" w:space="0" w:color="auto"/>
              <w:right w:val="single" w:sz="4" w:space="0" w:color="auto"/>
            </w:tcBorders>
            <w:vAlign w:val="center"/>
          </w:tcPr>
          <w:p w14:paraId="75CE3D2A" w14:textId="77777777" w:rsidR="00DD4726" w:rsidRPr="00E062F1" w:rsidRDefault="00DD4726" w:rsidP="009D407F">
            <w:pPr>
              <w:pStyle w:val="TAC"/>
              <w:rPr>
                <w:ins w:id="114" w:author="RAN4#96 - JOH, Nokia" w:date="2020-07-28T12:37:00Z"/>
                <w:lang w:eastAsia="zh-CN"/>
              </w:rPr>
            </w:pPr>
          </w:p>
        </w:tc>
      </w:tr>
      <w:tr w:rsidR="00DD4726" w:rsidRPr="00E062F1" w14:paraId="24D7BC05" w14:textId="77777777" w:rsidTr="00A6441F">
        <w:trPr>
          <w:trHeight w:val="125"/>
          <w:jc w:val="center"/>
          <w:ins w:id="115" w:author="RAN4#96 - JOH, Nokia" w:date="2020-07-28T12:39:00Z"/>
        </w:trPr>
        <w:tc>
          <w:tcPr>
            <w:tcW w:w="1034" w:type="dxa"/>
            <w:vMerge w:val="restart"/>
            <w:tcBorders>
              <w:left w:val="single" w:sz="4" w:space="0" w:color="auto"/>
              <w:right w:val="single" w:sz="4" w:space="0" w:color="auto"/>
            </w:tcBorders>
            <w:vAlign w:val="center"/>
          </w:tcPr>
          <w:p w14:paraId="67570265" w14:textId="6C0E85A5" w:rsidR="00DD4726" w:rsidRPr="00E062F1" w:rsidRDefault="00DD4726" w:rsidP="009D407F">
            <w:pPr>
              <w:pStyle w:val="TAC"/>
              <w:rPr>
                <w:ins w:id="116" w:author="RAN4#96 - JOH, Nokia" w:date="2020-07-28T12:39:00Z"/>
              </w:rPr>
            </w:pPr>
            <w:ins w:id="117" w:author="RAN4#96 - JOH, Nokia" w:date="2020-07-28T12:39:00Z">
              <w:r w:rsidRPr="00E062F1">
                <w:rPr>
                  <w:rFonts w:cs="Arial"/>
                  <w:szCs w:val="18"/>
                  <w:lang w:eastAsia="ja-JP"/>
                </w:rPr>
                <w:t>CA_n66A-n260</w:t>
              </w:r>
            </w:ins>
            <w:ins w:id="118" w:author="RAN4#96 - JOH, Nokia" w:date="2020-07-28T12:42:00Z">
              <w:r>
                <w:rPr>
                  <w:rFonts w:cs="Arial"/>
                  <w:szCs w:val="18"/>
                  <w:lang w:eastAsia="ja-JP"/>
                </w:rPr>
                <w:t>H</w:t>
              </w:r>
            </w:ins>
          </w:p>
        </w:tc>
        <w:tc>
          <w:tcPr>
            <w:tcW w:w="1034" w:type="dxa"/>
            <w:vMerge w:val="restart"/>
            <w:tcBorders>
              <w:left w:val="single" w:sz="4" w:space="0" w:color="auto"/>
              <w:right w:val="single" w:sz="4" w:space="0" w:color="auto"/>
            </w:tcBorders>
            <w:vAlign w:val="center"/>
          </w:tcPr>
          <w:p w14:paraId="1003B975" w14:textId="77777777" w:rsidR="00DD4726" w:rsidRPr="00E062F1" w:rsidRDefault="00DD4726" w:rsidP="009D407F">
            <w:pPr>
              <w:pStyle w:val="TAC"/>
              <w:rPr>
                <w:ins w:id="119" w:author="RAN4#96 - JOH, Nokia" w:date="2020-07-28T12:39:00Z"/>
                <w:lang w:eastAsia="zh-CN"/>
              </w:rPr>
            </w:pPr>
            <w:ins w:id="120" w:author="RAN4#96 - JOH, Nokia" w:date="2020-07-28T12:39:00Z">
              <w:r w:rsidRPr="00E062F1">
                <w:rPr>
                  <w:rFonts w:cs="Arial"/>
                  <w:szCs w:val="18"/>
                  <w:lang w:eastAsia="ja-JP"/>
                </w:rPr>
                <w:t>CA_n66A-n260A</w:t>
              </w:r>
            </w:ins>
          </w:p>
        </w:tc>
        <w:tc>
          <w:tcPr>
            <w:tcW w:w="746" w:type="dxa"/>
            <w:vMerge w:val="restart"/>
            <w:tcBorders>
              <w:top w:val="single" w:sz="4" w:space="0" w:color="auto"/>
              <w:left w:val="single" w:sz="4" w:space="0" w:color="auto"/>
              <w:right w:val="single" w:sz="4" w:space="0" w:color="auto"/>
            </w:tcBorders>
            <w:vAlign w:val="center"/>
          </w:tcPr>
          <w:p w14:paraId="79EE6C08" w14:textId="77777777" w:rsidR="00DD4726" w:rsidRPr="00E062F1" w:rsidRDefault="00DD4726" w:rsidP="009D407F">
            <w:pPr>
              <w:pStyle w:val="TAC"/>
              <w:rPr>
                <w:ins w:id="121" w:author="RAN4#96 - JOH, Nokia" w:date="2020-07-28T12:39:00Z"/>
                <w:rFonts w:cs="Arial"/>
                <w:szCs w:val="18"/>
                <w:lang w:eastAsia="zh-CN"/>
              </w:rPr>
            </w:pPr>
            <w:ins w:id="122" w:author="RAN4#96 - JOH, Nokia" w:date="2020-07-28T12:39:00Z">
              <w:r w:rsidRPr="00E062F1">
                <w:rPr>
                  <w:rFonts w:cs="Arial"/>
                  <w:szCs w:val="18"/>
                  <w:lang w:eastAsia="zh-CN"/>
                </w:rPr>
                <w:t>n66</w:t>
              </w:r>
            </w:ins>
          </w:p>
        </w:tc>
        <w:tc>
          <w:tcPr>
            <w:tcW w:w="668" w:type="dxa"/>
            <w:tcBorders>
              <w:top w:val="single" w:sz="4" w:space="0" w:color="auto"/>
              <w:left w:val="single" w:sz="4" w:space="0" w:color="auto"/>
              <w:right w:val="single" w:sz="4" w:space="0" w:color="auto"/>
            </w:tcBorders>
            <w:vAlign w:val="center"/>
          </w:tcPr>
          <w:p w14:paraId="4AB36764" w14:textId="4D0A2BBA" w:rsidR="00DD4726" w:rsidRPr="00E062F1" w:rsidRDefault="00DD4726" w:rsidP="009D407F">
            <w:pPr>
              <w:pStyle w:val="TAC"/>
              <w:rPr>
                <w:ins w:id="123" w:author="RAN4#96 - JOH, Nokia" w:date="2020-07-28T12:39:00Z"/>
                <w:rFonts w:cs="Arial"/>
                <w:szCs w:val="18"/>
                <w:lang w:eastAsia="ja-JP"/>
              </w:rPr>
            </w:pPr>
            <w:ins w:id="124" w:author="RAN4#96 - JOH, Nokia" w:date="2020-07-28T12:40:00Z">
              <w:r w:rsidRPr="00E062F1">
                <w:rPr>
                  <w:rFonts w:cs="Arial"/>
                  <w:szCs w:val="18"/>
                  <w:lang w:eastAsia="zh-CN"/>
                </w:rPr>
                <w:t>15</w:t>
              </w:r>
            </w:ins>
          </w:p>
        </w:tc>
        <w:tc>
          <w:tcPr>
            <w:tcW w:w="669" w:type="dxa"/>
            <w:tcBorders>
              <w:top w:val="single" w:sz="4" w:space="0" w:color="auto"/>
              <w:left w:val="single" w:sz="4" w:space="0" w:color="auto"/>
              <w:right w:val="single" w:sz="4" w:space="0" w:color="auto"/>
            </w:tcBorders>
            <w:vAlign w:val="center"/>
          </w:tcPr>
          <w:p w14:paraId="5F92442A" w14:textId="1A3C550A" w:rsidR="00DD4726" w:rsidRPr="00E062F1" w:rsidRDefault="00DD4726" w:rsidP="009D407F">
            <w:pPr>
              <w:pStyle w:val="TAC"/>
              <w:rPr>
                <w:ins w:id="125" w:author="RAN4#96 - JOH, Nokia" w:date="2020-07-28T12:39:00Z"/>
                <w:rFonts w:cs="Arial"/>
                <w:szCs w:val="18"/>
                <w:lang w:eastAsia="ja-JP"/>
              </w:rPr>
            </w:pPr>
            <w:ins w:id="126" w:author="RAN4#96 - JOH, Nokia" w:date="2020-07-28T12:40:00Z">
              <w:r w:rsidRPr="00E062F1">
                <w:rPr>
                  <w:rFonts w:eastAsia="Yu Mincho"/>
                  <w:szCs w:val="18"/>
                </w:rPr>
                <w:t>Yes</w:t>
              </w:r>
            </w:ins>
          </w:p>
        </w:tc>
        <w:tc>
          <w:tcPr>
            <w:tcW w:w="668" w:type="dxa"/>
            <w:tcBorders>
              <w:top w:val="single" w:sz="4" w:space="0" w:color="auto"/>
              <w:left w:val="single" w:sz="4" w:space="0" w:color="auto"/>
              <w:right w:val="single" w:sz="4" w:space="0" w:color="auto"/>
            </w:tcBorders>
            <w:vAlign w:val="center"/>
          </w:tcPr>
          <w:p w14:paraId="094DDB20" w14:textId="17972BA4" w:rsidR="00DD4726" w:rsidRPr="00E062F1" w:rsidRDefault="00DD4726" w:rsidP="009D407F">
            <w:pPr>
              <w:pStyle w:val="TAC"/>
              <w:rPr>
                <w:ins w:id="127" w:author="RAN4#96 - JOH, Nokia" w:date="2020-07-28T12:39:00Z"/>
                <w:rFonts w:cs="Arial"/>
                <w:szCs w:val="18"/>
                <w:lang w:eastAsia="ja-JP"/>
              </w:rPr>
            </w:pPr>
            <w:ins w:id="128" w:author="RAN4#96 - JOH, Nokia" w:date="2020-07-28T12:40: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0ADC0244" w14:textId="1D71DF3D" w:rsidR="00DD4726" w:rsidRPr="00E062F1" w:rsidRDefault="00DD4726" w:rsidP="009D407F">
            <w:pPr>
              <w:pStyle w:val="TAC"/>
              <w:rPr>
                <w:ins w:id="129" w:author="RAN4#96 - JOH, Nokia" w:date="2020-07-28T12:39:00Z"/>
                <w:rFonts w:cs="Arial"/>
                <w:szCs w:val="18"/>
                <w:lang w:eastAsia="ja-JP"/>
              </w:rPr>
            </w:pPr>
            <w:ins w:id="130" w:author="RAN4#96 - JOH, Nokia" w:date="2020-07-28T12:40:00Z">
              <w:r w:rsidRPr="00E062F1">
                <w:rPr>
                  <w:rFonts w:eastAsia="Yu Mincho"/>
                  <w:szCs w:val="18"/>
                </w:rPr>
                <w:t>Yes</w:t>
              </w:r>
            </w:ins>
          </w:p>
        </w:tc>
        <w:tc>
          <w:tcPr>
            <w:tcW w:w="668" w:type="dxa"/>
            <w:gridSpan w:val="2"/>
            <w:tcBorders>
              <w:top w:val="single" w:sz="4" w:space="0" w:color="auto"/>
              <w:left w:val="single" w:sz="4" w:space="0" w:color="auto"/>
              <w:right w:val="single" w:sz="4" w:space="0" w:color="auto"/>
            </w:tcBorders>
            <w:vAlign w:val="center"/>
          </w:tcPr>
          <w:p w14:paraId="354FA18D" w14:textId="348DE487" w:rsidR="00DD4726" w:rsidRPr="00E062F1" w:rsidRDefault="00DD4726" w:rsidP="009D407F">
            <w:pPr>
              <w:pStyle w:val="TAC"/>
              <w:rPr>
                <w:ins w:id="131" w:author="RAN4#96 - JOH, Nokia" w:date="2020-07-28T12:39:00Z"/>
                <w:rFonts w:cs="Arial"/>
                <w:szCs w:val="18"/>
                <w:lang w:eastAsia="ja-JP"/>
              </w:rPr>
            </w:pPr>
            <w:ins w:id="132" w:author="RAN4#96 - JOH, Nokia" w:date="2020-07-28T12:40: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4AF57690" w14:textId="77777777" w:rsidR="00DD4726" w:rsidRPr="00E062F1" w:rsidRDefault="00DD4726" w:rsidP="009D407F">
            <w:pPr>
              <w:pStyle w:val="TAC"/>
              <w:rPr>
                <w:ins w:id="133" w:author="RAN4#96 - JOH, Nokia" w:date="2020-07-28T12:39: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45D25212" w14:textId="77777777" w:rsidR="00DD4726" w:rsidRPr="00E062F1" w:rsidRDefault="00DD4726" w:rsidP="009D407F">
            <w:pPr>
              <w:pStyle w:val="TAC"/>
              <w:rPr>
                <w:ins w:id="134" w:author="RAN4#96 - JOH, Nokia" w:date="2020-07-28T12:39: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30A35BA0" w14:textId="4284DFD1" w:rsidR="00DD4726" w:rsidRPr="00E062F1" w:rsidRDefault="00DD4726" w:rsidP="009D407F">
            <w:pPr>
              <w:pStyle w:val="TAC"/>
              <w:rPr>
                <w:ins w:id="135" w:author="RAN4#96 - JOH, Nokia" w:date="2020-07-28T12:39:00Z"/>
                <w:rFonts w:cs="Arial"/>
                <w:szCs w:val="18"/>
                <w:lang w:eastAsia="ja-JP"/>
              </w:rPr>
            </w:pPr>
            <w:ins w:id="136" w:author="RAN4#96 - JOH, Nokia" w:date="2020-07-28T12:40: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05FECFDC" w14:textId="77777777" w:rsidR="00DD4726" w:rsidRPr="00E062F1" w:rsidRDefault="00DD4726" w:rsidP="009D407F">
            <w:pPr>
              <w:pStyle w:val="TAC"/>
              <w:rPr>
                <w:ins w:id="137" w:author="RAN4#96 - JOH, Nokia" w:date="2020-07-28T12:39: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1B78F062" w14:textId="77777777" w:rsidR="00DD4726" w:rsidRPr="00E062F1" w:rsidRDefault="00DD4726" w:rsidP="009D407F">
            <w:pPr>
              <w:pStyle w:val="TAC"/>
              <w:rPr>
                <w:ins w:id="138" w:author="RAN4#96 - JOH, Nokia" w:date="2020-07-28T12:39: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09AAA1B1" w14:textId="77777777" w:rsidR="00DD4726" w:rsidRPr="00E062F1" w:rsidRDefault="00DD4726" w:rsidP="009D407F">
            <w:pPr>
              <w:pStyle w:val="TAC"/>
              <w:rPr>
                <w:ins w:id="139" w:author="RAN4#96 - JOH, Nokia" w:date="2020-07-28T12:39:00Z"/>
                <w:rFonts w:cs="Arial"/>
                <w:szCs w:val="18"/>
                <w:lang w:eastAsia="ja-JP"/>
              </w:rPr>
            </w:pPr>
          </w:p>
        </w:tc>
        <w:tc>
          <w:tcPr>
            <w:tcW w:w="668" w:type="dxa"/>
            <w:tcBorders>
              <w:top w:val="single" w:sz="4" w:space="0" w:color="auto"/>
              <w:left w:val="single" w:sz="4" w:space="0" w:color="auto"/>
              <w:right w:val="single" w:sz="4" w:space="0" w:color="auto"/>
            </w:tcBorders>
            <w:vAlign w:val="center"/>
          </w:tcPr>
          <w:p w14:paraId="7209BEB7" w14:textId="77777777" w:rsidR="00DD4726" w:rsidRPr="00E062F1" w:rsidRDefault="00DD4726" w:rsidP="009D407F">
            <w:pPr>
              <w:pStyle w:val="TAC"/>
              <w:rPr>
                <w:ins w:id="140" w:author="RAN4#96 - JOH, Nokia" w:date="2020-07-28T12:39: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7AE67441" w14:textId="77777777" w:rsidR="00DD4726" w:rsidRPr="00E062F1" w:rsidRDefault="00DD4726" w:rsidP="009D407F">
            <w:pPr>
              <w:pStyle w:val="TAC"/>
              <w:rPr>
                <w:ins w:id="141" w:author="RAN4#96 - JOH, Nokia" w:date="2020-07-28T12:39:00Z"/>
                <w:rFonts w:cs="Arial"/>
                <w:szCs w:val="18"/>
                <w:lang w:eastAsia="ja-JP"/>
              </w:rPr>
            </w:pPr>
          </w:p>
        </w:tc>
        <w:tc>
          <w:tcPr>
            <w:tcW w:w="668" w:type="dxa"/>
            <w:tcBorders>
              <w:top w:val="single" w:sz="4" w:space="0" w:color="auto"/>
              <w:left w:val="single" w:sz="4" w:space="0" w:color="auto"/>
              <w:right w:val="single" w:sz="4" w:space="0" w:color="auto"/>
            </w:tcBorders>
            <w:vAlign w:val="center"/>
          </w:tcPr>
          <w:p w14:paraId="7606D287" w14:textId="77777777" w:rsidR="00DD4726" w:rsidRPr="00E062F1" w:rsidRDefault="00DD4726" w:rsidP="009D407F">
            <w:pPr>
              <w:pStyle w:val="TAC"/>
              <w:rPr>
                <w:ins w:id="142" w:author="RAN4#96 - JOH, Nokia" w:date="2020-07-28T12:39: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7EC77B0D" w14:textId="77777777" w:rsidR="00DD4726" w:rsidRPr="00E062F1" w:rsidRDefault="00DD4726" w:rsidP="009D407F">
            <w:pPr>
              <w:pStyle w:val="TAC"/>
              <w:rPr>
                <w:ins w:id="143" w:author="RAN4#96 - JOH, Nokia" w:date="2020-07-28T12:39:00Z"/>
                <w:rFonts w:cs="Arial"/>
                <w:szCs w:val="18"/>
                <w:lang w:eastAsia="ja-JP"/>
              </w:rPr>
            </w:pPr>
          </w:p>
        </w:tc>
        <w:tc>
          <w:tcPr>
            <w:tcW w:w="671" w:type="dxa"/>
            <w:tcBorders>
              <w:top w:val="single" w:sz="4" w:space="0" w:color="auto"/>
              <w:left w:val="single" w:sz="4" w:space="0" w:color="auto"/>
              <w:right w:val="single" w:sz="4" w:space="0" w:color="auto"/>
            </w:tcBorders>
            <w:vAlign w:val="center"/>
          </w:tcPr>
          <w:p w14:paraId="45C8A539" w14:textId="77777777" w:rsidR="00DD4726" w:rsidRPr="00E062F1" w:rsidRDefault="00DD4726" w:rsidP="009D407F">
            <w:pPr>
              <w:pStyle w:val="TAC"/>
              <w:rPr>
                <w:ins w:id="144" w:author="RAN4#96 - JOH, Nokia" w:date="2020-07-28T12:39:00Z"/>
                <w:rFonts w:cs="Arial"/>
                <w:szCs w:val="18"/>
                <w:lang w:eastAsia="ja-JP"/>
              </w:rPr>
            </w:pPr>
          </w:p>
        </w:tc>
        <w:tc>
          <w:tcPr>
            <w:tcW w:w="749" w:type="dxa"/>
            <w:vMerge w:val="restart"/>
            <w:tcBorders>
              <w:left w:val="single" w:sz="4" w:space="0" w:color="auto"/>
              <w:right w:val="single" w:sz="4" w:space="0" w:color="auto"/>
            </w:tcBorders>
            <w:vAlign w:val="center"/>
          </w:tcPr>
          <w:p w14:paraId="3D774D28" w14:textId="77777777" w:rsidR="00DD4726" w:rsidRPr="00E062F1" w:rsidRDefault="00DD4726" w:rsidP="009D407F">
            <w:pPr>
              <w:pStyle w:val="TAC"/>
              <w:rPr>
                <w:ins w:id="145" w:author="RAN4#96 - JOH, Nokia" w:date="2020-07-28T12:39:00Z"/>
                <w:lang w:eastAsia="zh-CN"/>
              </w:rPr>
            </w:pPr>
            <w:ins w:id="146" w:author="RAN4#96 - JOH, Nokia" w:date="2020-07-28T12:39:00Z">
              <w:r>
                <w:rPr>
                  <w:lang w:eastAsia="zh-CN"/>
                </w:rPr>
                <w:t>0</w:t>
              </w:r>
            </w:ins>
          </w:p>
        </w:tc>
      </w:tr>
      <w:tr w:rsidR="00DD4726" w:rsidRPr="00E062F1" w14:paraId="73D60C3E" w14:textId="77777777" w:rsidTr="00A6441F">
        <w:trPr>
          <w:trHeight w:val="125"/>
          <w:jc w:val="center"/>
          <w:ins w:id="147" w:author="RAN4#96 - JOH, Nokia" w:date="2020-07-28T12:39:00Z"/>
        </w:trPr>
        <w:tc>
          <w:tcPr>
            <w:tcW w:w="1034" w:type="dxa"/>
            <w:vMerge/>
            <w:tcBorders>
              <w:left w:val="single" w:sz="4" w:space="0" w:color="auto"/>
              <w:right w:val="single" w:sz="4" w:space="0" w:color="auto"/>
            </w:tcBorders>
            <w:vAlign w:val="center"/>
          </w:tcPr>
          <w:p w14:paraId="0354C00C" w14:textId="77777777" w:rsidR="00DD4726" w:rsidRPr="00E062F1" w:rsidRDefault="00DD4726" w:rsidP="009D407F">
            <w:pPr>
              <w:pStyle w:val="TAC"/>
              <w:rPr>
                <w:ins w:id="148" w:author="RAN4#96 - JOH, Nokia" w:date="2020-07-28T12:39:00Z"/>
              </w:rPr>
            </w:pPr>
          </w:p>
        </w:tc>
        <w:tc>
          <w:tcPr>
            <w:tcW w:w="1034" w:type="dxa"/>
            <w:vMerge/>
            <w:tcBorders>
              <w:left w:val="single" w:sz="4" w:space="0" w:color="auto"/>
              <w:right w:val="single" w:sz="4" w:space="0" w:color="auto"/>
            </w:tcBorders>
            <w:vAlign w:val="center"/>
          </w:tcPr>
          <w:p w14:paraId="6558309F" w14:textId="77777777" w:rsidR="00DD4726" w:rsidRPr="00E062F1" w:rsidRDefault="00DD4726" w:rsidP="009D407F">
            <w:pPr>
              <w:pStyle w:val="TAC"/>
              <w:rPr>
                <w:ins w:id="149" w:author="RAN4#96 - JOH, Nokia" w:date="2020-07-28T12:39:00Z"/>
                <w:lang w:eastAsia="zh-CN"/>
              </w:rPr>
            </w:pPr>
          </w:p>
        </w:tc>
        <w:tc>
          <w:tcPr>
            <w:tcW w:w="746" w:type="dxa"/>
            <w:vMerge/>
            <w:tcBorders>
              <w:left w:val="single" w:sz="4" w:space="0" w:color="auto"/>
              <w:right w:val="single" w:sz="4" w:space="0" w:color="auto"/>
            </w:tcBorders>
            <w:vAlign w:val="center"/>
          </w:tcPr>
          <w:p w14:paraId="034E40AC" w14:textId="77777777" w:rsidR="00DD4726" w:rsidRPr="00E062F1" w:rsidRDefault="00DD4726" w:rsidP="009D407F">
            <w:pPr>
              <w:pStyle w:val="TAC"/>
              <w:rPr>
                <w:ins w:id="150" w:author="RAN4#96 - JOH, Nokia" w:date="2020-07-28T12:39:00Z"/>
                <w:rFonts w:cs="Arial"/>
                <w:szCs w:val="18"/>
                <w:lang w:eastAsia="zh-CN"/>
              </w:rPr>
            </w:pPr>
          </w:p>
        </w:tc>
        <w:tc>
          <w:tcPr>
            <w:tcW w:w="668" w:type="dxa"/>
            <w:tcBorders>
              <w:left w:val="single" w:sz="4" w:space="0" w:color="auto"/>
              <w:right w:val="single" w:sz="4" w:space="0" w:color="auto"/>
            </w:tcBorders>
            <w:vAlign w:val="center"/>
          </w:tcPr>
          <w:p w14:paraId="6C13C918" w14:textId="7E8B276B" w:rsidR="00DD4726" w:rsidRPr="00E062F1" w:rsidRDefault="00DD4726" w:rsidP="009D407F">
            <w:pPr>
              <w:pStyle w:val="TAC"/>
              <w:rPr>
                <w:ins w:id="151" w:author="RAN4#96 - JOH, Nokia" w:date="2020-07-28T12:39:00Z"/>
                <w:rFonts w:cs="Arial"/>
                <w:szCs w:val="18"/>
                <w:lang w:eastAsia="ja-JP"/>
              </w:rPr>
            </w:pPr>
            <w:ins w:id="152" w:author="RAN4#96 - JOH, Nokia" w:date="2020-07-28T12:40:00Z">
              <w:r w:rsidRPr="00E062F1">
                <w:rPr>
                  <w:rFonts w:cs="Arial"/>
                  <w:szCs w:val="18"/>
                  <w:lang w:eastAsia="zh-CN"/>
                </w:rPr>
                <w:t>30</w:t>
              </w:r>
            </w:ins>
          </w:p>
        </w:tc>
        <w:tc>
          <w:tcPr>
            <w:tcW w:w="669" w:type="dxa"/>
            <w:tcBorders>
              <w:left w:val="single" w:sz="4" w:space="0" w:color="auto"/>
              <w:right w:val="single" w:sz="4" w:space="0" w:color="auto"/>
            </w:tcBorders>
            <w:vAlign w:val="center"/>
          </w:tcPr>
          <w:p w14:paraId="4E1689EB" w14:textId="77777777" w:rsidR="00DD4726" w:rsidRPr="00E062F1" w:rsidRDefault="00DD4726" w:rsidP="009D407F">
            <w:pPr>
              <w:pStyle w:val="TAC"/>
              <w:rPr>
                <w:ins w:id="153" w:author="RAN4#96 - JOH, Nokia" w:date="2020-07-28T12:39:00Z"/>
                <w:rFonts w:cs="Arial"/>
                <w:szCs w:val="18"/>
                <w:lang w:eastAsia="ja-JP"/>
              </w:rPr>
            </w:pPr>
          </w:p>
        </w:tc>
        <w:tc>
          <w:tcPr>
            <w:tcW w:w="668" w:type="dxa"/>
            <w:tcBorders>
              <w:left w:val="single" w:sz="4" w:space="0" w:color="auto"/>
              <w:right w:val="single" w:sz="4" w:space="0" w:color="auto"/>
            </w:tcBorders>
            <w:vAlign w:val="center"/>
          </w:tcPr>
          <w:p w14:paraId="51B5D203" w14:textId="3B74338D" w:rsidR="00DD4726" w:rsidRPr="00E062F1" w:rsidRDefault="00DD4726" w:rsidP="009D407F">
            <w:pPr>
              <w:pStyle w:val="TAC"/>
              <w:rPr>
                <w:ins w:id="154" w:author="RAN4#96 - JOH, Nokia" w:date="2020-07-28T12:39:00Z"/>
                <w:rFonts w:cs="Arial"/>
                <w:szCs w:val="18"/>
                <w:lang w:eastAsia="ja-JP"/>
              </w:rPr>
            </w:pPr>
            <w:ins w:id="155" w:author="RAN4#96 - JOH, Nokia" w:date="2020-07-28T12:40:00Z">
              <w:r w:rsidRPr="00E062F1">
                <w:rPr>
                  <w:rFonts w:eastAsia="Yu Mincho"/>
                  <w:szCs w:val="18"/>
                </w:rPr>
                <w:t>Yes</w:t>
              </w:r>
            </w:ins>
          </w:p>
        </w:tc>
        <w:tc>
          <w:tcPr>
            <w:tcW w:w="669" w:type="dxa"/>
            <w:tcBorders>
              <w:left w:val="single" w:sz="4" w:space="0" w:color="auto"/>
              <w:right w:val="single" w:sz="4" w:space="0" w:color="auto"/>
            </w:tcBorders>
            <w:vAlign w:val="center"/>
          </w:tcPr>
          <w:p w14:paraId="4746AE88" w14:textId="73EA6F7A" w:rsidR="00DD4726" w:rsidRPr="00E062F1" w:rsidRDefault="00DD4726" w:rsidP="009D407F">
            <w:pPr>
              <w:pStyle w:val="TAC"/>
              <w:rPr>
                <w:ins w:id="156" w:author="RAN4#96 - JOH, Nokia" w:date="2020-07-28T12:39:00Z"/>
                <w:rFonts w:cs="Arial"/>
                <w:szCs w:val="18"/>
                <w:lang w:eastAsia="ja-JP"/>
              </w:rPr>
            </w:pPr>
            <w:ins w:id="157" w:author="RAN4#96 - JOH, Nokia" w:date="2020-07-28T12:40:00Z">
              <w:r w:rsidRPr="00E062F1">
                <w:rPr>
                  <w:rFonts w:eastAsia="Yu Mincho"/>
                  <w:szCs w:val="18"/>
                </w:rPr>
                <w:t>Yes</w:t>
              </w:r>
            </w:ins>
          </w:p>
        </w:tc>
        <w:tc>
          <w:tcPr>
            <w:tcW w:w="668" w:type="dxa"/>
            <w:gridSpan w:val="2"/>
            <w:tcBorders>
              <w:left w:val="single" w:sz="4" w:space="0" w:color="auto"/>
              <w:right w:val="single" w:sz="4" w:space="0" w:color="auto"/>
            </w:tcBorders>
            <w:vAlign w:val="center"/>
          </w:tcPr>
          <w:p w14:paraId="7DA27164" w14:textId="03C39190" w:rsidR="00DD4726" w:rsidRPr="00E062F1" w:rsidRDefault="00DD4726" w:rsidP="009D407F">
            <w:pPr>
              <w:pStyle w:val="TAC"/>
              <w:rPr>
                <w:ins w:id="158" w:author="RAN4#96 - JOH, Nokia" w:date="2020-07-28T12:39:00Z"/>
                <w:rFonts w:cs="Arial"/>
                <w:szCs w:val="18"/>
                <w:lang w:eastAsia="ja-JP"/>
              </w:rPr>
            </w:pPr>
            <w:ins w:id="159" w:author="RAN4#96 - JOH, Nokia" w:date="2020-07-28T12:40:00Z">
              <w:r w:rsidRPr="00E062F1">
                <w:rPr>
                  <w:rFonts w:eastAsia="Yu Mincho"/>
                  <w:szCs w:val="18"/>
                </w:rPr>
                <w:t>Yes</w:t>
              </w:r>
            </w:ins>
          </w:p>
        </w:tc>
        <w:tc>
          <w:tcPr>
            <w:tcW w:w="669" w:type="dxa"/>
            <w:tcBorders>
              <w:left w:val="single" w:sz="4" w:space="0" w:color="auto"/>
              <w:right w:val="single" w:sz="4" w:space="0" w:color="auto"/>
            </w:tcBorders>
            <w:vAlign w:val="center"/>
          </w:tcPr>
          <w:p w14:paraId="5BE50F4C" w14:textId="77777777" w:rsidR="00DD4726" w:rsidRPr="00E062F1" w:rsidRDefault="00DD4726" w:rsidP="009D407F">
            <w:pPr>
              <w:pStyle w:val="TAC"/>
              <w:rPr>
                <w:ins w:id="160" w:author="RAN4#96 - JOH, Nokia" w:date="2020-07-28T12:39:00Z"/>
                <w:rFonts w:cs="Arial"/>
                <w:szCs w:val="18"/>
                <w:lang w:eastAsia="ja-JP"/>
              </w:rPr>
            </w:pPr>
          </w:p>
        </w:tc>
        <w:tc>
          <w:tcPr>
            <w:tcW w:w="669" w:type="dxa"/>
            <w:gridSpan w:val="2"/>
            <w:tcBorders>
              <w:left w:val="single" w:sz="4" w:space="0" w:color="auto"/>
              <w:right w:val="single" w:sz="4" w:space="0" w:color="auto"/>
            </w:tcBorders>
            <w:vAlign w:val="center"/>
          </w:tcPr>
          <w:p w14:paraId="7D88CE1E" w14:textId="77777777" w:rsidR="00DD4726" w:rsidRPr="00E062F1" w:rsidRDefault="00DD4726" w:rsidP="009D407F">
            <w:pPr>
              <w:pStyle w:val="TAC"/>
              <w:rPr>
                <w:ins w:id="161" w:author="RAN4#96 - JOH, Nokia" w:date="2020-07-28T12:39:00Z"/>
                <w:rFonts w:cs="Arial"/>
                <w:szCs w:val="18"/>
                <w:lang w:eastAsia="ja-JP"/>
              </w:rPr>
            </w:pPr>
          </w:p>
        </w:tc>
        <w:tc>
          <w:tcPr>
            <w:tcW w:w="669" w:type="dxa"/>
            <w:tcBorders>
              <w:left w:val="single" w:sz="4" w:space="0" w:color="auto"/>
              <w:right w:val="single" w:sz="4" w:space="0" w:color="auto"/>
            </w:tcBorders>
            <w:vAlign w:val="center"/>
          </w:tcPr>
          <w:p w14:paraId="04584A3D" w14:textId="00B3E6B5" w:rsidR="00DD4726" w:rsidRPr="00E062F1" w:rsidRDefault="00DD4726" w:rsidP="009D407F">
            <w:pPr>
              <w:pStyle w:val="TAC"/>
              <w:rPr>
                <w:ins w:id="162" w:author="RAN4#96 - JOH, Nokia" w:date="2020-07-28T12:39:00Z"/>
                <w:rFonts w:cs="Arial"/>
                <w:szCs w:val="18"/>
                <w:lang w:eastAsia="ja-JP"/>
              </w:rPr>
            </w:pPr>
            <w:ins w:id="163" w:author="RAN4#96 - JOH, Nokia" w:date="2020-07-28T12:40:00Z">
              <w:r w:rsidRPr="00E062F1">
                <w:rPr>
                  <w:rFonts w:eastAsia="Yu Mincho"/>
                  <w:szCs w:val="18"/>
                </w:rPr>
                <w:t>Yes</w:t>
              </w:r>
            </w:ins>
          </w:p>
        </w:tc>
        <w:tc>
          <w:tcPr>
            <w:tcW w:w="669" w:type="dxa"/>
            <w:tcBorders>
              <w:left w:val="single" w:sz="4" w:space="0" w:color="auto"/>
              <w:right w:val="single" w:sz="4" w:space="0" w:color="auto"/>
            </w:tcBorders>
            <w:vAlign w:val="center"/>
          </w:tcPr>
          <w:p w14:paraId="4A24CB05" w14:textId="77777777" w:rsidR="00DD4726" w:rsidRPr="00E062F1" w:rsidRDefault="00DD4726" w:rsidP="009D407F">
            <w:pPr>
              <w:pStyle w:val="TAC"/>
              <w:rPr>
                <w:ins w:id="164" w:author="RAN4#96 - JOH, Nokia" w:date="2020-07-28T12:39:00Z"/>
                <w:rFonts w:cs="Arial"/>
                <w:szCs w:val="18"/>
                <w:lang w:eastAsia="ja-JP"/>
              </w:rPr>
            </w:pPr>
          </w:p>
        </w:tc>
        <w:tc>
          <w:tcPr>
            <w:tcW w:w="669" w:type="dxa"/>
            <w:tcBorders>
              <w:left w:val="single" w:sz="4" w:space="0" w:color="auto"/>
              <w:right w:val="single" w:sz="4" w:space="0" w:color="auto"/>
            </w:tcBorders>
            <w:vAlign w:val="center"/>
          </w:tcPr>
          <w:p w14:paraId="008D55E3" w14:textId="77777777" w:rsidR="00DD4726" w:rsidRPr="00E062F1" w:rsidRDefault="00DD4726" w:rsidP="009D407F">
            <w:pPr>
              <w:pStyle w:val="TAC"/>
              <w:rPr>
                <w:ins w:id="165" w:author="RAN4#96 - JOH, Nokia" w:date="2020-07-28T12:39:00Z"/>
                <w:rFonts w:cs="Arial"/>
                <w:szCs w:val="18"/>
                <w:lang w:eastAsia="ja-JP"/>
              </w:rPr>
            </w:pPr>
          </w:p>
        </w:tc>
        <w:tc>
          <w:tcPr>
            <w:tcW w:w="669" w:type="dxa"/>
            <w:tcBorders>
              <w:left w:val="single" w:sz="4" w:space="0" w:color="auto"/>
              <w:right w:val="single" w:sz="4" w:space="0" w:color="auto"/>
            </w:tcBorders>
            <w:vAlign w:val="center"/>
          </w:tcPr>
          <w:p w14:paraId="49249B7D" w14:textId="77777777" w:rsidR="00DD4726" w:rsidRPr="00E062F1" w:rsidRDefault="00DD4726" w:rsidP="009D407F">
            <w:pPr>
              <w:pStyle w:val="TAC"/>
              <w:rPr>
                <w:ins w:id="166" w:author="RAN4#96 - JOH, Nokia" w:date="2020-07-28T12:39:00Z"/>
                <w:rFonts w:cs="Arial"/>
                <w:szCs w:val="18"/>
                <w:lang w:eastAsia="ja-JP"/>
              </w:rPr>
            </w:pPr>
          </w:p>
        </w:tc>
        <w:tc>
          <w:tcPr>
            <w:tcW w:w="668" w:type="dxa"/>
            <w:tcBorders>
              <w:left w:val="single" w:sz="4" w:space="0" w:color="auto"/>
              <w:right w:val="single" w:sz="4" w:space="0" w:color="auto"/>
            </w:tcBorders>
            <w:vAlign w:val="center"/>
          </w:tcPr>
          <w:p w14:paraId="1C6DE2D4" w14:textId="77777777" w:rsidR="00DD4726" w:rsidRPr="00E062F1" w:rsidRDefault="00DD4726" w:rsidP="009D407F">
            <w:pPr>
              <w:pStyle w:val="TAC"/>
              <w:rPr>
                <w:ins w:id="167" w:author="RAN4#96 - JOH, Nokia" w:date="2020-07-28T12:39:00Z"/>
                <w:rFonts w:cs="Arial"/>
                <w:szCs w:val="18"/>
                <w:lang w:eastAsia="ja-JP"/>
              </w:rPr>
            </w:pPr>
          </w:p>
        </w:tc>
        <w:tc>
          <w:tcPr>
            <w:tcW w:w="669" w:type="dxa"/>
            <w:tcBorders>
              <w:left w:val="single" w:sz="4" w:space="0" w:color="auto"/>
              <w:right w:val="single" w:sz="4" w:space="0" w:color="auto"/>
            </w:tcBorders>
            <w:vAlign w:val="center"/>
          </w:tcPr>
          <w:p w14:paraId="3EA3AAD8" w14:textId="77777777" w:rsidR="00DD4726" w:rsidRPr="00E062F1" w:rsidRDefault="00DD4726" w:rsidP="009D407F">
            <w:pPr>
              <w:pStyle w:val="TAC"/>
              <w:rPr>
                <w:ins w:id="168" w:author="RAN4#96 - JOH, Nokia" w:date="2020-07-28T12:39:00Z"/>
                <w:rFonts w:cs="Arial"/>
                <w:szCs w:val="18"/>
                <w:lang w:eastAsia="ja-JP"/>
              </w:rPr>
            </w:pPr>
          </w:p>
        </w:tc>
        <w:tc>
          <w:tcPr>
            <w:tcW w:w="668" w:type="dxa"/>
            <w:tcBorders>
              <w:left w:val="single" w:sz="4" w:space="0" w:color="auto"/>
              <w:right w:val="single" w:sz="4" w:space="0" w:color="auto"/>
            </w:tcBorders>
            <w:vAlign w:val="center"/>
          </w:tcPr>
          <w:p w14:paraId="27DDF36B" w14:textId="77777777" w:rsidR="00DD4726" w:rsidRPr="00E062F1" w:rsidRDefault="00DD4726" w:rsidP="009D407F">
            <w:pPr>
              <w:pStyle w:val="TAC"/>
              <w:rPr>
                <w:ins w:id="169" w:author="RAN4#96 - JOH, Nokia" w:date="2020-07-28T12:39:00Z"/>
                <w:rFonts w:cs="Arial"/>
                <w:szCs w:val="18"/>
                <w:lang w:eastAsia="ja-JP"/>
              </w:rPr>
            </w:pPr>
          </w:p>
        </w:tc>
        <w:tc>
          <w:tcPr>
            <w:tcW w:w="669" w:type="dxa"/>
            <w:gridSpan w:val="2"/>
            <w:tcBorders>
              <w:left w:val="single" w:sz="4" w:space="0" w:color="auto"/>
              <w:right w:val="single" w:sz="4" w:space="0" w:color="auto"/>
            </w:tcBorders>
            <w:vAlign w:val="center"/>
          </w:tcPr>
          <w:p w14:paraId="08D00646" w14:textId="77777777" w:rsidR="00DD4726" w:rsidRPr="00E062F1" w:rsidRDefault="00DD4726" w:rsidP="009D407F">
            <w:pPr>
              <w:pStyle w:val="TAC"/>
              <w:rPr>
                <w:ins w:id="170" w:author="RAN4#96 - JOH, Nokia" w:date="2020-07-28T12:39:00Z"/>
                <w:rFonts w:cs="Arial"/>
                <w:szCs w:val="18"/>
                <w:lang w:eastAsia="ja-JP"/>
              </w:rPr>
            </w:pPr>
          </w:p>
        </w:tc>
        <w:tc>
          <w:tcPr>
            <w:tcW w:w="671" w:type="dxa"/>
            <w:tcBorders>
              <w:left w:val="single" w:sz="4" w:space="0" w:color="auto"/>
              <w:right w:val="single" w:sz="4" w:space="0" w:color="auto"/>
            </w:tcBorders>
            <w:vAlign w:val="center"/>
          </w:tcPr>
          <w:p w14:paraId="2F8D59F6" w14:textId="77777777" w:rsidR="00DD4726" w:rsidRPr="00E062F1" w:rsidRDefault="00DD4726" w:rsidP="009D407F">
            <w:pPr>
              <w:pStyle w:val="TAC"/>
              <w:rPr>
                <w:ins w:id="171" w:author="RAN4#96 - JOH, Nokia" w:date="2020-07-28T12:39:00Z"/>
                <w:rFonts w:cs="Arial"/>
                <w:szCs w:val="18"/>
                <w:lang w:eastAsia="ja-JP"/>
              </w:rPr>
            </w:pPr>
          </w:p>
        </w:tc>
        <w:tc>
          <w:tcPr>
            <w:tcW w:w="749" w:type="dxa"/>
            <w:vMerge/>
            <w:tcBorders>
              <w:left w:val="single" w:sz="4" w:space="0" w:color="auto"/>
              <w:right w:val="single" w:sz="4" w:space="0" w:color="auto"/>
            </w:tcBorders>
            <w:vAlign w:val="center"/>
          </w:tcPr>
          <w:p w14:paraId="5CC1047D" w14:textId="77777777" w:rsidR="00DD4726" w:rsidRPr="00E062F1" w:rsidRDefault="00DD4726" w:rsidP="009D407F">
            <w:pPr>
              <w:pStyle w:val="TAC"/>
              <w:rPr>
                <w:ins w:id="172" w:author="RAN4#96 - JOH, Nokia" w:date="2020-07-28T12:39:00Z"/>
                <w:lang w:eastAsia="zh-CN"/>
              </w:rPr>
            </w:pPr>
          </w:p>
        </w:tc>
      </w:tr>
      <w:tr w:rsidR="00DD4726" w:rsidRPr="00E062F1" w14:paraId="4C8D552E" w14:textId="77777777" w:rsidTr="00A6441F">
        <w:trPr>
          <w:trHeight w:val="125"/>
          <w:jc w:val="center"/>
          <w:ins w:id="173" w:author="RAN4#96 - JOH, Nokia" w:date="2020-07-28T12:39:00Z"/>
        </w:trPr>
        <w:tc>
          <w:tcPr>
            <w:tcW w:w="1034" w:type="dxa"/>
            <w:vMerge/>
            <w:tcBorders>
              <w:left w:val="single" w:sz="4" w:space="0" w:color="auto"/>
              <w:right w:val="single" w:sz="4" w:space="0" w:color="auto"/>
            </w:tcBorders>
            <w:vAlign w:val="center"/>
          </w:tcPr>
          <w:p w14:paraId="75A0A8BF" w14:textId="77777777" w:rsidR="00DD4726" w:rsidRPr="00E062F1" w:rsidRDefault="00DD4726" w:rsidP="009D407F">
            <w:pPr>
              <w:pStyle w:val="TAC"/>
              <w:rPr>
                <w:ins w:id="174" w:author="RAN4#96 - JOH, Nokia" w:date="2020-07-28T12:39:00Z"/>
              </w:rPr>
            </w:pPr>
          </w:p>
        </w:tc>
        <w:tc>
          <w:tcPr>
            <w:tcW w:w="1034" w:type="dxa"/>
            <w:vMerge/>
            <w:tcBorders>
              <w:left w:val="single" w:sz="4" w:space="0" w:color="auto"/>
              <w:right w:val="single" w:sz="4" w:space="0" w:color="auto"/>
            </w:tcBorders>
            <w:vAlign w:val="center"/>
          </w:tcPr>
          <w:p w14:paraId="2F769BE7" w14:textId="77777777" w:rsidR="00DD4726" w:rsidRPr="00E062F1" w:rsidRDefault="00DD4726" w:rsidP="009D407F">
            <w:pPr>
              <w:pStyle w:val="TAC"/>
              <w:rPr>
                <w:ins w:id="175" w:author="RAN4#96 - JOH, Nokia" w:date="2020-07-28T12:39:00Z"/>
                <w:lang w:eastAsia="zh-CN"/>
              </w:rPr>
            </w:pPr>
          </w:p>
        </w:tc>
        <w:tc>
          <w:tcPr>
            <w:tcW w:w="746" w:type="dxa"/>
            <w:vMerge/>
            <w:tcBorders>
              <w:left w:val="single" w:sz="4" w:space="0" w:color="auto"/>
              <w:bottom w:val="single" w:sz="4" w:space="0" w:color="auto"/>
              <w:right w:val="single" w:sz="4" w:space="0" w:color="auto"/>
            </w:tcBorders>
            <w:vAlign w:val="center"/>
          </w:tcPr>
          <w:p w14:paraId="7447B1C6" w14:textId="77777777" w:rsidR="00DD4726" w:rsidRPr="00E062F1" w:rsidRDefault="00DD4726" w:rsidP="009D407F">
            <w:pPr>
              <w:pStyle w:val="TAC"/>
              <w:rPr>
                <w:ins w:id="176" w:author="RAN4#96 - JOH, Nokia" w:date="2020-07-28T12:39:00Z"/>
                <w:rFonts w:cs="Arial"/>
                <w:szCs w:val="18"/>
                <w:lang w:eastAsia="zh-CN"/>
              </w:rPr>
            </w:pPr>
          </w:p>
        </w:tc>
        <w:tc>
          <w:tcPr>
            <w:tcW w:w="668" w:type="dxa"/>
            <w:tcBorders>
              <w:left w:val="single" w:sz="4" w:space="0" w:color="auto"/>
              <w:bottom w:val="single" w:sz="4" w:space="0" w:color="auto"/>
              <w:right w:val="single" w:sz="4" w:space="0" w:color="auto"/>
            </w:tcBorders>
            <w:vAlign w:val="center"/>
          </w:tcPr>
          <w:p w14:paraId="7D7BF65B" w14:textId="10A6535F" w:rsidR="00DD4726" w:rsidRPr="00E062F1" w:rsidRDefault="00DD4726" w:rsidP="009D407F">
            <w:pPr>
              <w:pStyle w:val="TAC"/>
              <w:rPr>
                <w:ins w:id="177" w:author="RAN4#96 - JOH, Nokia" w:date="2020-07-28T12:39:00Z"/>
                <w:rFonts w:cs="Arial"/>
                <w:szCs w:val="18"/>
                <w:lang w:eastAsia="ja-JP"/>
              </w:rPr>
            </w:pPr>
            <w:ins w:id="178" w:author="RAN4#96 - JOH, Nokia" w:date="2020-07-28T12:40:00Z">
              <w:r w:rsidRPr="00E062F1">
                <w:rPr>
                  <w:rFonts w:cs="Arial"/>
                  <w:szCs w:val="18"/>
                  <w:lang w:eastAsia="zh-CN"/>
                </w:rPr>
                <w:t>60</w:t>
              </w:r>
            </w:ins>
          </w:p>
        </w:tc>
        <w:tc>
          <w:tcPr>
            <w:tcW w:w="669" w:type="dxa"/>
            <w:tcBorders>
              <w:left w:val="single" w:sz="4" w:space="0" w:color="auto"/>
              <w:bottom w:val="single" w:sz="4" w:space="0" w:color="auto"/>
              <w:right w:val="single" w:sz="4" w:space="0" w:color="auto"/>
            </w:tcBorders>
            <w:vAlign w:val="center"/>
          </w:tcPr>
          <w:p w14:paraId="17A703F6" w14:textId="77777777" w:rsidR="00DD4726" w:rsidRPr="00E062F1" w:rsidRDefault="00DD4726" w:rsidP="009D407F">
            <w:pPr>
              <w:pStyle w:val="TAC"/>
              <w:rPr>
                <w:ins w:id="179" w:author="RAN4#96 - JOH, Nokia" w:date="2020-07-28T12:39: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7D4FB46D" w14:textId="57D91E08" w:rsidR="00DD4726" w:rsidRPr="00E062F1" w:rsidRDefault="00DD4726" w:rsidP="009D407F">
            <w:pPr>
              <w:pStyle w:val="TAC"/>
              <w:rPr>
                <w:ins w:id="180" w:author="RAN4#96 - JOH, Nokia" w:date="2020-07-28T12:39:00Z"/>
                <w:rFonts w:cs="Arial"/>
                <w:szCs w:val="18"/>
                <w:lang w:eastAsia="ja-JP"/>
              </w:rPr>
            </w:pPr>
            <w:ins w:id="181" w:author="RAN4#96 - JOH, Nokia" w:date="2020-07-28T12:40: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75C9C569" w14:textId="3F61F8ED" w:rsidR="00DD4726" w:rsidRPr="00E062F1" w:rsidRDefault="00DD4726" w:rsidP="009D407F">
            <w:pPr>
              <w:pStyle w:val="TAC"/>
              <w:rPr>
                <w:ins w:id="182" w:author="RAN4#96 - JOH, Nokia" w:date="2020-07-28T12:39:00Z"/>
                <w:rFonts w:cs="Arial"/>
                <w:szCs w:val="18"/>
                <w:lang w:eastAsia="ja-JP"/>
              </w:rPr>
            </w:pPr>
            <w:ins w:id="183" w:author="RAN4#96 - JOH, Nokia" w:date="2020-07-28T12:40:00Z">
              <w:r w:rsidRPr="00E062F1">
                <w:rPr>
                  <w:rFonts w:eastAsia="Yu Mincho"/>
                  <w:szCs w:val="18"/>
                </w:rPr>
                <w:t>Yes</w:t>
              </w:r>
            </w:ins>
          </w:p>
        </w:tc>
        <w:tc>
          <w:tcPr>
            <w:tcW w:w="668" w:type="dxa"/>
            <w:gridSpan w:val="2"/>
            <w:tcBorders>
              <w:left w:val="single" w:sz="4" w:space="0" w:color="auto"/>
              <w:bottom w:val="single" w:sz="4" w:space="0" w:color="auto"/>
              <w:right w:val="single" w:sz="4" w:space="0" w:color="auto"/>
            </w:tcBorders>
            <w:vAlign w:val="center"/>
          </w:tcPr>
          <w:p w14:paraId="58A74B3F" w14:textId="2C97805A" w:rsidR="00DD4726" w:rsidRPr="00E062F1" w:rsidRDefault="00DD4726" w:rsidP="009D407F">
            <w:pPr>
              <w:pStyle w:val="TAC"/>
              <w:rPr>
                <w:ins w:id="184" w:author="RAN4#96 - JOH, Nokia" w:date="2020-07-28T12:39:00Z"/>
                <w:rFonts w:cs="Arial"/>
                <w:szCs w:val="18"/>
                <w:lang w:eastAsia="ja-JP"/>
              </w:rPr>
            </w:pPr>
            <w:ins w:id="185" w:author="RAN4#96 - JOH, Nokia" w:date="2020-07-28T12:40: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24FEA4B4" w14:textId="77777777" w:rsidR="00DD4726" w:rsidRPr="00E062F1" w:rsidRDefault="00DD4726" w:rsidP="009D407F">
            <w:pPr>
              <w:pStyle w:val="TAC"/>
              <w:rPr>
                <w:ins w:id="186" w:author="RAN4#96 - JOH, Nokia" w:date="2020-07-28T12:39: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580147AF" w14:textId="77777777" w:rsidR="00DD4726" w:rsidRPr="00E062F1" w:rsidRDefault="00DD4726" w:rsidP="009D407F">
            <w:pPr>
              <w:pStyle w:val="TAC"/>
              <w:rPr>
                <w:ins w:id="187" w:author="RAN4#96 - JOH, Nokia" w:date="2020-07-28T12:39: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4427EA8D" w14:textId="4B23D7E2" w:rsidR="00DD4726" w:rsidRPr="00E062F1" w:rsidRDefault="00DD4726" w:rsidP="009D407F">
            <w:pPr>
              <w:pStyle w:val="TAC"/>
              <w:rPr>
                <w:ins w:id="188" w:author="RAN4#96 - JOH, Nokia" w:date="2020-07-28T12:39:00Z"/>
                <w:rFonts w:cs="Arial"/>
                <w:szCs w:val="18"/>
                <w:lang w:eastAsia="ja-JP"/>
              </w:rPr>
            </w:pPr>
            <w:ins w:id="189" w:author="RAN4#96 - JOH, Nokia" w:date="2020-07-28T12:40: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4A5E053B" w14:textId="77777777" w:rsidR="00DD4726" w:rsidRPr="00E062F1" w:rsidRDefault="00DD4726" w:rsidP="009D407F">
            <w:pPr>
              <w:pStyle w:val="TAC"/>
              <w:rPr>
                <w:ins w:id="190" w:author="RAN4#96 - JOH, Nokia" w:date="2020-07-28T12:39: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13FB7264" w14:textId="77777777" w:rsidR="00DD4726" w:rsidRPr="00E062F1" w:rsidRDefault="00DD4726" w:rsidP="009D407F">
            <w:pPr>
              <w:pStyle w:val="TAC"/>
              <w:rPr>
                <w:ins w:id="191" w:author="RAN4#96 - JOH, Nokia" w:date="2020-07-28T12:39: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30602485" w14:textId="77777777" w:rsidR="00DD4726" w:rsidRPr="00E062F1" w:rsidRDefault="00DD4726" w:rsidP="009D407F">
            <w:pPr>
              <w:pStyle w:val="TAC"/>
              <w:rPr>
                <w:ins w:id="192" w:author="RAN4#96 - JOH, Nokia" w:date="2020-07-28T12:39: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7365D303" w14:textId="77777777" w:rsidR="00DD4726" w:rsidRPr="00E062F1" w:rsidRDefault="00DD4726" w:rsidP="009D407F">
            <w:pPr>
              <w:pStyle w:val="TAC"/>
              <w:rPr>
                <w:ins w:id="193" w:author="RAN4#96 - JOH, Nokia" w:date="2020-07-28T12:39: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245D0BFC" w14:textId="77777777" w:rsidR="00DD4726" w:rsidRPr="00E062F1" w:rsidRDefault="00DD4726" w:rsidP="009D407F">
            <w:pPr>
              <w:pStyle w:val="TAC"/>
              <w:rPr>
                <w:ins w:id="194" w:author="RAN4#96 - JOH, Nokia" w:date="2020-07-28T12:39: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20A1799F" w14:textId="77777777" w:rsidR="00DD4726" w:rsidRPr="00E062F1" w:rsidRDefault="00DD4726" w:rsidP="009D407F">
            <w:pPr>
              <w:pStyle w:val="TAC"/>
              <w:rPr>
                <w:ins w:id="195" w:author="RAN4#96 - JOH, Nokia" w:date="2020-07-28T12:39: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6DC38FA4" w14:textId="77777777" w:rsidR="00DD4726" w:rsidRPr="00E062F1" w:rsidRDefault="00DD4726" w:rsidP="009D407F">
            <w:pPr>
              <w:pStyle w:val="TAC"/>
              <w:rPr>
                <w:ins w:id="196" w:author="RAN4#96 - JOH, Nokia" w:date="2020-07-28T12:39:00Z"/>
                <w:rFonts w:cs="Arial"/>
                <w:szCs w:val="18"/>
                <w:lang w:eastAsia="ja-JP"/>
              </w:rPr>
            </w:pPr>
          </w:p>
        </w:tc>
        <w:tc>
          <w:tcPr>
            <w:tcW w:w="671" w:type="dxa"/>
            <w:tcBorders>
              <w:left w:val="single" w:sz="4" w:space="0" w:color="auto"/>
              <w:bottom w:val="single" w:sz="4" w:space="0" w:color="auto"/>
              <w:right w:val="single" w:sz="4" w:space="0" w:color="auto"/>
            </w:tcBorders>
            <w:vAlign w:val="center"/>
          </w:tcPr>
          <w:p w14:paraId="026A8057" w14:textId="77777777" w:rsidR="00DD4726" w:rsidRPr="00E062F1" w:rsidRDefault="00DD4726" w:rsidP="009D407F">
            <w:pPr>
              <w:pStyle w:val="TAC"/>
              <w:rPr>
                <w:ins w:id="197" w:author="RAN4#96 - JOH, Nokia" w:date="2020-07-28T12:39:00Z"/>
                <w:rFonts w:cs="Arial"/>
                <w:szCs w:val="18"/>
                <w:lang w:eastAsia="ja-JP"/>
              </w:rPr>
            </w:pPr>
          </w:p>
        </w:tc>
        <w:tc>
          <w:tcPr>
            <w:tcW w:w="749" w:type="dxa"/>
            <w:vMerge/>
            <w:tcBorders>
              <w:left w:val="single" w:sz="4" w:space="0" w:color="auto"/>
              <w:right w:val="single" w:sz="4" w:space="0" w:color="auto"/>
            </w:tcBorders>
            <w:vAlign w:val="center"/>
          </w:tcPr>
          <w:p w14:paraId="4ACA4386" w14:textId="77777777" w:rsidR="00DD4726" w:rsidRPr="00E062F1" w:rsidRDefault="00DD4726" w:rsidP="009D407F">
            <w:pPr>
              <w:pStyle w:val="TAC"/>
              <w:rPr>
                <w:ins w:id="198" w:author="RAN4#96 - JOH, Nokia" w:date="2020-07-28T12:39:00Z"/>
                <w:lang w:eastAsia="zh-CN"/>
              </w:rPr>
            </w:pPr>
          </w:p>
        </w:tc>
      </w:tr>
      <w:tr w:rsidR="00DD4726" w:rsidRPr="00E062F1" w14:paraId="7F85B2E4" w14:textId="77777777" w:rsidTr="00412052">
        <w:trPr>
          <w:trHeight w:val="125"/>
          <w:jc w:val="center"/>
          <w:ins w:id="199" w:author="RAN4#96 - JOH, Nokia" w:date="2020-07-28T12:39:00Z"/>
        </w:trPr>
        <w:tc>
          <w:tcPr>
            <w:tcW w:w="1034" w:type="dxa"/>
            <w:vMerge/>
            <w:tcBorders>
              <w:left w:val="single" w:sz="4" w:space="0" w:color="auto"/>
              <w:bottom w:val="single" w:sz="4" w:space="0" w:color="auto"/>
              <w:right w:val="single" w:sz="4" w:space="0" w:color="auto"/>
            </w:tcBorders>
            <w:vAlign w:val="center"/>
          </w:tcPr>
          <w:p w14:paraId="6509ACF6" w14:textId="77777777" w:rsidR="00DD4726" w:rsidRPr="00E062F1" w:rsidRDefault="00DD4726" w:rsidP="009D407F">
            <w:pPr>
              <w:pStyle w:val="TAC"/>
              <w:rPr>
                <w:ins w:id="200" w:author="RAN4#96 - JOH, Nokia" w:date="2020-07-28T12:39:00Z"/>
              </w:rPr>
            </w:pPr>
          </w:p>
        </w:tc>
        <w:tc>
          <w:tcPr>
            <w:tcW w:w="1034" w:type="dxa"/>
            <w:vMerge/>
            <w:tcBorders>
              <w:left w:val="single" w:sz="4" w:space="0" w:color="auto"/>
              <w:bottom w:val="single" w:sz="4" w:space="0" w:color="auto"/>
              <w:right w:val="single" w:sz="4" w:space="0" w:color="auto"/>
            </w:tcBorders>
            <w:vAlign w:val="center"/>
          </w:tcPr>
          <w:p w14:paraId="3F3D3EBF" w14:textId="77777777" w:rsidR="00DD4726" w:rsidRPr="00E062F1" w:rsidRDefault="00DD4726" w:rsidP="009D407F">
            <w:pPr>
              <w:pStyle w:val="TAC"/>
              <w:rPr>
                <w:ins w:id="201" w:author="RAN4#96 - JOH, Nokia" w:date="2020-07-28T12:39:00Z"/>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B9CF603" w14:textId="77777777" w:rsidR="00DD4726" w:rsidRPr="00E062F1" w:rsidRDefault="00DD4726" w:rsidP="009D407F">
            <w:pPr>
              <w:pStyle w:val="TAC"/>
              <w:rPr>
                <w:ins w:id="202" w:author="RAN4#96 - JOH, Nokia" w:date="2020-07-28T12:39:00Z"/>
                <w:rFonts w:cs="Arial"/>
                <w:szCs w:val="18"/>
                <w:lang w:eastAsia="zh-CN"/>
              </w:rPr>
            </w:pPr>
            <w:ins w:id="203" w:author="RAN4#96 - JOH, Nokia" w:date="2020-07-28T12:39:00Z">
              <w:r w:rsidRPr="00E062F1">
                <w:rPr>
                  <w:rFonts w:cs="Arial"/>
                  <w:szCs w:val="18"/>
                  <w:lang w:eastAsia="zh-CN"/>
                </w:rPr>
                <w:t>n260</w:t>
              </w:r>
            </w:ins>
          </w:p>
        </w:tc>
        <w:tc>
          <w:tcPr>
            <w:tcW w:w="10701" w:type="dxa"/>
            <w:gridSpan w:val="19"/>
            <w:tcBorders>
              <w:top w:val="single" w:sz="4" w:space="0" w:color="auto"/>
              <w:left w:val="single" w:sz="4" w:space="0" w:color="auto"/>
              <w:bottom w:val="single" w:sz="4" w:space="0" w:color="auto"/>
              <w:right w:val="single" w:sz="4" w:space="0" w:color="auto"/>
            </w:tcBorders>
          </w:tcPr>
          <w:p w14:paraId="0590FA91" w14:textId="4CFE4D1B" w:rsidR="00DD4726" w:rsidRPr="00E062F1" w:rsidRDefault="00DD4726" w:rsidP="009D407F">
            <w:pPr>
              <w:pStyle w:val="TAC"/>
              <w:rPr>
                <w:ins w:id="204" w:author="RAN4#96 - JOH, Nokia" w:date="2020-07-28T12:39:00Z"/>
                <w:rFonts w:cs="Arial"/>
                <w:szCs w:val="18"/>
                <w:lang w:eastAsia="ja-JP"/>
              </w:rPr>
            </w:pPr>
            <w:ins w:id="205" w:author="RAN4#96 - JOH, Nokia" w:date="2020-07-28T12:39:00Z">
              <w:r w:rsidRPr="00E062F1">
                <w:rPr>
                  <w:rFonts w:cs="Arial"/>
                  <w:szCs w:val="18"/>
                  <w:lang w:eastAsia="ja-JP"/>
                </w:rPr>
                <w:t>CA_n260</w:t>
              </w:r>
            </w:ins>
            <w:ins w:id="206" w:author="RAN4#96 - JOH, Nokia" w:date="2020-07-28T12:42:00Z">
              <w:r>
                <w:rPr>
                  <w:rFonts w:cs="Arial"/>
                  <w:szCs w:val="18"/>
                  <w:lang w:eastAsia="ja-JP"/>
                </w:rPr>
                <w:t>H</w:t>
              </w:r>
            </w:ins>
          </w:p>
        </w:tc>
        <w:tc>
          <w:tcPr>
            <w:tcW w:w="749" w:type="dxa"/>
            <w:vMerge/>
            <w:tcBorders>
              <w:left w:val="single" w:sz="4" w:space="0" w:color="auto"/>
              <w:bottom w:val="single" w:sz="4" w:space="0" w:color="auto"/>
              <w:right w:val="single" w:sz="4" w:space="0" w:color="auto"/>
            </w:tcBorders>
            <w:vAlign w:val="center"/>
          </w:tcPr>
          <w:p w14:paraId="25E93AE9" w14:textId="77777777" w:rsidR="00DD4726" w:rsidRPr="00E062F1" w:rsidRDefault="00DD4726" w:rsidP="009D407F">
            <w:pPr>
              <w:pStyle w:val="TAC"/>
              <w:rPr>
                <w:ins w:id="207" w:author="RAN4#96 - JOH, Nokia" w:date="2020-07-28T12:39:00Z"/>
                <w:lang w:eastAsia="zh-CN"/>
              </w:rPr>
            </w:pPr>
          </w:p>
        </w:tc>
      </w:tr>
      <w:tr w:rsidR="0078146B" w:rsidRPr="00E062F1" w14:paraId="3D704B59" w14:textId="77777777" w:rsidTr="008244F8">
        <w:trPr>
          <w:trHeight w:val="125"/>
          <w:jc w:val="center"/>
          <w:ins w:id="208" w:author="RAN4#96 - JOH, Nokia" w:date="2020-07-28T12:39:00Z"/>
        </w:trPr>
        <w:tc>
          <w:tcPr>
            <w:tcW w:w="1034" w:type="dxa"/>
            <w:vMerge w:val="restart"/>
            <w:tcBorders>
              <w:left w:val="single" w:sz="4" w:space="0" w:color="auto"/>
              <w:right w:val="single" w:sz="4" w:space="0" w:color="auto"/>
            </w:tcBorders>
            <w:vAlign w:val="center"/>
          </w:tcPr>
          <w:p w14:paraId="5CF95B94" w14:textId="2E4A6C8F" w:rsidR="0078146B" w:rsidRPr="00E062F1" w:rsidRDefault="0078146B" w:rsidP="009D407F">
            <w:pPr>
              <w:pStyle w:val="TAC"/>
              <w:rPr>
                <w:ins w:id="209" w:author="RAN4#96 - JOH, Nokia" w:date="2020-07-28T12:39:00Z"/>
              </w:rPr>
            </w:pPr>
            <w:ins w:id="210" w:author="RAN4#96 - JOH, Nokia" w:date="2020-07-28T12:39:00Z">
              <w:r w:rsidRPr="00E062F1">
                <w:rPr>
                  <w:rFonts w:cs="Arial"/>
                  <w:szCs w:val="18"/>
                  <w:lang w:eastAsia="ja-JP"/>
                </w:rPr>
                <w:t>CA_n66A-n260</w:t>
              </w:r>
            </w:ins>
            <w:ins w:id="211" w:author="RAN4#96 - JOH, Nokia" w:date="2020-07-28T12:42:00Z">
              <w:r>
                <w:rPr>
                  <w:rFonts w:cs="Arial"/>
                  <w:szCs w:val="18"/>
                  <w:lang w:eastAsia="ja-JP"/>
                </w:rPr>
                <w:t>I</w:t>
              </w:r>
            </w:ins>
          </w:p>
        </w:tc>
        <w:tc>
          <w:tcPr>
            <w:tcW w:w="1034" w:type="dxa"/>
            <w:vMerge w:val="restart"/>
            <w:tcBorders>
              <w:left w:val="single" w:sz="4" w:space="0" w:color="auto"/>
              <w:right w:val="single" w:sz="4" w:space="0" w:color="auto"/>
            </w:tcBorders>
            <w:vAlign w:val="center"/>
          </w:tcPr>
          <w:p w14:paraId="653B1B8C" w14:textId="77777777" w:rsidR="0078146B" w:rsidRPr="00E062F1" w:rsidRDefault="0078146B" w:rsidP="009D407F">
            <w:pPr>
              <w:pStyle w:val="TAC"/>
              <w:rPr>
                <w:ins w:id="212" w:author="RAN4#96 - JOH, Nokia" w:date="2020-07-28T12:39:00Z"/>
                <w:lang w:eastAsia="zh-CN"/>
              </w:rPr>
            </w:pPr>
            <w:ins w:id="213" w:author="RAN4#96 - JOH, Nokia" w:date="2020-07-28T12:39:00Z">
              <w:r w:rsidRPr="00E062F1">
                <w:rPr>
                  <w:rFonts w:cs="Arial"/>
                  <w:szCs w:val="18"/>
                  <w:lang w:eastAsia="ja-JP"/>
                </w:rPr>
                <w:t>CA_n66A-n260A</w:t>
              </w:r>
            </w:ins>
          </w:p>
        </w:tc>
        <w:tc>
          <w:tcPr>
            <w:tcW w:w="746" w:type="dxa"/>
            <w:vMerge w:val="restart"/>
            <w:tcBorders>
              <w:top w:val="single" w:sz="4" w:space="0" w:color="auto"/>
              <w:left w:val="single" w:sz="4" w:space="0" w:color="auto"/>
              <w:right w:val="single" w:sz="4" w:space="0" w:color="auto"/>
            </w:tcBorders>
            <w:vAlign w:val="center"/>
          </w:tcPr>
          <w:p w14:paraId="279CC172" w14:textId="77777777" w:rsidR="0078146B" w:rsidRPr="00E062F1" w:rsidRDefault="0078146B" w:rsidP="009D407F">
            <w:pPr>
              <w:pStyle w:val="TAC"/>
              <w:rPr>
                <w:ins w:id="214" w:author="RAN4#96 - JOH, Nokia" w:date="2020-07-28T12:39:00Z"/>
                <w:rFonts w:cs="Arial"/>
                <w:szCs w:val="18"/>
                <w:lang w:eastAsia="zh-CN"/>
              </w:rPr>
            </w:pPr>
            <w:ins w:id="215" w:author="RAN4#96 - JOH, Nokia" w:date="2020-07-28T12:39:00Z">
              <w:r w:rsidRPr="00E062F1">
                <w:rPr>
                  <w:rFonts w:cs="Arial"/>
                  <w:szCs w:val="18"/>
                  <w:lang w:eastAsia="zh-CN"/>
                </w:rPr>
                <w:t>n66</w:t>
              </w:r>
            </w:ins>
          </w:p>
        </w:tc>
        <w:tc>
          <w:tcPr>
            <w:tcW w:w="668" w:type="dxa"/>
            <w:tcBorders>
              <w:top w:val="single" w:sz="4" w:space="0" w:color="auto"/>
              <w:left w:val="single" w:sz="4" w:space="0" w:color="auto"/>
              <w:right w:val="single" w:sz="4" w:space="0" w:color="auto"/>
            </w:tcBorders>
            <w:vAlign w:val="center"/>
          </w:tcPr>
          <w:p w14:paraId="43B6085B" w14:textId="72F74EBC" w:rsidR="0078146B" w:rsidRPr="00E062F1" w:rsidRDefault="0078146B" w:rsidP="00DD4726">
            <w:pPr>
              <w:pStyle w:val="TAC"/>
              <w:rPr>
                <w:ins w:id="216" w:author="RAN4#96 - JOH, Nokia" w:date="2020-07-28T12:39:00Z"/>
                <w:rFonts w:cs="Arial"/>
                <w:szCs w:val="18"/>
                <w:lang w:eastAsia="ja-JP"/>
              </w:rPr>
            </w:pPr>
            <w:ins w:id="217" w:author="RAN4#96 - JOH, Nokia" w:date="2020-07-28T12:40:00Z">
              <w:r w:rsidRPr="00E062F1">
                <w:rPr>
                  <w:rFonts w:cs="Arial"/>
                  <w:szCs w:val="18"/>
                  <w:lang w:eastAsia="zh-CN"/>
                </w:rPr>
                <w:t>15</w:t>
              </w:r>
            </w:ins>
          </w:p>
        </w:tc>
        <w:tc>
          <w:tcPr>
            <w:tcW w:w="669" w:type="dxa"/>
            <w:tcBorders>
              <w:top w:val="single" w:sz="4" w:space="0" w:color="auto"/>
              <w:left w:val="single" w:sz="4" w:space="0" w:color="auto"/>
              <w:right w:val="single" w:sz="4" w:space="0" w:color="auto"/>
            </w:tcBorders>
            <w:vAlign w:val="center"/>
          </w:tcPr>
          <w:p w14:paraId="396B7203" w14:textId="14947A4C" w:rsidR="0078146B" w:rsidRPr="00E062F1" w:rsidRDefault="0078146B" w:rsidP="00DD4726">
            <w:pPr>
              <w:pStyle w:val="TAC"/>
              <w:rPr>
                <w:ins w:id="218" w:author="RAN4#96 - JOH, Nokia" w:date="2020-07-28T12:39:00Z"/>
                <w:rFonts w:cs="Arial"/>
                <w:szCs w:val="18"/>
                <w:lang w:eastAsia="ja-JP"/>
              </w:rPr>
            </w:pPr>
            <w:ins w:id="219" w:author="RAN4#96 - JOH, Nokia" w:date="2020-07-28T12:40:00Z">
              <w:r w:rsidRPr="00E062F1">
                <w:rPr>
                  <w:rFonts w:eastAsia="Yu Mincho"/>
                  <w:szCs w:val="18"/>
                </w:rPr>
                <w:t>Yes</w:t>
              </w:r>
            </w:ins>
          </w:p>
        </w:tc>
        <w:tc>
          <w:tcPr>
            <w:tcW w:w="668" w:type="dxa"/>
            <w:tcBorders>
              <w:top w:val="single" w:sz="4" w:space="0" w:color="auto"/>
              <w:left w:val="single" w:sz="4" w:space="0" w:color="auto"/>
              <w:right w:val="single" w:sz="4" w:space="0" w:color="auto"/>
            </w:tcBorders>
            <w:vAlign w:val="center"/>
          </w:tcPr>
          <w:p w14:paraId="6A01A698" w14:textId="1F24785F" w:rsidR="0078146B" w:rsidRPr="00E062F1" w:rsidRDefault="0078146B" w:rsidP="00DD4726">
            <w:pPr>
              <w:pStyle w:val="TAC"/>
              <w:rPr>
                <w:ins w:id="220" w:author="RAN4#96 - JOH, Nokia" w:date="2020-07-28T12:39:00Z"/>
                <w:rFonts w:cs="Arial"/>
                <w:szCs w:val="18"/>
                <w:lang w:eastAsia="ja-JP"/>
              </w:rPr>
            </w:pPr>
            <w:ins w:id="221" w:author="RAN4#96 - JOH, Nokia" w:date="2020-07-28T12:40: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5C60F653" w14:textId="552AA848" w:rsidR="0078146B" w:rsidRPr="00E062F1" w:rsidRDefault="0078146B" w:rsidP="00DD4726">
            <w:pPr>
              <w:pStyle w:val="TAC"/>
              <w:rPr>
                <w:ins w:id="222" w:author="RAN4#96 - JOH, Nokia" w:date="2020-07-28T12:39:00Z"/>
                <w:rFonts w:cs="Arial"/>
                <w:szCs w:val="18"/>
                <w:lang w:eastAsia="ja-JP"/>
              </w:rPr>
            </w:pPr>
            <w:ins w:id="223" w:author="RAN4#96 - JOH, Nokia" w:date="2020-07-28T12:40:00Z">
              <w:r w:rsidRPr="00E062F1">
                <w:rPr>
                  <w:rFonts w:eastAsia="Yu Mincho"/>
                  <w:szCs w:val="18"/>
                </w:rPr>
                <w:t>Yes</w:t>
              </w:r>
            </w:ins>
          </w:p>
        </w:tc>
        <w:tc>
          <w:tcPr>
            <w:tcW w:w="668" w:type="dxa"/>
            <w:gridSpan w:val="2"/>
            <w:tcBorders>
              <w:top w:val="single" w:sz="4" w:space="0" w:color="auto"/>
              <w:left w:val="single" w:sz="4" w:space="0" w:color="auto"/>
              <w:right w:val="single" w:sz="4" w:space="0" w:color="auto"/>
            </w:tcBorders>
            <w:vAlign w:val="center"/>
          </w:tcPr>
          <w:p w14:paraId="0ED6B794" w14:textId="6086AED7" w:rsidR="0078146B" w:rsidRPr="00E062F1" w:rsidRDefault="0078146B" w:rsidP="0078146B">
            <w:pPr>
              <w:pStyle w:val="TAC"/>
              <w:rPr>
                <w:ins w:id="224" w:author="RAN4#96 - JOH, Nokia" w:date="2020-07-28T12:39:00Z"/>
                <w:rFonts w:cs="Arial"/>
                <w:szCs w:val="18"/>
                <w:lang w:eastAsia="ja-JP"/>
              </w:rPr>
            </w:pPr>
            <w:ins w:id="225" w:author="RAN4#96 - JOH, Nokia" w:date="2020-07-28T12:40: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5E4D720B" w14:textId="77777777" w:rsidR="0078146B" w:rsidRPr="00E062F1" w:rsidRDefault="0078146B" w:rsidP="0078146B">
            <w:pPr>
              <w:pStyle w:val="TAC"/>
              <w:rPr>
                <w:ins w:id="226" w:author="RAN4#96 - JOH, Nokia" w:date="2020-07-28T12:39: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5C1D028F" w14:textId="77777777" w:rsidR="0078146B" w:rsidRPr="00E062F1" w:rsidRDefault="0078146B" w:rsidP="0078146B">
            <w:pPr>
              <w:pStyle w:val="TAC"/>
              <w:rPr>
                <w:ins w:id="227" w:author="RAN4#96 - JOH, Nokia" w:date="2020-07-28T12:39: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5FF81DBC" w14:textId="29EE6265" w:rsidR="0078146B" w:rsidRPr="00E062F1" w:rsidRDefault="0078146B" w:rsidP="0078146B">
            <w:pPr>
              <w:pStyle w:val="TAC"/>
              <w:rPr>
                <w:ins w:id="228" w:author="RAN4#96 - JOH, Nokia" w:date="2020-07-28T12:39:00Z"/>
                <w:rFonts w:cs="Arial"/>
                <w:szCs w:val="18"/>
                <w:lang w:eastAsia="ja-JP"/>
              </w:rPr>
            </w:pPr>
            <w:ins w:id="229" w:author="RAN4#96 - JOH, Nokia" w:date="2020-07-28T12:40: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4C99A3D1" w14:textId="77777777" w:rsidR="0078146B" w:rsidRPr="00E062F1" w:rsidRDefault="0078146B" w:rsidP="00913170">
            <w:pPr>
              <w:pStyle w:val="TAC"/>
              <w:rPr>
                <w:ins w:id="230" w:author="RAN4#96 - JOH, Nokia" w:date="2020-07-28T12:39: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3D2E5FB1" w14:textId="77777777" w:rsidR="0078146B" w:rsidRPr="00E062F1" w:rsidRDefault="0078146B">
            <w:pPr>
              <w:pStyle w:val="TAC"/>
              <w:rPr>
                <w:ins w:id="231" w:author="RAN4#96 - JOH, Nokia" w:date="2020-07-28T12:39: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3719F02E" w14:textId="77777777" w:rsidR="0078146B" w:rsidRPr="00E062F1" w:rsidRDefault="0078146B">
            <w:pPr>
              <w:pStyle w:val="TAC"/>
              <w:rPr>
                <w:ins w:id="232" w:author="RAN4#96 - JOH, Nokia" w:date="2020-07-28T12:39:00Z"/>
                <w:rFonts w:cs="Arial"/>
                <w:szCs w:val="18"/>
                <w:lang w:eastAsia="ja-JP"/>
              </w:rPr>
            </w:pPr>
          </w:p>
        </w:tc>
        <w:tc>
          <w:tcPr>
            <w:tcW w:w="668" w:type="dxa"/>
            <w:tcBorders>
              <w:top w:val="single" w:sz="4" w:space="0" w:color="auto"/>
              <w:left w:val="single" w:sz="4" w:space="0" w:color="auto"/>
              <w:right w:val="single" w:sz="4" w:space="0" w:color="auto"/>
            </w:tcBorders>
            <w:vAlign w:val="center"/>
          </w:tcPr>
          <w:p w14:paraId="791FD73E" w14:textId="77777777" w:rsidR="0078146B" w:rsidRPr="00E062F1" w:rsidRDefault="0078146B">
            <w:pPr>
              <w:pStyle w:val="TAC"/>
              <w:rPr>
                <w:ins w:id="233" w:author="RAN4#96 - JOH, Nokia" w:date="2020-07-28T12:39: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5591711D" w14:textId="77777777" w:rsidR="0078146B" w:rsidRPr="00E062F1" w:rsidRDefault="0078146B">
            <w:pPr>
              <w:pStyle w:val="TAC"/>
              <w:rPr>
                <w:ins w:id="234" w:author="RAN4#96 - JOH, Nokia" w:date="2020-07-28T12:39:00Z"/>
                <w:rFonts w:cs="Arial"/>
                <w:szCs w:val="18"/>
                <w:lang w:eastAsia="ja-JP"/>
              </w:rPr>
            </w:pPr>
          </w:p>
        </w:tc>
        <w:tc>
          <w:tcPr>
            <w:tcW w:w="668" w:type="dxa"/>
            <w:tcBorders>
              <w:top w:val="single" w:sz="4" w:space="0" w:color="auto"/>
              <w:left w:val="single" w:sz="4" w:space="0" w:color="auto"/>
              <w:right w:val="single" w:sz="4" w:space="0" w:color="auto"/>
            </w:tcBorders>
            <w:vAlign w:val="center"/>
          </w:tcPr>
          <w:p w14:paraId="47AD4EA9" w14:textId="77777777" w:rsidR="0078146B" w:rsidRPr="00E062F1" w:rsidRDefault="0078146B">
            <w:pPr>
              <w:pStyle w:val="TAC"/>
              <w:rPr>
                <w:ins w:id="235" w:author="RAN4#96 - JOH, Nokia" w:date="2020-07-28T12:39: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5EAF7D2A" w14:textId="77777777" w:rsidR="0078146B" w:rsidRPr="00E062F1" w:rsidRDefault="0078146B">
            <w:pPr>
              <w:pStyle w:val="TAC"/>
              <w:rPr>
                <w:ins w:id="236" w:author="RAN4#96 - JOH, Nokia" w:date="2020-07-28T12:39:00Z"/>
                <w:rFonts w:cs="Arial"/>
                <w:szCs w:val="18"/>
                <w:lang w:eastAsia="ja-JP"/>
              </w:rPr>
            </w:pPr>
          </w:p>
        </w:tc>
        <w:tc>
          <w:tcPr>
            <w:tcW w:w="671" w:type="dxa"/>
            <w:tcBorders>
              <w:top w:val="single" w:sz="4" w:space="0" w:color="auto"/>
              <w:left w:val="single" w:sz="4" w:space="0" w:color="auto"/>
              <w:right w:val="single" w:sz="4" w:space="0" w:color="auto"/>
            </w:tcBorders>
            <w:vAlign w:val="center"/>
          </w:tcPr>
          <w:p w14:paraId="0D6190F3" w14:textId="77777777" w:rsidR="0078146B" w:rsidRPr="00E062F1" w:rsidRDefault="0078146B">
            <w:pPr>
              <w:pStyle w:val="TAC"/>
              <w:rPr>
                <w:ins w:id="237" w:author="RAN4#96 - JOH, Nokia" w:date="2020-07-28T12:39:00Z"/>
                <w:rFonts w:cs="Arial"/>
                <w:szCs w:val="18"/>
                <w:lang w:eastAsia="ja-JP"/>
              </w:rPr>
            </w:pPr>
          </w:p>
        </w:tc>
        <w:tc>
          <w:tcPr>
            <w:tcW w:w="749" w:type="dxa"/>
            <w:vMerge w:val="restart"/>
            <w:tcBorders>
              <w:left w:val="single" w:sz="4" w:space="0" w:color="auto"/>
              <w:right w:val="single" w:sz="4" w:space="0" w:color="auto"/>
            </w:tcBorders>
            <w:vAlign w:val="center"/>
          </w:tcPr>
          <w:p w14:paraId="730261D6" w14:textId="77777777" w:rsidR="0078146B" w:rsidRPr="00E062F1" w:rsidRDefault="0078146B">
            <w:pPr>
              <w:pStyle w:val="TAC"/>
              <w:rPr>
                <w:ins w:id="238" w:author="RAN4#96 - JOH, Nokia" w:date="2020-07-28T12:39:00Z"/>
                <w:lang w:eastAsia="zh-CN"/>
              </w:rPr>
            </w:pPr>
            <w:ins w:id="239" w:author="RAN4#96 - JOH, Nokia" w:date="2020-07-28T12:39:00Z">
              <w:r>
                <w:rPr>
                  <w:lang w:eastAsia="zh-CN"/>
                </w:rPr>
                <w:t>0</w:t>
              </w:r>
            </w:ins>
          </w:p>
        </w:tc>
      </w:tr>
      <w:tr w:rsidR="0078146B" w:rsidRPr="00E062F1" w14:paraId="0A97B154" w14:textId="77777777" w:rsidTr="008244F8">
        <w:trPr>
          <w:trHeight w:val="125"/>
          <w:jc w:val="center"/>
          <w:ins w:id="240" w:author="RAN4#96 - JOH, Nokia" w:date="2020-07-28T12:39:00Z"/>
        </w:trPr>
        <w:tc>
          <w:tcPr>
            <w:tcW w:w="1034" w:type="dxa"/>
            <w:vMerge/>
            <w:tcBorders>
              <w:left w:val="single" w:sz="4" w:space="0" w:color="auto"/>
              <w:right w:val="single" w:sz="4" w:space="0" w:color="auto"/>
            </w:tcBorders>
            <w:vAlign w:val="center"/>
          </w:tcPr>
          <w:p w14:paraId="180771DF" w14:textId="77777777" w:rsidR="0078146B" w:rsidRPr="00E062F1" w:rsidRDefault="0078146B" w:rsidP="009D407F">
            <w:pPr>
              <w:pStyle w:val="TAC"/>
              <w:rPr>
                <w:ins w:id="241" w:author="RAN4#96 - JOH, Nokia" w:date="2020-07-28T12:39:00Z"/>
              </w:rPr>
            </w:pPr>
          </w:p>
        </w:tc>
        <w:tc>
          <w:tcPr>
            <w:tcW w:w="1034" w:type="dxa"/>
            <w:vMerge/>
            <w:tcBorders>
              <w:left w:val="single" w:sz="4" w:space="0" w:color="auto"/>
              <w:right w:val="single" w:sz="4" w:space="0" w:color="auto"/>
            </w:tcBorders>
            <w:vAlign w:val="center"/>
          </w:tcPr>
          <w:p w14:paraId="70A837FF" w14:textId="77777777" w:rsidR="0078146B" w:rsidRPr="00E062F1" w:rsidRDefault="0078146B" w:rsidP="009D407F">
            <w:pPr>
              <w:pStyle w:val="TAC"/>
              <w:rPr>
                <w:ins w:id="242" w:author="RAN4#96 - JOH, Nokia" w:date="2020-07-28T12:39:00Z"/>
                <w:lang w:eastAsia="zh-CN"/>
              </w:rPr>
            </w:pPr>
          </w:p>
        </w:tc>
        <w:tc>
          <w:tcPr>
            <w:tcW w:w="746" w:type="dxa"/>
            <w:vMerge/>
            <w:tcBorders>
              <w:left w:val="single" w:sz="4" w:space="0" w:color="auto"/>
              <w:right w:val="single" w:sz="4" w:space="0" w:color="auto"/>
            </w:tcBorders>
            <w:vAlign w:val="center"/>
          </w:tcPr>
          <w:p w14:paraId="0079367D" w14:textId="77777777" w:rsidR="0078146B" w:rsidRPr="00E062F1" w:rsidRDefault="0078146B" w:rsidP="009D407F">
            <w:pPr>
              <w:pStyle w:val="TAC"/>
              <w:rPr>
                <w:ins w:id="243" w:author="RAN4#96 - JOH, Nokia" w:date="2020-07-28T12:39:00Z"/>
                <w:rFonts w:cs="Arial"/>
                <w:szCs w:val="18"/>
                <w:lang w:eastAsia="zh-CN"/>
              </w:rPr>
            </w:pPr>
          </w:p>
        </w:tc>
        <w:tc>
          <w:tcPr>
            <w:tcW w:w="668" w:type="dxa"/>
            <w:tcBorders>
              <w:left w:val="single" w:sz="4" w:space="0" w:color="auto"/>
              <w:right w:val="single" w:sz="4" w:space="0" w:color="auto"/>
            </w:tcBorders>
            <w:vAlign w:val="center"/>
          </w:tcPr>
          <w:p w14:paraId="452C0ED6" w14:textId="394192EF" w:rsidR="0078146B" w:rsidRPr="00E062F1" w:rsidRDefault="0078146B" w:rsidP="00DD4726">
            <w:pPr>
              <w:pStyle w:val="TAC"/>
              <w:rPr>
                <w:ins w:id="244" w:author="RAN4#96 - JOH, Nokia" w:date="2020-07-28T12:39:00Z"/>
                <w:rFonts w:cs="Arial"/>
                <w:szCs w:val="18"/>
                <w:lang w:eastAsia="ja-JP"/>
              </w:rPr>
            </w:pPr>
            <w:ins w:id="245" w:author="RAN4#96 - JOH, Nokia" w:date="2020-07-28T12:40:00Z">
              <w:r w:rsidRPr="00E062F1">
                <w:rPr>
                  <w:rFonts w:cs="Arial"/>
                  <w:szCs w:val="18"/>
                  <w:lang w:eastAsia="zh-CN"/>
                </w:rPr>
                <w:t>30</w:t>
              </w:r>
            </w:ins>
          </w:p>
        </w:tc>
        <w:tc>
          <w:tcPr>
            <w:tcW w:w="669" w:type="dxa"/>
            <w:tcBorders>
              <w:left w:val="single" w:sz="4" w:space="0" w:color="auto"/>
              <w:right w:val="single" w:sz="4" w:space="0" w:color="auto"/>
            </w:tcBorders>
            <w:vAlign w:val="center"/>
          </w:tcPr>
          <w:p w14:paraId="4641EEC6" w14:textId="77777777" w:rsidR="0078146B" w:rsidRPr="00E062F1" w:rsidRDefault="0078146B" w:rsidP="00DD4726">
            <w:pPr>
              <w:pStyle w:val="TAC"/>
              <w:rPr>
                <w:ins w:id="246" w:author="RAN4#96 - JOH, Nokia" w:date="2020-07-28T12:39:00Z"/>
                <w:rFonts w:cs="Arial"/>
                <w:szCs w:val="18"/>
                <w:lang w:eastAsia="ja-JP"/>
              </w:rPr>
            </w:pPr>
          </w:p>
        </w:tc>
        <w:tc>
          <w:tcPr>
            <w:tcW w:w="668" w:type="dxa"/>
            <w:tcBorders>
              <w:left w:val="single" w:sz="4" w:space="0" w:color="auto"/>
              <w:right w:val="single" w:sz="4" w:space="0" w:color="auto"/>
            </w:tcBorders>
            <w:vAlign w:val="center"/>
          </w:tcPr>
          <w:p w14:paraId="6A720EB9" w14:textId="23AEB74A" w:rsidR="0078146B" w:rsidRPr="00E062F1" w:rsidRDefault="0078146B" w:rsidP="00DD4726">
            <w:pPr>
              <w:pStyle w:val="TAC"/>
              <w:rPr>
                <w:ins w:id="247" w:author="RAN4#96 - JOH, Nokia" w:date="2020-07-28T12:39:00Z"/>
                <w:rFonts w:cs="Arial"/>
                <w:szCs w:val="18"/>
                <w:lang w:eastAsia="ja-JP"/>
              </w:rPr>
            </w:pPr>
            <w:ins w:id="248" w:author="RAN4#96 - JOH, Nokia" w:date="2020-07-28T12:40:00Z">
              <w:r w:rsidRPr="00E062F1">
                <w:rPr>
                  <w:rFonts w:eastAsia="Yu Mincho"/>
                  <w:szCs w:val="18"/>
                </w:rPr>
                <w:t>Yes</w:t>
              </w:r>
            </w:ins>
          </w:p>
        </w:tc>
        <w:tc>
          <w:tcPr>
            <w:tcW w:w="669" w:type="dxa"/>
            <w:tcBorders>
              <w:left w:val="single" w:sz="4" w:space="0" w:color="auto"/>
              <w:right w:val="single" w:sz="4" w:space="0" w:color="auto"/>
            </w:tcBorders>
            <w:vAlign w:val="center"/>
          </w:tcPr>
          <w:p w14:paraId="34ABC585" w14:textId="00BA4AE8" w:rsidR="0078146B" w:rsidRPr="00E062F1" w:rsidRDefault="0078146B" w:rsidP="00DD4726">
            <w:pPr>
              <w:pStyle w:val="TAC"/>
              <w:rPr>
                <w:ins w:id="249" w:author="RAN4#96 - JOH, Nokia" w:date="2020-07-28T12:39:00Z"/>
                <w:rFonts w:cs="Arial"/>
                <w:szCs w:val="18"/>
                <w:lang w:eastAsia="ja-JP"/>
              </w:rPr>
            </w:pPr>
            <w:ins w:id="250" w:author="RAN4#96 - JOH, Nokia" w:date="2020-07-28T12:40:00Z">
              <w:r w:rsidRPr="00E062F1">
                <w:rPr>
                  <w:rFonts w:eastAsia="Yu Mincho"/>
                  <w:szCs w:val="18"/>
                </w:rPr>
                <w:t>Yes</w:t>
              </w:r>
            </w:ins>
          </w:p>
        </w:tc>
        <w:tc>
          <w:tcPr>
            <w:tcW w:w="668" w:type="dxa"/>
            <w:gridSpan w:val="2"/>
            <w:tcBorders>
              <w:left w:val="single" w:sz="4" w:space="0" w:color="auto"/>
              <w:right w:val="single" w:sz="4" w:space="0" w:color="auto"/>
            </w:tcBorders>
            <w:vAlign w:val="center"/>
          </w:tcPr>
          <w:p w14:paraId="3CC551E3" w14:textId="05D86287" w:rsidR="0078146B" w:rsidRPr="00E062F1" w:rsidRDefault="0078146B" w:rsidP="0078146B">
            <w:pPr>
              <w:pStyle w:val="TAC"/>
              <w:rPr>
                <w:ins w:id="251" w:author="RAN4#96 - JOH, Nokia" w:date="2020-07-28T12:39:00Z"/>
                <w:rFonts w:cs="Arial"/>
                <w:szCs w:val="18"/>
                <w:lang w:eastAsia="ja-JP"/>
              </w:rPr>
            </w:pPr>
            <w:ins w:id="252" w:author="RAN4#96 - JOH, Nokia" w:date="2020-07-28T12:40:00Z">
              <w:r w:rsidRPr="00E062F1">
                <w:rPr>
                  <w:rFonts w:eastAsia="Yu Mincho"/>
                  <w:szCs w:val="18"/>
                </w:rPr>
                <w:t>Yes</w:t>
              </w:r>
            </w:ins>
          </w:p>
        </w:tc>
        <w:tc>
          <w:tcPr>
            <w:tcW w:w="669" w:type="dxa"/>
            <w:tcBorders>
              <w:left w:val="single" w:sz="4" w:space="0" w:color="auto"/>
              <w:right w:val="single" w:sz="4" w:space="0" w:color="auto"/>
            </w:tcBorders>
            <w:vAlign w:val="center"/>
          </w:tcPr>
          <w:p w14:paraId="78E351BF" w14:textId="77777777" w:rsidR="0078146B" w:rsidRPr="00E062F1" w:rsidRDefault="0078146B" w:rsidP="0078146B">
            <w:pPr>
              <w:pStyle w:val="TAC"/>
              <w:rPr>
                <w:ins w:id="253" w:author="RAN4#96 - JOH, Nokia" w:date="2020-07-28T12:39:00Z"/>
                <w:rFonts w:cs="Arial"/>
                <w:szCs w:val="18"/>
                <w:lang w:eastAsia="ja-JP"/>
              </w:rPr>
            </w:pPr>
          </w:p>
        </w:tc>
        <w:tc>
          <w:tcPr>
            <w:tcW w:w="669" w:type="dxa"/>
            <w:gridSpan w:val="2"/>
            <w:tcBorders>
              <w:left w:val="single" w:sz="4" w:space="0" w:color="auto"/>
              <w:right w:val="single" w:sz="4" w:space="0" w:color="auto"/>
            </w:tcBorders>
            <w:vAlign w:val="center"/>
          </w:tcPr>
          <w:p w14:paraId="43C3F5E3" w14:textId="77777777" w:rsidR="0078146B" w:rsidRPr="00E062F1" w:rsidRDefault="0078146B" w:rsidP="0078146B">
            <w:pPr>
              <w:pStyle w:val="TAC"/>
              <w:rPr>
                <w:ins w:id="254" w:author="RAN4#96 - JOH, Nokia" w:date="2020-07-28T12:39:00Z"/>
                <w:rFonts w:cs="Arial"/>
                <w:szCs w:val="18"/>
                <w:lang w:eastAsia="ja-JP"/>
              </w:rPr>
            </w:pPr>
          </w:p>
        </w:tc>
        <w:tc>
          <w:tcPr>
            <w:tcW w:w="669" w:type="dxa"/>
            <w:tcBorders>
              <w:left w:val="single" w:sz="4" w:space="0" w:color="auto"/>
              <w:right w:val="single" w:sz="4" w:space="0" w:color="auto"/>
            </w:tcBorders>
            <w:vAlign w:val="center"/>
          </w:tcPr>
          <w:p w14:paraId="4FBCD5B6" w14:textId="59488A04" w:rsidR="0078146B" w:rsidRPr="00E062F1" w:rsidRDefault="0078146B" w:rsidP="0078146B">
            <w:pPr>
              <w:pStyle w:val="TAC"/>
              <w:rPr>
                <w:ins w:id="255" w:author="RAN4#96 - JOH, Nokia" w:date="2020-07-28T12:39:00Z"/>
                <w:rFonts w:cs="Arial"/>
                <w:szCs w:val="18"/>
                <w:lang w:eastAsia="ja-JP"/>
              </w:rPr>
            </w:pPr>
            <w:ins w:id="256" w:author="RAN4#96 - JOH, Nokia" w:date="2020-07-28T12:40:00Z">
              <w:r w:rsidRPr="00E062F1">
                <w:rPr>
                  <w:rFonts w:eastAsia="Yu Mincho"/>
                  <w:szCs w:val="18"/>
                </w:rPr>
                <w:t>Yes</w:t>
              </w:r>
            </w:ins>
          </w:p>
        </w:tc>
        <w:tc>
          <w:tcPr>
            <w:tcW w:w="669" w:type="dxa"/>
            <w:tcBorders>
              <w:left w:val="single" w:sz="4" w:space="0" w:color="auto"/>
              <w:right w:val="single" w:sz="4" w:space="0" w:color="auto"/>
            </w:tcBorders>
            <w:vAlign w:val="center"/>
          </w:tcPr>
          <w:p w14:paraId="1A5F9590" w14:textId="77777777" w:rsidR="0078146B" w:rsidRPr="00E062F1" w:rsidRDefault="0078146B" w:rsidP="00913170">
            <w:pPr>
              <w:pStyle w:val="TAC"/>
              <w:rPr>
                <w:ins w:id="257" w:author="RAN4#96 - JOH, Nokia" w:date="2020-07-28T12:39:00Z"/>
                <w:rFonts w:cs="Arial"/>
                <w:szCs w:val="18"/>
                <w:lang w:eastAsia="ja-JP"/>
              </w:rPr>
            </w:pPr>
          </w:p>
        </w:tc>
        <w:tc>
          <w:tcPr>
            <w:tcW w:w="669" w:type="dxa"/>
            <w:tcBorders>
              <w:left w:val="single" w:sz="4" w:space="0" w:color="auto"/>
              <w:right w:val="single" w:sz="4" w:space="0" w:color="auto"/>
            </w:tcBorders>
            <w:vAlign w:val="center"/>
          </w:tcPr>
          <w:p w14:paraId="5FF9851C" w14:textId="77777777" w:rsidR="0078146B" w:rsidRPr="00E062F1" w:rsidRDefault="0078146B">
            <w:pPr>
              <w:pStyle w:val="TAC"/>
              <w:rPr>
                <w:ins w:id="258" w:author="RAN4#96 - JOH, Nokia" w:date="2020-07-28T12:39:00Z"/>
                <w:rFonts w:cs="Arial"/>
                <w:szCs w:val="18"/>
                <w:lang w:eastAsia="ja-JP"/>
              </w:rPr>
            </w:pPr>
          </w:p>
        </w:tc>
        <w:tc>
          <w:tcPr>
            <w:tcW w:w="669" w:type="dxa"/>
            <w:tcBorders>
              <w:left w:val="single" w:sz="4" w:space="0" w:color="auto"/>
              <w:right w:val="single" w:sz="4" w:space="0" w:color="auto"/>
            </w:tcBorders>
            <w:vAlign w:val="center"/>
          </w:tcPr>
          <w:p w14:paraId="02746E2C" w14:textId="77777777" w:rsidR="0078146B" w:rsidRPr="00E062F1" w:rsidRDefault="0078146B">
            <w:pPr>
              <w:pStyle w:val="TAC"/>
              <w:rPr>
                <w:ins w:id="259" w:author="RAN4#96 - JOH, Nokia" w:date="2020-07-28T12:39:00Z"/>
                <w:rFonts w:cs="Arial"/>
                <w:szCs w:val="18"/>
                <w:lang w:eastAsia="ja-JP"/>
              </w:rPr>
            </w:pPr>
          </w:p>
        </w:tc>
        <w:tc>
          <w:tcPr>
            <w:tcW w:w="668" w:type="dxa"/>
            <w:tcBorders>
              <w:left w:val="single" w:sz="4" w:space="0" w:color="auto"/>
              <w:right w:val="single" w:sz="4" w:space="0" w:color="auto"/>
            </w:tcBorders>
            <w:vAlign w:val="center"/>
          </w:tcPr>
          <w:p w14:paraId="47B35025" w14:textId="77777777" w:rsidR="0078146B" w:rsidRPr="00E062F1" w:rsidRDefault="0078146B">
            <w:pPr>
              <w:pStyle w:val="TAC"/>
              <w:rPr>
                <w:ins w:id="260" w:author="RAN4#96 - JOH, Nokia" w:date="2020-07-28T12:39:00Z"/>
                <w:rFonts w:cs="Arial"/>
                <w:szCs w:val="18"/>
                <w:lang w:eastAsia="ja-JP"/>
              </w:rPr>
            </w:pPr>
          </w:p>
        </w:tc>
        <w:tc>
          <w:tcPr>
            <w:tcW w:w="669" w:type="dxa"/>
            <w:tcBorders>
              <w:left w:val="single" w:sz="4" w:space="0" w:color="auto"/>
              <w:right w:val="single" w:sz="4" w:space="0" w:color="auto"/>
            </w:tcBorders>
            <w:vAlign w:val="center"/>
          </w:tcPr>
          <w:p w14:paraId="45168432" w14:textId="77777777" w:rsidR="0078146B" w:rsidRPr="00E062F1" w:rsidRDefault="0078146B">
            <w:pPr>
              <w:pStyle w:val="TAC"/>
              <w:rPr>
                <w:ins w:id="261" w:author="RAN4#96 - JOH, Nokia" w:date="2020-07-28T12:39:00Z"/>
                <w:rFonts w:cs="Arial"/>
                <w:szCs w:val="18"/>
                <w:lang w:eastAsia="ja-JP"/>
              </w:rPr>
            </w:pPr>
          </w:p>
        </w:tc>
        <w:tc>
          <w:tcPr>
            <w:tcW w:w="668" w:type="dxa"/>
            <w:tcBorders>
              <w:left w:val="single" w:sz="4" w:space="0" w:color="auto"/>
              <w:right w:val="single" w:sz="4" w:space="0" w:color="auto"/>
            </w:tcBorders>
            <w:vAlign w:val="center"/>
          </w:tcPr>
          <w:p w14:paraId="0BDA3A19" w14:textId="77777777" w:rsidR="0078146B" w:rsidRPr="00E062F1" w:rsidRDefault="0078146B">
            <w:pPr>
              <w:pStyle w:val="TAC"/>
              <w:rPr>
                <w:ins w:id="262" w:author="RAN4#96 - JOH, Nokia" w:date="2020-07-28T12:39:00Z"/>
                <w:rFonts w:cs="Arial"/>
                <w:szCs w:val="18"/>
                <w:lang w:eastAsia="ja-JP"/>
              </w:rPr>
            </w:pPr>
          </w:p>
        </w:tc>
        <w:tc>
          <w:tcPr>
            <w:tcW w:w="669" w:type="dxa"/>
            <w:gridSpan w:val="2"/>
            <w:tcBorders>
              <w:left w:val="single" w:sz="4" w:space="0" w:color="auto"/>
              <w:right w:val="single" w:sz="4" w:space="0" w:color="auto"/>
            </w:tcBorders>
            <w:vAlign w:val="center"/>
          </w:tcPr>
          <w:p w14:paraId="4DF392F2" w14:textId="77777777" w:rsidR="0078146B" w:rsidRPr="00E062F1" w:rsidRDefault="0078146B">
            <w:pPr>
              <w:pStyle w:val="TAC"/>
              <w:rPr>
                <w:ins w:id="263" w:author="RAN4#96 - JOH, Nokia" w:date="2020-07-28T12:39:00Z"/>
                <w:rFonts w:cs="Arial"/>
                <w:szCs w:val="18"/>
                <w:lang w:eastAsia="ja-JP"/>
              </w:rPr>
            </w:pPr>
          </w:p>
        </w:tc>
        <w:tc>
          <w:tcPr>
            <w:tcW w:w="671" w:type="dxa"/>
            <w:tcBorders>
              <w:left w:val="single" w:sz="4" w:space="0" w:color="auto"/>
              <w:right w:val="single" w:sz="4" w:space="0" w:color="auto"/>
            </w:tcBorders>
            <w:vAlign w:val="center"/>
          </w:tcPr>
          <w:p w14:paraId="14591ACB" w14:textId="77777777" w:rsidR="0078146B" w:rsidRPr="00E062F1" w:rsidRDefault="0078146B">
            <w:pPr>
              <w:pStyle w:val="TAC"/>
              <w:rPr>
                <w:ins w:id="264" w:author="RAN4#96 - JOH, Nokia" w:date="2020-07-28T12:39:00Z"/>
                <w:rFonts w:cs="Arial"/>
                <w:szCs w:val="18"/>
                <w:lang w:eastAsia="ja-JP"/>
              </w:rPr>
            </w:pPr>
          </w:p>
        </w:tc>
        <w:tc>
          <w:tcPr>
            <w:tcW w:w="749" w:type="dxa"/>
            <w:vMerge/>
            <w:tcBorders>
              <w:left w:val="single" w:sz="4" w:space="0" w:color="auto"/>
              <w:right w:val="single" w:sz="4" w:space="0" w:color="auto"/>
            </w:tcBorders>
            <w:vAlign w:val="center"/>
          </w:tcPr>
          <w:p w14:paraId="39659F29" w14:textId="77777777" w:rsidR="0078146B" w:rsidRPr="00E062F1" w:rsidRDefault="0078146B">
            <w:pPr>
              <w:pStyle w:val="TAC"/>
              <w:rPr>
                <w:ins w:id="265" w:author="RAN4#96 - JOH, Nokia" w:date="2020-07-28T12:39:00Z"/>
                <w:lang w:eastAsia="zh-CN"/>
              </w:rPr>
            </w:pPr>
          </w:p>
        </w:tc>
      </w:tr>
      <w:tr w:rsidR="0078146B" w:rsidRPr="00E062F1" w14:paraId="476DAC3D" w14:textId="77777777" w:rsidTr="008244F8">
        <w:trPr>
          <w:trHeight w:val="125"/>
          <w:jc w:val="center"/>
          <w:ins w:id="266" w:author="RAN4#96 - JOH, Nokia" w:date="2020-07-28T12:39:00Z"/>
        </w:trPr>
        <w:tc>
          <w:tcPr>
            <w:tcW w:w="1034" w:type="dxa"/>
            <w:vMerge/>
            <w:tcBorders>
              <w:left w:val="single" w:sz="4" w:space="0" w:color="auto"/>
              <w:right w:val="single" w:sz="4" w:space="0" w:color="auto"/>
            </w:tcBorders>
            <w:vAlign w:val="center"/>
          </w:tcPr>
          <w:p w14:paraId="787A974A" w14:textId="77777777" w:rsidR="0078146B" w:rsidRPr="00E062F1" w:rsidRDefault="0078146B" w:rsidP="009D407F">
            <w:pPr>
              <w:pStyle w:val="TAC"/>
              <w:rPr>
                <w:ins w:id="267" w:author="RAN4#96 - JOH, Nokia" w:date="2020-07-28T12:39:00Z"/>
              </w:rPr>
            </w:pPr>
          </w:p>
        </w:tc>
        <w:tc>
          <w:tcPr>
            <w:tcW w:w="1034" w:type="dxa"/>
            <w:vMerge/>
            <w:tcBorders>
              <w:left w:val="single" w:sz="4" w:space="0" w:color="auto"/>
              <w:right w:val="single" w:sz="4" w:space="0" w:color="auto"/>
            </w:tcBorders>
            <w:vAlign w:val="center"/>
          </w:tcPr>
          <w:p w14:paraId="120ADF6E" w14:textId="77777777" w:rsidR="0078146B" w:rsidRPr="00E062F1" w:rsidRDefault="0078146B" w:rsidP="009D407F">
            <w:pPr>
              <w:pStyle w:val="TAC"/>
              <w:rPr>
                <w:ins w:id="268" w:author="RAN4#96 - JOH, Nokia" w:date="2020-07-28T12:39:00Z"/>
                <w:lang w:eastAsia="zh-CN"/>
              </w:rPr>
            </w:pPr>
          </w:p>
        </w:tc>
        <w:tc>
          <w:tcPr>
            <w:tcW w:w="746" w:type="dxa"/>
            <w:vMerge/>
            <w:tcBorders>
              <w:left w:val="single" w:sz="4" w:space="0" w:color="auto"/>
              <w:bottom w:val="single" w:sz="4" w:space="0" w:color="auto"/>
              <w:right w:val="single" w:sz="4" w:space="0" w:color="auto"/>
            </w:tcBorders>
            <w:vAlign w:val="center"/>
          </w:tcPr>
          <w:p w14:paraId="462A4804" w14:textId="77777777" w:rsidR="0078146B" w:rsidRPr="00E062F1" w:rsidRDefault="0078146B" w:rsidP="009D407F">
            <w:pPr>
              <w:pStyle w:val="TAC"/>
              <w:rPr>
                <w:ins w:id="269" w:author="RAN4#96 - JOH, Nokia" w:date="2020-07-28T12:39:00Z"/>
                <w:rFonts w:cs="Arial"/>
                <w:szCs w:val="18"/>
                <w:lang w:eastAsia="zh-CN"/>
              </w:rPr>
            </w:pPr>
          </w:p>
        </w:tc>
        <w:tc>
          <w:tcPr>
            <w:tcW w:w="668" w:type="dxa"/>
            <w:tcBorders>
              <w:left w:val="single" w:sz="4" w:space="0" w:color="auto"/>
              <w:bottom w:val="single" w:sz="4" w:space="0" w:color="auto"/>
              <w:right w:val="single" w:sz="4" w:space="0" w:color="auto"/>
            </w:tcBorders>
            <w:vAlign w:val="center"/>
          </w:tcPr>
          <w:p w14:paraId="5F199F1D" w14:textId="4EE3B0E6" w:rsidR="0078146B" w:rsidRPr="00E062F1" w:rsidRDefault="0078146B" w:rsidP="00DD4726">
            <w:pPr>
              <w:pStyle w:val="TAC"/>
              <w:rPr>
                <w:ins w:id="270" w:author="RAN4#96 - JOH, Nokia" w:date="2020-07-28T12:39:00Z"/>
                <w:rFonts w:cs="Arial"/>
                <w:szCs w:val="18"/>
                <w:lang w:eastAsia="ja-JP"/>
              </w:rPr>
            </w:pPr>
            <w:ins w:id="271" w:author="RAN4#96 - JOH, Nokia" w:date="2020-07-28T12:40:00Z">
              <w:r w:rsidRPr="00E062F1">
                <w:rPr>
                  <w:rFonts w:cs="Arial"/>
                  <w:szCs w:val="18"/>
                  <w:lang w:eastAsia="zh-CN"/>
                </w:rPr>
                <w:t>60</w:t>
              </w:r>
            </w:ins>
          </w:p>
        </w:tc>
        <w:tc>
          <w:tcPr>
            <w:tcW w:w="669" w:type="dxa"/>
            <w:tcBorders>
              <w:left w:val="single" w:sz="4" w:space="0" w:color="auto"/>
              <w:bottom w:val="single" w:sz="4" w:space="0" w:color="auto"/>
              <w:right w:val="single" w:sz="4" w:space="0" w:color="auto"/>
            </w:tcBorders>
            <w:vAlign w:val="center"/>
          </w:tcPr>
          <w:p w14:paraId="74F9F752" w14:textId="77777777" w:rsidR="0078146B" w:rsidRPr="00E062F1" w:rsidRDefault="0078146B" w:rsidP="00DD4726">
            <w:pPr>
              <w:pStyle w:val="TAC"/>
              <w:rPr>
                <w:ins w:id="272" w:author="RAN4#96 - JOH, Nokia" w:date="2020-07-28T12:39: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3491F22F" w14:textId="1006424C" w:rsidR="0078146B" w:rsidRPr="00E062F1" w:rsidRDefault="0078146B" w:rsidP="00DD4726">
            <w:pPr>
              <w:pStyle w:val="TAC"/>
              <w:rPr>
                <w:ins w:id="273" w:author="RAN4#96 - JOH, Nokia" w:date="2020-07-28T12:39:00Z"/>
                <w:rFonts w:cs="Arial"/>
                <w:szCs w:val="18"/>
                <w:lang w:eastAsia="ja-JP"/>
              </w:rPr>
            </w:pPr>
            <w:ins w:id="274" w:author="RAN4#96 - JOH, Nokia" w:date="2020-07-28T12:40: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5E04D668" w14:textId="5B2A0FCF" w:rsidR="0078146B" w:rsidRPr="00E062F1" w:rsidRDefault="0078146B" w:rsidP="00DD4726">
            <w:pPr>
              <w:pStyle w:val="TAC"/>
              <w:rPr>
                <w:ins w:id="275" w:author="RAN4#96 - JOH, Nokia" w:date="2020-07-28T12:39:00Z"/>
                <w:rFonts w:cs="Arial"/>
                <w:szCs w:val="18"/>
                <w:lang w:eastAsia="ja-JP"/>
              </w:rPr>
            </w:pPr>
            <w:ins w:id="276" w:author="RAN4#96 - JOH, Nokia" w:date="2020-07-28T12:40:00Z">
              <w:r w:rsidRPr="00E062F1">
                <w:rPr>
                  <w:rFonts w:eastAsia="Yu Mincho"/>
                  <w:szCs w:val="18"/>
                </w:rPr>
                <w:t>Yes</w:t>
              </w:r>
            </w:ins>
          </w:p>
        </w:tc>
        <w:tc>
          <w:tcPr>
            <w:tcW w:w="668" w:type="dxa"/>
            <w:gridSpan w:val="2"/>
            <w:tcBorders>
              <w:left w:val="single" w:sz="4" w:space="0" w:color="auto"/>
              <w:bottom w:val="single" w:sz="4" w:space="0" w:color="auto"/>
              <w:right w:val="single" w:sz="4" w:space="0" w:color="auto"/>
            </w:tcBorders>
            <w:vAlign w:val="center"/>
          </w:tcPr>
          <w:p w14:paraId="7AA22BBE" w14:textId="77AD6CDC" w:rsidR="0078146B" w:rsidRPr="00E062F1" w:rsidRDefault="0078146B" w:rsidP="0078146B">
            <w:pPr>
              <w:pStyle w:val="TAC"/>
              <w:rPr>
                <w:ins w:id="277" w:author="RAN4#96 - JOH, Nokia" w:date="2020-07-28T12:39:00Z"/>
                <w:rFonts w:cs="Arial"/>
                <w:szCs w:val="18"/>
                <w:lang w:eastAsia="ja-JP"/>
              </w:rPr>
            </w:pPr>
            <w:ins w:id="278" w:author="RAN4#96 - JOH, Nokia" w:date="2020-07-28T12:40: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3A7521AB" w14:textId="77777777" w:rsidR="0078146B" w:rsidRPr="00E062F1" w:rsidRDefault="0078146B" w:rsidP="0078146B">
            <w:pPr>
              <w:pStyle w:val="TAC"/>
              <w:rPr>
                <w:ins w:id="279" w:author="RAN4#96 - JOH, Nokia" w:date="2020-07-28T12:39: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3A996A86" w14:textId="77777777" w:rsidR="0078146B" w:rsidRPr="00E062F1" w:rsidRDefault="0078146B" w:rsidP="0078146B">
            <w:pPr>
              <w:pStyle w:val="TAC"/>
              <w:rPr>
                <w:ins w:id="280" w:author="RAN4#96 - JOH, Nokia" w:date="2020-07-28T12:39: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2A986282" w14:textId="53362D01" w:rsidR="0078146B" w:rsidRPr="00E062F1" w:rsidRDefault="0078146B" w:rsidP="0078146B">
            <w:pPr>
              <w:pStyle w:val="TAC"/>
              <w:rPr>
                <w:ins w:id="281" w:author="RAN4#96 - JOH, Nokia" w:date="2020-07-28T12:39:00Z"/>
                <w:rFonts w:cs="Arial"/>
                <w:szCs w:val="18"/>
                <w:lang w:eastAsia="ja-JP"/>
              </w:rPr>
            </w:pPr>
            <w:ins w:id="282" w:author="RAN4#96 - JOH, Nokia" w:date="2020-07-28T12:40: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3307E82C" w14:textId="77777777" w:rsidR="0078146B" w:rsidRPr="00E062F1" w:rsidRDefault="0078146B" w:rsidP="00913170">
            <w:pPr>
              <w:pStyle w:val="TAC"/>
              <w:rPr>
                <w:ins w:id="283" w:author="RAN4#96 - JOH, Nokia" w:date="2020-07-28T12:39: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5162BCBF" w14:textId="77777777" w:rsidR="0078146B" w:rsidRPr="00E062F1" w:rsidRDefault="0078146B">
            <w:pPr>
              <w:pStyle w:val="TAC"/>
              <w:rPr>
                <w:ins w:id="284" w:author="RAN4#96 - JOH, Nokia" w:date="2020-07-28T12:39: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53EFC048" w14:textId="77777777" w:rsidR="0078146B" w:rsidRPr="00E062F1" w:rsidRDefault="0078146B">
            <w:pPr>
              <w:pStyle w:val="TAC"/>
              <w:rPr>
                <w:ins w:id="285" w:author="RAN4#96 - JOH, Nokia" w:date="2020-07-28T12:39: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2FB05C47" w14:textId="77777777" w:rsidR="0078146B" w:rsidRPr="00E062F1" w:rsidRDefault="0078146B">
            <w:pPr>
              <w:pStyle w:val="TAC"/>
              <w:rPr>
                <w:ins w:id="286" w:author="RAN4#96 - JOH, Nokia" w:date="2020-07-28T12:39: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1BD0ECA2" w14:textId="77777777" w:rsidR="0078146B" w:rsidRPr="00E062F1" w:rsidRDefault="0078146B">
            <w:pPr>
              <w:pStyle w:val="TAC"/>
              <w:rPr>
                <w:ins w:id="287" w:author="RAN4#96 - JOH, Nokia" w:date="2020-07-28T12:39: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3912B85A" w14:textId="77777777" w:rsidR="0078146B" w:rsidRPr="00E062F1" w:rsidRDefault="0078146B">
            <w:pPr>
              <w:pStyle w:val="TAC"/>
              <w:rPr>
                <w:ins w:id="288" w:author="RAN4#96 - JOH, Nokia" w:date="2020-07-28T12:39: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1E3722B3" w14:textId="77777777" w:rsidR="0078146B" w:rsidRPr="00E062F1" w:rsidRDefault="0078146B">
            <w:pPr>
              <w:pStyle w:val="TAC"/>
              <w:rPr>
                <w:ins w:id="289" w:author="RAN4#96 - JOH, Nokia" w:date="2020-07-28T12:39:00Z"/>
                <w:rFonts w:cs="Arial"/>
                <w:szCs w:val="18"/>
                <w:lang w:eastAsia="ja-JP"/>
              </w:rPr>
            </w:pPr>
          </w:p>
        </w:tc>
        <w:tc>
          <w:tcPr>
            <w:tcW w:w="671" w:type="dxa"/>
            <w:tcBorders>
              <w:left w:val="single" w:sz="4" w:space="0" w:color="auto"/>
              <w:bottom w:val="single" w:sz="4" w:space="0" w:color="auto"/>
              <w:right w:val="single" w:sz="4" w:space="0" w:color="auto"/>
            </w:tcBorders>
            <w:vAlign w:val="center"/>
          </w:tcPr>
          <w:p w14:paraId="443AE3E0" w14:textId="77777777" w:rsidR="0078146B" w:rsidRPr="00E062F1" w:rsidRDefault="0078146B">
            <w:pPr>
              <w:pStyle w:val="TAC"/>
              <w:rPr>
                <w:ins w:id="290" w:author="RAN4#96 - JOH, Nokia" w:date="2020-07-28T12:39:00Z"/>
                <w:rFonts w:cs="Arial"/>
                <w:szCs w:val="18"/>
                <w:lang w:eastAsia="ja-JP"/>
              </w:rPr>
            </w:pPr>
          </w:p>
        </w:tc>
        <w:tc>
          <w:tcPr>
            <w:tcW w:w="749" w:type="dxa"/>
            <w:vMerge/>
            <w:tcBorders>
              <w:left w:val="single" w:sz="4" w:space="0" w:color="auto"/>
              <w:right w:val="single" w:sz="4" w:space="0" w:color="auto"/>
            </w:tcBorders>
            <w:vAlign w:val="center"/>
          </w:tcPr>
          <w:p w14:paraId="2244E0B8" w14:textId="77777777" w:rsidR="0078146B" w:rsidRPr="00E062F1" w:rsidRDefault="0078146B">
            <w:pPr>
              <w:pStyle w:val="TAC"/>
              <w:rPr>
                <w:ins w:id="291" w:author="RAN4#96 - JOH, Nokia" w:date="2020-07-28T12:39:00Z"/>
                <w:lang w:eastAsia="zh-CN"/>
              </w:rPr>
            </w:pPr>
          </w:p>
        </w:tc>
      </w:tr>
      <w:tr w:rsidR="0078146B" w:rsidRPr="00E062F1" w14:paraId="6771A21A" w14:textId="77777777" w:rsidTr="009C6A4D">
        <w:trPr>
          <w:trHeight w:val="125"/>
          <w:jc w:val="center"/>
          <w:ins w:id="292" w:author="RAN4#96 - JOH, Nokia" w:date="2020-07-28T12:39:00Z"/>
        </w:trPr>
        <w:tc>
          <w:tcPr>
            <w:tcW w:w="1034" w:type="dxa"/>
            <w:vMerge/>
            <w:tcBorders>
              <w:left w:val="single" w:sz="4" w:space="0" w:color="auto"/>
              <w:bottom w:val="single" w:sz="4" w:space="0" w:color="auto"/>
              <w:right w:val="single" w:sz="4" w:space="0" w:color="auto"/>
            </w:tcBorders>
            <w:vAlign w:val="center"/>
          </w:tcPr>
          <w:p w14:paraId="55757F3E" w14:textId="77777777" w:rsidR="0078146B" w:rsidRPr="00E062F1" w:rsidRDefault="0078146B" w:rsidP="009D407F">
            <w:pPr>
              <w:pStyle w:val="TAC"/>
              <w:rPr>
                <w:ins w:id="293" w:author="RAN4#96 - JOH, Nokia" w:date="2020-07-28T12:39:00Z"/>
              </w:rPr>
            </w:pPr>
          </w:p>
        </w:tc>
        <w:tc>
          <w:tcPr>
            <w:tcW w:w="1034" w:type="dxa"/>
            <w:vMerge/>
            <w:tcBorders>
              <w:left w:val="single" w:sz="4" w:space="0" w:color="auto"/>
              <w:bottom w:val="single" w:sz="4" w:space="0" w:color="auto"/>
              <w:right w:val="single" w:sz="4" w:space="0" w:color="auto"/>
            </w:tcBorders>
            <w:vAlign w:val="center"/>
          </w:tcPr>
          <w:p w14:paraId="179F5A9F" w14:textId="77777777" w:rsidR="0078146B" w:rsidRPr="00E062F1" w:rsidRDefault="0078146B" w:rsidP="009D407F">
            <w:pPr>
              <w:pStyle w:val="TAC"/>
              <w:rPr>
                <w:ins w:id="294" w:author="RAN4#96 - JOH, Nokia" w:date="2020-07-28T12:39:00Z"/>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7644B38" w14:textId="77777777" w:rsidR="0078146B" w:rsidRPr="00E062F1" w:rsidRDefault="0078146B" w:rsidP="009D407F">
            <w:pPr>
              <w:pStyle w:val="TAC"/>
              <w:rPr>
                <w:ins w:id="295" w:author="RAN4#96 - JOH, Nokia" w:date="2020-07-28T12:39:00Z"/>
                <w:rFonts w:cs="Arial"/>
                <w:szCs w:val="18"/>
                <w:lang w:eastAsia="zh-CN"/>
              </w:rPr>
            </w:pPr>
            <w:ins w:id="296" w:author="RAN4#96 - JOH, Nokia" w:date="2020-07-28T12:39:00Z">
              <w:r w:rsidRPr="00E062F1">
                <w:rPr>
                  <w:rFonts w:cs="Arial"/>
                  <w:szCs w:val="18"/>
                  <w:lang w:eastAsia="zh-CN"/>
                </w:rPr>
                <w:t>n260</w:t>
              </w:r>
            </w:ins>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3316E0C6" w14:textId="3142F171" w:rsidR="0078146B" w:rsidRPr="00E062F1" w:rsidRDefault="0078146B" w:rsidP="0078146B">
            <w:pPr>
              <w:pStyle w:val="TAC"/>
              <w:rPr>
                <w:ins w:id="297" w:author="RAN4#96 - JOH, Nokia" w:date="2020-07-28T12:39:00Z"/>
                <w:rFonts w:cs="Arial"/>
                <w:szCs w:val="18"/>
                <w:lang w:eastAsia="ja-JP"/>
              </w:rPr>
            </w:pPr>
            <w:ins w:id="298" w:author="RAN4#96 - JOH, Nokia" w:date="2020-07-28T12:39:00Z">
              <w:r w:rsidRPr="00E062F1">
                <w:rPr>
                  <w:rFonts w:cs="Arial"/>
                  <w:szCs w:val="18"/>
                  <w:lang w:eastAsia="ja-JP"/>
                </w:rPr>
                <w:t>CA_n260</w:t>
              </w:r>
            </w:ins>
            <w:ins w:id="299" w:author="RAN4#96 - JOH, Nokia" w:date="2020-07-28T12:42:00Z">
              <w:r>
                <w:rPr>
                  <w:rFonts w:cs="Arial"/>
                  <w:szCs w:val="18"/>
                  <w:lang w:eastAsia="ja-JP"/>
                </w:rPr>
                <w:t>I</w:t>
              </w:r>
            </w:ins>
          </w:p>
        </w:tc>
        <w:tc>
          <w:tcPr>
            <w:tcW w:w="749" w:type="dxa"/>
            <w:vMerge/>
            <w:tcBorders>
              <w:left w:val="single" w:sz="4" w:space="0" w:color="auto"/>
              <w:bottom w:val="single" w:sz="4" w:space="0" w:color="auto"/>
              <w:right w:val="single" w:sz="4" w:space="0" w:color="auto"/>
            </w:tcBorders>
            <w:vAlign w:val="center"/>
          </w:tcPr>
          <w:p w14:paraId="0FB9D6C9" w14:textId="77777777" w:rsidR="0078146B" w:rsidRPr="00E062F1" w:rsidRDefault="0078146B" w:rsidP="0078146B">
            <w:pPr>
              <w:pStyle w:val="TAC"/>
              <w:rPr>
                <w:ins w:id="300" w:author="RAN4#96 - JOH, Nokia" w:date="2020-07-28T12:39:00Z"/>
                <w:lang w:eastAsia="zh-CN"/>
              </w:rPr>
            </w:pPr>
          </w:p>
        </w:tc>
      </w:tr>
      <w:tr w:rsidR="0078146B" w:rsidRPr="00E062F1" w14:paraId="12F323E7" w14:textId="77777777" w:rsidTr="003C7494">
        <w:trPr>
          <w:trHeight w:val="125"/>
          <w:jc w:val="center"/>
          <w:ins w:id="301" w:author="RAN4#96 - JOH, Nokia" w:date="2020-07-28T12:41:00Z"/>
        </w:trPr>
        <w:tc>
          <w:tcPr>
            <w:tcW w:w="1034" w:type="dxa"/>
            <w:vMerge w:val="restart"/>
            <w:tcBorders>
              <w:left w:val="single" w:sz="4" w:space="0" w:color="auto"/>
              <w:right w:val="single" w:sz="4" w:space="0" w:color="auto"/>
            </w:tcBorders>
            <w:vAlign w:val="center"/>
          </w:tcPr>
          <w:p w14:paraId="4D7B07CA" w14:textId="303F9F53" w:rsidR="0078146B" w:rsidRPr="00E062F1" w:rsidRDefault="0078146B" w:rsidP="00FF2E71">
            <w:pPr>
              <w:pStyle w:val="TAC"/>
              <w:rPr>
                <w:ins w:id="302" w:author="RAN4#96 - JOH, Nokia" w:date="2020-07-28T12:41:00Z"/>
              </w:rPr>
            </w:pPr>
            <w:ins w:id="303" w:author="RAN4#96 - JOH, Nokia" w:date="2020-07-28T12:41:00Z">
              <w:r w:rsidRPr="00E062F1">
                <w:rPr>
                  <w:rFonts w:cs="Arial"/>
                  <w:szCs w:val="18"/>
                  <w:lang w:eastAsia="ja-JP"/>
                </w:rPr>
                <w:t>CA_n66A-n260</w:t>
              </w:r>
            </w:ins>
            <w:ins w:id="304" w:author="RAN4#96 - JOH, Nokia" w:date="2020-07-28T12:42:00Z">
              <w:r>
                <w:rPr>
                  <w:rFonts w:cs="Arial"/>
                  <w:szCs w:val="18"/>
                  <w:lang w:eastAsia="ja-JP"/>
                </w:rPr>
                <w:t>J</w:t>
              </w:r>
            </w:ins>
          </w:p>
        </w:tc>
        <w:tc>
          <w:tcPr>
            <w:tcW w:w="1034" w:type="dxa"/>
            <w:vMerge w:val="restart"/>
            <w:tcBorders>
              <w:left w:val="single" w:sz="4" w:space="0" w:color="auto"/>
              <w:right w:val="single" w:sz="4" w:space="0" w:color="auto"/>
            </w:tcBorders>
            <w:vAlign w:val="center"/>
          </w:tcPr>
          <w:p w14:paraId="03E6B085" w14:textId="77777777" w:rsidR="0078146B" w:rsidRPr="00E062F1" w:rsidRDefault="0078146B" w:rsidP="00FF2E71">
            <w:pPr>
              <w:pStyle w:val="TAC"/>
              <w:rPr>
                <w:ins w:id="305" w:author="RAN4#96 - JOH, Nokia" w:date="2020-07-28T12:41:00Z"/>
                <w:lang w:eastAsia="zh-CN"/>
              </w:rPr>
            </w:pPr>
            <w:ins w:id="306" w:author="RAN4#96 - JOH, Nokia" w:date="2020-07-28T12:41:00Z">
              <w:r w:rsidRPr="00E062F1">
                <w:rPr>
                  <w:rFonts w:cs="Arial"/>
                  <w:szCs w:val="18"/>
                  <w:lang w:eastAsia="ja-JP"/>
                </w:rPr>
                <w:t>CA_n66A-n260A</w:t>
              </w:r>
            </w:ins>
          </w:p>
        </w:tc>
        <w:tc>
          <w:tcPr>
            <w:tcW w:w="746" w:type="dxa"/>
            <w:vMerge w:val="restart"/>
            <w:tcBorders>
              <w:top w:val="single" w:sz="4" w:space="0" w:color="auto"/>
              <w:left w:val="single" w:sz="4" w:space="0" w:color="auto"/>
              <w:right w:val="single" w:sz="4" w:space="0" w:color="auto"/>
            </w:tcBorders>
            <w:vAlign w:val="center"/>
          </w:tcPr>
          <w:p w14:paraId="440E9384" w14:textId="77777777" w:rsidR="0078146B" w:rsidRPr="00E062F1" w:rsidRDefault="0078146B" w:rsidP="00FF2E71">
            <w:pPr>
              <w:pStyle w:val="TAC"/>
              <w:rPr>
                <w:ins w:id="307" w:author="RAN4#96 - JOH, Nokia" w:date="2020-07-28T12:41:00Z"/>
                <w:rFonts w:cs="Arial"/>
                <w:szCs w:val="18"/>
                <w:lang w:eastAsia="zh-CN"/>
              </w:rPr>
            </w:pPr>
            <w:ins w:id="308" w:author="RAN4#96 - JOH, Nokia" w:date="2020-07-28T12:41:00Z">
              <w:r w:rsidRPr="00E062F1">
                <w:rPr>
                  <w:rFonts w:cs="Arial"/>
                  <w:szCs w:val="18"/>
                  <w:lang w:eastAsia="zh-CN"/>
                </w:rPr>
                <w:t>n66</w:t>
              </w:r>
            </w:ins>
          </w:p>
        </w:tc>
        <w:tc>
          <w:tcPr>
            <w:tcW w:w="668" w:type="dxa"/>
            <w:tcBorders>
              <w:top w:val="single" w:sz="4" w:space="0" w:color="auto"/>
              <w:left w:val="single" w:sz="4" w:space="0" w:color="auto"/>
              <w:right w:val="single" w:sz="4" w:space="0" w:color="auto"/>
            </w:tcBorders>
            <w:vAlign w:val="center"/>
          </w:tcPr>
          <w:p w14:paraId="7E3E0771" w14:textId="77777777" w:rsidR="0078146B" w:rsidRPr="00E062F1" w:rsidRDefault="0078146B" w:rsidP="00FF2E71">
            <w:pPr>
              <w:pStyle w:val="TAC"/>
              <w:rPr>
                <w:ins w:id="309" w:author="RAN4#96 - JOH, Nokia" w:date="2020-07-28T12:41:00Z"/>
                <w:rFonts w:cs="Arial"/>
                <w:szCs w:val="18"/>
                <w:lang w:eastAsia="ja-JP"/>
              </w:rPr>
            </w:pPr>
            <w:ins w:id="310" w:author="RAN4#96 - JOH, Nokia" w:date="2020-07-28T12:41:00Z">
              <w:r w:rsidRPr="00E062F1">
                <w:rPr>
                  <w:rFonts w:cs="Arial"/>
                  <w:szCs w:val="18"/>
                  <w:lang w:eastAsia="zh-CN"/>
                </w:rPr>
                <w:t>15</w:t>
              </w:r>
            </w:ins>
          </w:p>
        </w:tc>
        <w:tc>
          <w:tcPr>
            <w:tcW w:w="669" w:type="dxa"/>
            <w:tcBorders>
              <w:top w:val="single" w:sz="4" w:space="0" w:color="auto"/>
              <w:left w:val="single" w:sz="4" w:space="0" w:color="auto"/>
              <w:right w:val="single" w:sz="4" w:space="0" w:color="auto"/>
            </w:tcBorders>
            <w:vAlign w:val="center"/>
          </w:tcPr>
          <w:p w14:paraId="2CB067BF" w14:textId="77777777" w:rsidR="0078146B" w:rsidRPr="00E062F1" w:rsidRDefault="0078146B" w:rsidP="00FF2E71">
            <w:pPr>
              <w:pStyle w:val="TAC"/>
              <w:rPr>
                <w:ins w:id="311" w:author="RAN4#96 - JOH, Nokia" w:date="2020-07-28T12:41:00Z"/>
                <w:rFonts w:cs="Arial"/>
                <w:szCs w:val="18"/>
                <w:lang w:eastAsia="ja-JP"/>
              </w:rPr>
            </w:pPr>
            <w:ins w:id="312" w:author="RAN4#96 - JOH, Nokia" w:date="2020-07-28T12:41:00Z">
              <w:r w:rsidRPr="00E062F1">
                <w:rPr>
                  <w:rFonts w:eastAsia="Yu Mincho"/>
                  <w:szCs w:val="18"/>
                </w:rPr>
                <w:t>Yes</w:t>
              </w:r>
            </w:ins>
          </w:p>
        </w:tc>
        <w:tc>
          <w:tcPr>
            <w:tcW w:w="668" w:type="dxa"/>
            <w:tcBorders>
              <w:top w:val="single" w:sz="4" w:space="0" w:color="auto"/>
              <w:left w:val="single" w:sz="4" w:space="0" w:color="auto"/>
              <w:right w:val="single" w:sz="4" w:space="0" w:color="auto"/>
            </w:tcBorders>
            <w:vAlign w:val="center"/>
          </w:tcPr>
          <w:p w14:paraId="0688E13C" w14:textId="77777777" w:rsidR="0078146B" w:rsidRPr="00E062F1" w:rsidRDefault="0078146B" w:rsidP="00FF2E71">
            <w:pPr>
              <w:pStyle w:val="TAC"/>
              <w:rPr>
                <w:ins w:id="313" w:author="RAN4#96 - JOH, Nokia" w:date="2020-07-28T12:41:00Z"/>
                <w:rFonts w:cs="Arial"/>
                <w:szCs w:val="18"/>
                <w:lang w:eastAsia="ja-JP"/>
              </w:rPr>
            </w:pPr>
            <w:ins w:id="314" w:author="RAN4#96 - JOH, Nokia" w:date="2020-07-28T12:41: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4C355BEA" w14:textId="77777777" w:rsidR="0078146B" w:rsidRPr="00E062F1" w:rsidRDefault="0078146B" w:rsidP="00FF2E71">
            <w:pPr>
              <w:pStyle w:val="TAC"/>
              <w:rPr>
                <w:ins w:id="315" w:author="RAN4#96 - JOH, Nokia" w:date="2020-07-28T12:41:00Z"/>
                <w:rFonts w:cs="Arial"/>
                <w:szCs w:val="18"/>
                <w:lang w:eastAsia="ja-JP"/>
              </w:rPr>
            </w:pPr>
            <w:ins w:id="316" w:author="RAN4#96 - JOH, Nokia" w:date="2020-07-28T12:41:00Z">
              <w:r w:rsidRPr="00E062F1">
                <w:rPr>
                  <w:rFonts w:eastAsia="Yu Mincho"/>
                  <w:szCs w:val="18"/>
                </w:rPr>
                <w:t>Yes</w:t>
              </w:r>
            </w:ins>
          </w:p>
        </w:tc>
        <w:tc>
          <w:tcPr>
            <w:tcW w:w="668" w:type="dxa"/>
            <w:gridSpan w:val="2"/>
            <w:tcBorders>
              <w:top w:val="single" w:sz="4" w:space="0" w:color="auto"/>
              <w:left w:val="single" w:sz="4" w:space="0" w:color="auto"/>
              <w:right w:val="single" w:sz="4" w:space="0" w:color="auto"/>
            </w:tcBorders>
            <w:vAlign w:val="center"/>
          </w:tcPr>
          <w:p w14:paraId="361404CA" w14:textId="77777777" w:rsidR="0078146B" w:rsidRPr="00E062F1" w:rsidRDefault="0078146B" w:rsidP="00FF2E71">
            <w:pPr>
              <w:pStyle w:val="TAC"/>
              <w:rPr>
                <w:ins w:id="317" w:author="RAN4#96 - JOH, Nokia" w:date="2020-07-28T12:41:00Z"/>
                <w:rFonts w:cs="Arial"/>
                <w:szCs w:val="18"/>
                <w:lang w:eastAsia="ja-JP"/>
              </w:rPr>
            </w:pPr>
            <w:ins w:id="318" w:author="RAN4#96 - JOH, Nokia" w:date="2020-07-28T12:41: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3908789F" w14:textId="77777777" w:rsidR="0078146B" w:rsidRPr="00E062F1" w:rsidRDefault="0078146B" w:rsidP="00FF2E71">
            <w:pPr>
              <w:pStyle w:val="TAC"/>
              <w:rPr>
                <w:ins w:id="319" w:author="RAN4#96 - JOH, Nokia" w:date="2020-07-28T12:41: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1508514B" w14:textId="77777777" w:rsidR="0078146B" w:rsidRPr="00E062F1" w:rsidRDefault="0078146B" w:rsidP="00FF2E71">
            <w:pPr>
              <w:pStyle w:val="TAC"/>
              <w:rPr>
                <w:ins w:id="320" w:author="RAN4#96 - JOH, Nokia" w:date="2020-07-28T12:41: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7B236270" w14:textId="77777777" w:rsidR="0078146B" w:rsidRPr="00E062F1" w:rsidRDefault="0078146B" w:rsidP="00FF2E71">
            <w:pPr>
              <w:pStyle w:val="TAC"/>
              <w:rPr>
                <w:ins w:id="321" w:author="RAN4#96 - JOH, Nokia" w:date="2020-07-28T12:41:00Z"/>
                <w:rFonts w:cs="Arial"/>
                <w:szCs w:val="18"/>
                <w:lang w:eastAsia="ja-JP"/>
              </w:rPr>
            </w:pPr>
            <w:ins w:id="322" w:author="RAN4#96 - JOH, Nokia" w:date="2020-07-28T12:41: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17846BBC" w14:textId="77777777" w:rsidR="0078146B" w:rsidRPr="00E062F1" w:rsidRDefault="0078146B" w:rsidP="00FF2E71">
            <w:pPr>
              <w:pStyle w:val="TAC"/>
              <w:rPr>
                <w:ins w:id="323" w:author="RAN4#96 - JOH, Nokia" w:date="2020-07-28T12:41: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4E25C750" w14:textId="77777777" w:rsidR="0078146B" w:rsidRPr="00E062F1" w:rsidRDefault="0078146B" w:rsidP="00FF2E71">
            <w:pPr>
              <w:pStyle w:val="TAC"/>
              <w:rPr>
                <w:ins w:id="324" w:author="RAN4#96 - JOH, Nokia" w:date="2020-07-28T12:41: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1A5C34DC" w14:textId="77777777" w:rsidR="0078146B" w:rsidRPr="00E062F1" w:rsidRDefault="0078146B" w:rsidP="00FF2E71">
            <w:pPr>
              <w:pStyle w:val="TAC"/>
              <w:rPr>
                <w:ins w:id="325" w:author="RAN4#96 - JOH, Nokia" w:date="2020-07-28T12:41:00Z"/>
                <w:rFonts w:cs="Arial"/>
                <w:szCs w:val="18"/>
                <w:lang w:eastAsia="ja-JP"/>
              </w:rPr>
            </w:pPr>
          </w:p>
        </w:tc>
        <w:tc>
          <w:tcPr>
            <w:tcW w:w="668" w:type="dxa"/>
            <w:tcBorders>
              <w:top w:val="single" w:sz="4" w:space="0" w:color="auto"/>
              <w:left w:val="single" w:sz="4" w:space="0" w:color="auto"/>
              <w:right w:val="single" w:sz="4" w:space="0" w:color="auto"/>
            </w:tcBorders>
            <w:vAlign w:val="center"/>
          </w:tcPr>
          <w:p w14:paraId="5E64ABDE" w14:textId="77777777" w:rsidR="0078146B" w:rsidRPr="00E062F1" w:rsidRDefault="0078146B" w:rsidP="00FF2E71">
            <w:pPr>
              <w:pStyle w:val="TAC"/>
              <w:rPr>
                <w:ins w:id="326" w:author="RAN4#96 - JOH, Nokia" w:date="2020-07-28T12:41: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57225C95" w14:textId="77777777" w:rsidR="0078146B" w:rsidRPr="00E062F1" w:rsidRDefault="0078146B" w:rsidP="00FF2E71">
            <w:pPr>
              <w:pStyle w:val="TAC"/>
              <w:rPr>
                <w:ins w:id="327" w:author="RAN4#96 - JOH, Nokia" w:date="2020-07-28T12:41:00Z"/>
                <w:rFonts w:cs="Arial"/>
                <w:szCs w:val="18"/>
                <w:lang w:eastAsia="ja-JP"/>
              </w:rPr>
            </w:pPr>
          </w:p>
        </w:tc>
        <w:tc>
          <w:tcPr>
            <w:tcW w:w="668" w:type="dxa"/>
            <w:tcBorders>
              <w:top w:val="single" w:sz="4" w:space="0" w:color="auto"/>
              <w:left w:val="single" w:sz="4" w:space="0" w:color="auto"/>
              <w:right w:val="single" w:sz="4" w:space="0" w:color="auto"/>
            </w:tcBorders>
            <w:vAlign w:val="center"/>
          </w:tcPr>
          <w:p w14:paraId="5C46A069" w14:textId="77777777" w:rsidR="0078146B" w:rsidRPr="00E062F1" w:rsidRDefault="0078146B" w:rsidP="00FF2E71">
            <w:pPr>
              <w:pStyle w:val="TAC"/>
              <w:rPr>
                <w:ins w:id="328" w:author="RAN4#96 - JOH, Nokia" w:date="2020-07-28T12:41: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1C84C5A5" w14:textId="77777777" w:rsidR="0078146B" w:rsidRPr="00E062F1" w:rsidRDefault="0078146B" w:rsidP="00FF2E71">
            <w:pPr>
              <w:pStyle w:val="TAC"/>
              <w:rPr>
                <w:ins w:id="329" w:author="RAN4#96 - JOH, Nokia" w:date="2020-07-28T12:41:00Z"/>
                <w:rFonts w:cs="Arial"/>
                <w:szCs w:val="18"/>
                <w:lang w:eastAsia="ja-JP"/>
              </w:rPr>
            </w:pPr>
          </w:p>
        </w:tc>
        <w:tc>
          <w:tcPr>
            <w:tcW w:w="671" w:type="dxa"/>
            <w:tcBorders>
              <w:top w:val="single" w:sz="4" w:space="0" w:color="auto"/>
              <w:left w:val="single" w:sz="4" w:space="0" w:color="auto"/>
              <w:right w:val="single" w:sz="4" w:space="0" w:color="auto"/>
            </w:tcBorders>
            <w:vAlign w:val="center"/>
          </w:tcPr>
          <w:p w14:paraId="2C9F1B31" w14:textId="77777777" w:rsidR="0078146B" w:rsidRPr="00E062F1" w:rsidRDefault="0078146B" w:rsidP="00FF2E71">
            <w:pPr>
              <w:pStyle w:val="TAC"/>
              <w:rPr>
                <w:ins w:id="330" w:author="RAN4#96 - JOH, Nokia" w:date="2020-07-28T12:41:00Z"/>
                <w:rFonts w:cs="Arial"/>
                <w:szCs w:val="18"/>
                <w:lang w:eastAsia="ja-JP"/>
              </w:rPr>
            </w:pPr>
          </w:p>
        </w:tc>
        <w:tc>
          <w:tcPr>
            <w:tcW w:w="749" w:type="dxa"/>
            <w:vMerge w:val="restart"/>
            <w:tcBorders>
              <w:left w:val="single" w:sz="4" w:space="0" w:color="auto"/>
              <w:right w:val="single" w:sz="4" w:space="0" w:color="auto"/>
            </w:tcBorders>
            <w:vAlign w:val="center"/>
          </w:tcPr>
          <w:p w14:paraId="6EE2EEE1" w14:textId="77777777" w:rsidR="0078146B" w:rsidRPr="00E062F1" w:rsidRDefault="0078146B" w:rsidP="00FF2E71">
            <w:pPr>
              <w:pStyle w:val="TAC"/>
              <w:rPr>
                <w:ins w:id="331" w:author="RAN4#96 - JOH, Nokia" w:date="2020-07-28T12:41:00Z"/>
                <w:lang w:eastAsia="zh-CN"/>
              </w:rPr>
            </w:pPr>
            <w:ins w:id="332" w:author="RAN4#96 - JOH, Nokia" w:date="2020-07-28T12:41:00Z">
              <w:r>
                <w:rPr>
                  <w:lang w:eastAsia="zh-CN"/>
                </w:rPr>
                <w:t>0</w:t>
              </w:r>
            </w:ins>
          </w:p>
        </w:tc>
      </w:tr>
      <w:tr w:rsidR="0078146B" w:rsidRPr="00E062F1" w14:paraId="61E0BA96" w14:textId="77777777" w:rsidTr="003C7494">
        <w:trPr>
          <w:trHeight w:val="125"/>
          <w:jc w:val="center"/>
          <w:ins w:id="333" w:author="RAN4#96 - JOH, Nokia" w:date="2020-07-28T12:41:00Z"/>
        </w:trPr>
        <w:tc>
          <w:tcPr>
            <w:tcW w:w="1034" w:type="dxa"/>
            <w:vMerge/>
            <w:tcBorders>
              <w:left w:val="single" w:sz="4" w:space="0" w:color="auto"/>
              <w:right w:val="single" w:sz="4" w:space="0" w:color="auto"/>
            </w:tcBorders>
            <w:vAlign w:val="center"/>
          </w:tcPr>
          <w:p w14:paraId="14B519A1" w14:textId="77777777" w:rsidR="0078146B" w:rsidRPr="00E062F1" w:rsidRDefault="0078146B" w:rsidP="00FF2E71">
            <w:pPr>
              <w:pStyle w:val="TAC"/>
              <w:rPr>
                <w:ins w:id="334" w:author="RAN4#96 - JOH, Nokia" w:date="2020-07-28T12:41:00Z"/>
              </w:rPr>
            </w:pPr>
          </w:p>
        </w:tc>
        <w:tc>
          <w:tcPr>
            <w:tcW w:w="1034" w:type="dxa"/>
            <w:vMerge/>
            <w:tcBorders>
              <w:left w:val="single" w:sz="4" w:space="0" w:color="auto"/>
              <w:right w:val="single" w:sz="4" w:space="0" w:color="auto"/>
            </w:tcBorders>
            <w:vAlign w:val="center"/>
          </w:tcPr>
          <w:p w14:paraId="02A4FE9F" w14:textId="77777777" w:rsidR="0078146B" w:rsidRPr="00E062F1" w:rsidRDefault="0078146B" w:rsidP="00FF2E71">
            <w:pPr>
              <w:pStyle w:val="TAC"/>
              <w:rPr>
                <w:ins w:id="335" w:author="RAN4#96 - JOH, Nokia" w:date="2020-07-28T12:41:00Z"/>
                <w:lang w:eastAsia="zh-CN"/>
              </w:rPr>
            </w:pPr>
          </w:p>
        </w:tc>
        <w:tc>
          <w:tcPr>
            <w:tcW w:w="746" w:type="dxa"/>
            <w:vMerge/>
            <w:tcBorders>
              <w:left w:val="single" w:sz="4" w:space="0" w:color="auto"/>
              <w:right w:val="single" w:sz="4" w:space="0" w:color="auto"/>
            </w:tcBorders>
            <w:vAlign w:val="center"/>
          </w:tcPr>
          <w:p w14:paraId="0EC8D808" w14:textId="77777777" w:rsidR="0078146B" w:rsidRPr="00E062F1" w:rsidRDefault="0078146B" w:rsidP="00FF2E71">
            <w:pPr>
              <w:pStyle w:val="TAC"/>
              <w:rPr>
                <w:ins w:id="336" w:author="RAN4#96 - JOH, Nokia" w:date="2020-07-28T12:41:00Z"/>
                <w:rFonts w:cs="Arial"/>
                <w:szCs w:val="18"/>
                <w:lang w:eastAsia="zh-CN"/>
              </w:rPr>
            </w:pPr>
          </w:p>
        </w:tc>
        <w:tc>
          <w:tcPr>
            <w:tcW w:w="668" w:type="dxa"/>
            <w:tcBorders>
              <w:left w:val="single" w:sz="4" w:space="0" w:color="auto"/>
              <w:right w:val="single" w:sz="4" w:space="0" w:color="auto"/>
            </w:tcBorders>
            <w:vAlign w:val="center"/>
          </w:tcPr>
          <w:p w14:paraId="4A145C36" w14:textId="77777777" w:rsidR="0078146B" w:rsidRPr="00E062F1" w:rsidRDefault="0078146B" w:rsidP="00FF2E71">
            <w:pPr>
              <w:pStyle w:val="TAC"/>
              <w:rPr>
                <w:ins w:id="337" w:author="RAN4#96 - JOH, Nokia" w:date="2020-07-28T12:41:00Z"/>
                <w:rFonts w:cs="Arial"/>
                <w:szCs w:val="18"/>
                <w:lang w:eastAsia="ja-JP"/>
              </w:rPr>
            </w:pPr>
            <w:ins w:id="338" w:author="RAN4#96 - JOH, Nokia" w:date="2020-07-28T12:41:00Z">
              <w:r w:rsidRPr="00E062F1">
                <w:rPr>
                  <w:rFonts w:cs="Arial"/>
                  <w:szCs w:val="18"/>
                  <w:lang w:eastAsia="zh-CN"/>
                </w:rPr>
                <w:t>30</w:t>
              </w:r>
            </w:ins>
          </w:p>
        </w:tc>
        <w:tc>
          <w:tcPr>
            <w:tcW w:w="669" w:type="dxa"/>
            <w:tcBorders>
              <w:left w:val="single" w:sz="4" w:space="0" w:color="auto"/>
              <w:right w:val="single" w:sz="4" w:space="0" w:color="auto"/>
            </w:tcBorders>
            <w:vAlign w:val="center"/>
          </w:tcPr>
          <w:p w14:paraId="0A226208" w14:textId="77777777" w:rsidR="0078146B" w:rsidRPr="00E062F1" w:rsidRDefault="0078146B" w:rsidP="00FF2E71">
            <w:pPr>
              <w:pStyle w:val="TAC"/>
              <w:rPr>
                <w:ins w:id="339" w:author="RAN4#96 - JOH, Nokia" w:date="2020-07-28T12:41:00Z"/>
                <w:rFonts w:cs="Arial"/>
                <w:szCs w:val="18"/>
                <w:lang w:eastAsia="ja-JP"/>
              </w:rPr>
            </w:pPr>
          </w:p>
        </w:tc>
        <w:tc>
          <w:tcPr>
            <w:tcW w:w="668" w:type="dxa"/>
            <w:tcBorders>
              <w:left w:val="single" w:sz="4" w:space="0" w:color="auto"/>
              <w:right w:val="single" w:sz="4" w:space="0" w:color="auto"/>
            </w:tcBorders>
            <w:vAlign w:val="center"/>
          </w:tcPr>
          <w:p w14:paraId="64177B49" w14:textId="77777777" w:rsidR="0078146B" w:rsidRPr="00E062F1" w:rsidRDefault="0078146B" w:rsidP="00FF2E71">
            <w:pPr>
              <w:pStyle w:val="TAC"/>
              <w:rPr>
                <w:ins w:id="340" w:author="RAN4#96 - JOH, Nokia" w:date="2020-07-28T12:41:00Z"/>
                <w:rFonts w:cs="Arial"/>
                <w:szCs w:val="18"/>
                <w:lang w:eastAsia="ja-JP"/>
              </w:rPr>
            </w:pPr>
            <w:ins w:id="341" w:author="RAN4#96 - JOH, Nokia" w:date="2020-07-28T12:41:00Z">
              <w:r w:rsidRPr="00E062F1">
                <w:rPr>
                  <w:rFonts w:eastAsia="Yu Mincho"/>
                  <w:szCs w:val="18"/>
                </w:rPr>
                <w:t>Yes</w:t>
              </w:r>
            </w:ins>
          </w:p>
        </w:tc>
        <w:tc>
          <w:tcPr>
            <w:tcW w:w="669" w:type="dxa"/>
            <w:tcBorders>
              <w:left w:val="single" w:sz="4" w:space="0" w:color="auto"/>
              <w:right w:val="single" w:sz="4" w:space="0" w:color="auto"/>
            </w:tcBorders>
            <w:vAlign w:val="center"/>
          </w:tcPr>
          <w:p w14:paraId="73E18A11" w14:textId="77777777" w:rsidR="0078146B" w:rsidRPr="00E062F1" w:rsidRDefault="0078146B" w:rsidP="00FF2E71">
            <w:pPr>
              <w:pStyle w:val="TAC"/>
              <w:rPr>
                <w:ins w:id="342" w:author="RAN4#96 - JOH, Nokia" w:date="2020-07-28T12:41:00Z"/>
                <w:rFonts w:cs="Arial"/>
                <w:szCs w:val="18"/>
                <w:lang w:eastAsia="ja-JP"/>
              </w:rPr>
            </w:pPr>
            <w:ins w:id="343" w:author="RAN4#96 - JOH, Nokia" w:date="2020-07-28T12:41:00Z">
              <w:r w:rsidRPr="00E062F1">
                <w:rPr>
                  <w:rFonts w:eastAsia="Yu Mincho"/>
                  <w:szCs w:val="18"/>
                </w:rPr>
                <w:t>Yes</w:t>
              </w:r>
            </w:ins>
          </w:p>
        </w:tc>
        <w:tc>
          <w:tcPr>
            <w:tcW w:w="668" w:type="dxa"/>
            <w:gridSpan w:val="2"/>
            <w:tcBorders>
              <w:left w:val="single" w:sz="4" w:space="0" w:color="auto"/>
              <w:right w:val="single" w:sz="4" w:space="0" w:color="auto"/>
            </w:tcBorders>
            <w:vAlign w:val="center"/>
          </w:tcPr>
          <w:p w14:paraId="2E7A9341" w14:textId="77777777" w:rsidR="0078146B" w:rsidRPr="00E062F1" w:rsidRDefault="0078146B" w:rsidP="00FF2E71">
            <w:pPr>
              <w:pStyle w:val="TAC"/>
              <w:rPr>
                <w:ins w:id="344" w:author="RAN4#96 - JOH, Nokia" w:date="2020-07-28T12:41:00Z"/>
                <w:rFonts w:cs="Arial"/>
                <w:szCs w:val="18"/>
                <w:lang w:eastAsia="ja-JP"/>
              </w:rPr>
            </w:pPr>
            <w:ins w:id="345" w:author="RAN4#96 - JOH, Nokia" w:date="2020-07-28T12:41:00Z">
              <w:r w:rsidRPr="00E062F1">
                <w:rPr>
                  <w:rFonts w:eastAsia="Yu Mincho"/>
                  <w:szCs w:val="18"/>
                </w:rPr>
                <w:t>Yes</w:t>
              </w:r>
            </w:ins>
          </w:p>
        </w:tc>
        <w:tc>
          <w:tcPr>
            <w:tcW w:w="669" w:type="dxa"/>
            <w:tcBorders>
              <w:left w:val="single" w:sz="4" w:space="0" w:color="auto"/>
              <w:right w:val="single" w:sz="4" w:space="0" w:color="auto"/>
            </w:tcBorders>
            <w:vAlign w:val="center"/>
          </w:tcPr>
          <w:p w14:paraId="2F6FFFCD" w14:textId="77777777" w:rsidR="0078146B" w:rsidRPr="00E062F1" w:rsidRDefault="0078146B" w:rsidP="00FF2E71">
            <w:pPr>
              <w:pStyle w:val="TAC"/>
              <w:rPr>
                <w:ins w:id="346" w:author="RAN4#96 - JOH, Nokia" w:date="2020-07-28T12:41:00Z"/>
                <w:rFonts w:cs="Arial"/>
                <w:szCs w:val="18"/>
                <w:lang w:eastAsia="ja-JP"/>
              </w:rPr>
            </w:pPr>
          </w:p>
        </w:tc>
        <w:tc>
          <w:tcPr>
            <w:tcW w:w="669" w:type="dxa"/>
            <w:gridSpan w:val="2"/>
            <w:tcBorders>
              <w:left w:val="single" w:sz="4" w:space="0" w:color="auto"/>
              <w:right w:val="single" w:sz="4" w:space="0" w:color="auto"/>
            </w:tcBorders>
            <w:vAlign w:val="center"/>
          </w:tcPr>
          <w:p w14:paraId="76B5377B" w14:textId="77777777" w:rsidR="0078146B" w:rsidRPr="00E062F1" w:rsidRDefault="0078146B" w:rsidP="00FF2E71">
            <w:pPr>
              <w:pStyle w:val="TAC"/>
              <w:rPr>
                <w:ins w:id="347" w:author="RAN4#96 - JOH, Nokia" w:date="2020-07-28T12:41:00Z"/>
                <w:rFonts w:cs="Arial"/>
                <w:szCs w:val="18"/>
                <w:lang w:eastAsia="ja-JP"/>
              </w:rPr>
            </w:pPr>
          </w:p>
        </w:tc>
        <w:tc>
          <w:tcPr>
            <w:tcW w:w="669" w:type="dxa"/>
            <w:tcBorders>
              <w:left w:val="single" w:sz="4" w:space="0" w:color="auto"/>
              <w:right w:val="single" w:sz="4" w:space="0" w:color="auto"/>
            </w:tcBorders>
            <w:vAlign w:val="center"/>
          </w:tcPr>
          <w:p w14:paraId="211E6BFC" w14:textId="77777777" w:rsidR="0078146B" w:rsidRPr="00E062F1" w:rsidRDefault="0078146B" w:rsidP="00FF2E71">
            <w:pPr>
              <w:pStyle w:val="TAC"/>
              <w:rPr>
                <w:ins w:id="348" w:author="RAN4#96 - JOH, Nokia" w:date="2020-07-28T12:41:00Z"/>
                <w:rFonts w:cs="Arial"/>
                <w:szCs w:val="18"/>
                <w:lang w:eastAsia="ja-JP"/>
              </w:rPr>
            </w:pPr>
            <w:ins w:id="349" w:author="RAN4#96 - JOH, Nokia" w:date="2020-07-28T12:41:00Z">
              <w:r w:rsidRPr="00E062F1">
                <w:rPr>
                  <w:rFonts w:eastAsia="Yu Mincho"/>
                  <w:szCs w:val="18"/>
                </w:rPr>
                <w:t>Yes</w:t>
              </w:r>
            </w:ins>
          </w:p>
        </w:tc>
        <w:tc>
          <w:tcPr>
            <w:tcW w:w="669" w:type="dxa"/>
            <w:tcBorders>
              <w:left w:val="single" w:sz="4" w:space="0" w:color="auto"/>
              <w:right w:val="single" w:sz="4" w:space="0" w:color="auto"/>
            </w:tcBorders>
            <w:vAlign w:val="center"/>
          </w:tcPr>
          <w:p w14:paraId="27217798" w14:textId="77777777" w:rsidR="0078146B" w:rsidRPr="00E062F1" w:rsidRDefault="0078146B" w:rsidP="00FF2E71">
            <w:pPr>
              <w:pStyle w:val="TAC"/>
              <w:rPr>
                <w:ins w:id="350" w:author="RAN4#96 - JOH, Nokia" w:date="2020-07-28T12:41:00Z"/>
                <w:rFonts w:cs="Arial"/>
                <w:szCs w:val="18"/>
                <w:lang w:eastAsia="ja-JP"/>
              </w:rPr>
            </w:pPr>
          </w:p>
        </w:tc>
        <w:tc>
          <w:tcPr>
            <w:tcW w:w="669" w:type="dxa"/>
            <w:tcBorders>
              <w:left w:val="single" w:sz="4" w:space="0" w:color="auto"/>
              <w:right w:val="single" w:sz="4" w:space="0" w:color="auto"/>
            </w:tcBorders>
            <w:vAlign w:val="center"/>
          </w:tcPr>
          <w:p w14:paraId="49F5BBEA" w14:textId="77777777" w:rsidR="0078146B" w:rsidRPr="00E062F1" w:rsidRDefault="0078146B" w:rsidP="00FF2E71">
            <w:pPr>
              <w:pStyle w:val="TAC"/>
              <w:rPr>
                <w:ins w:id="351" w:author="RAN4#96 - JOH, Nokia" w:date="2020-07-28T12:41:00Z"/>
                <w:rFonts w:cs="Arial"/>
                <w:szCs w:val="18"/>
                <w:lang w:eastAsia="ja-JP"/>
              </w:rPr>
            </w:pPr>
          </w:p>
        </w:tc>
        <w:tc>
          <w:tcPr>
            <w:tcW w:w="669" w:type="dxa"/>
            <w:tcBorders>
              <w:left w:val="single" w:sz="4" w:space="0" w:color="auto"/>
              <w:right w:val="single" w:sz="4" w:space="0" w:color="auto"/>
            </w:tcBorders>
            <w:vAlign w:val="center"/>
          </w:tcPr>
          <w:p w14:paraId="7336D499" w14:textId="77777777" w:rsidR="0078146B" w:rsidRPr="00E062F1" w:rsidRDefault="0078146B" w:rsidP="00FF2E71">
            <w:pPr>
              <w:pStyle w:val="TAC"/>
              <w:rPr>
                <w:ins w:id="352" w:author="RAN4#96 - JOH, Nokia" w:date="2020-07-28T12:41:00Z"/>
                <w:rFonts w:cs="Arial"/>
                <w:szCs w:val="18"/>
                <w:lang w:eastAsia="ja-JP"/>
              </w:rPr>
            </w:pPr>
          </w:p>
        </w:tc>
        <w:tc>
          <w:tcPr>
            <w:tcW w:w="668" w:type="dxa"/>
            <w:tcBorders>
              <w:left w:val="single" w:sz="4" w:space="0" w:color="auto"/>
              <w:right w:val="single" w:sz="4" w:space="0" w:color="auto"/>
            </w:tcBorders>
            <w:vAlign w:val="center"/>
          </w:tcPr>
          <w:p w14:paraId="1986F48F" w14:textId="77777777" w:rsidR="0078146B" w:rsidRPr="00E062F1" w:rsidRDefault="0078146B" w:rsidP="00FF2E71">
            <w:pPr>
              <w:pStyle w:val="TAC"/>
              <w:rPr>
                <w:ins w:id="353" w:author="RAN4#96 - JOH, Nokia" w:date="2020-07-28T12:41:00Z"/>
                <w:rFonts w:cs="Arial"/>
                <w:szCs w:val="18"/>
                <w:lang w:eastAsia="ja-JP"/>
              </w:rPr>
            </w:pPr>
          </w:p>
        </w:tc>
        <w:tc>
          <w:tcPr>
            <w:tcW w:w="669" w:type="dxa"/>
            <w:tcBorders>
              <w:left w:val="single" w:sz="4" w:space="0" w:color="auto"/>
              <w:right w:val="single" w:sz="4" w:space="0" w:color="auto"/>
            </w:tcBorders>
            <w:vAlign w:val="center"/>
          </w:tcPr>
          <w:p w14:paraId="6960D8E7" w14:textId="77777777" w:rsidR="0078146B" w:rsidRPr="00E062F1" w:rsidRDefault="0078146B" w:rsidP="00FF2E71">
            <w:pPr>
              <w:pStyle w:val="TAC"/>
              <w:rPr>
                <w:ins w:id="354" w:author="RAN4#96 - JOH, Nokia" w:date="2020-07-28T12:41:00Z"/>
                <w:rFonts w:cs="Arial"/>
                <w:szCs w:val="18"/>
                <w:lang w:eastAsia="ja-JP"/>
              </w:rPr>
            </w:pPr>
          </w:p>
        </w:tc>
        <w:tc>
          <w:tcPr>
            <w:tcW w:w="668" w:type="dxa"/>
            <w:tcBorders>
              <w:left w:val="single" w:sz="4" w:space="0" w:color="auto"/>
              <w:right w:val="single" w:sz="4" w:space="0" w:color="auto"/>
            </w:tcBorders>
            <w:vAlign w:val="center"/>
          </w:tcPr>
          <w:p w14:paraId="436E16A5" w14:textId="77777777" w:rsidR="0078146B" w:rsidRPr="00E062F1" w:rsidRDefault="0078146B" w:rsidP="00FF2E71">
            <w:pPr>
              <w:pStyle w:val="TAC"/>
              <w:rPr>
                <w:ins w:id="355" w:author="RAN4#96 - JOH, Nokia" w:date="2020-07-28T12:41:00Z"/>
                <w:rFonts w:cs="Arial"/>
                <w:szCs w:val="18"/>
                <w:lang w:eastAsia="ja-JP"/>
              </w:rPr>
            </w:pPr>
          </w:p>
        </w:tc>
        <w:tc>
          <w:tcPr>
            <w:tcW w:w="669" w:type="dxa"/>
            <w:gridSpan w:val="2"/>
            <w:tcBorders>
              <w:left w:val="single" w:sz="4" w:space="0" w:color="auto"/>
              <w:right w:val="single" w:sz="4" w:space="0" w:color="auto"/>
            </w:tcBorders>
            <w:vAlign w:val="center"/>
          </w:tcPr>
          <w:p w14:paraId="71679407" w14:textId="77777777" w:rsidR="0078146B" w:rsidRPr="00E062F1" w:rsidRDefault="0078146B" w:rsidP="00FF2E71">
            <w:pPr>
              <w:pStyle w:val="TAC"/>
              <w:rPr>
                <w:ins w:id="356" w:author="RAN4#96 - JOH, Nokia" w:date="2020-07-28T12:41:00Z"/>
                <w:rFonts w:cs="Arial"/>
                <w:szCs w:val="18"/>
                <w:lang w:eastAsia="ja-JP"/>
              </w:rPr>
            </w:pPr>
          </w:p>
        </w:tc>
        <w:tc>
          <w:tcPr>
            <w:tcW w:w="671" w:type="dxa"/>
            <w:tcBorders>
              <w:left w:val="single" w:sz="4" w:space="0" w:color="auto"/>
              <w:right w:val="single" w:sz="4" w:space="0" w:color="auto"/>
            </w:tcBorders>
            <w:vAlign w:val="center"/>
          </w:tcPr>
          <w:p w14:paraId="2DA6B373" w14:textId="77777777" w:rsidR="0078146B" w:rsidRPr="00E062F1" w:rsidRDefault="0078146B" w:rsidP="00FF2E71">
            <w:pPr>
              <w:pStyle w:val="TAC"/>
              <w:rPr>
                <w:ins w:id="357" w:author="RAN4#96 - JOH, Nokia" w:date="2020-07-28T12:41:00Z"/>
                <w:rFonts w:cs="Arial"/>
                <w:szCs w:val="18"/>
                <w:lang w:eastAsia="ja-JP"/>
              </w:rPr>
            </w:pPr>
          </w:p>
        </w:tc>
        <w:tc>
          <w:tcPr>
            <w:tcW w:w="749" w:type="dxa"/>
            <w:vMerge/>
            <w:tcBorders>
              <w:left w:val="single" w:sz="4" w:space="0" w:color="auto"/>
              <w:right w:val="single" w:sz="4" w:space="0" w:color="auto"/>
            </w:tcBorders>
            <w:vAlign w:val="center"/>
          </w:tcPr>
          <w:p w14:paraId="6F3F139F" w14:textId="77777777" w:rsidR="0078146B" w:rsidRPr="00E062F1" w:rsidRDefault="0078146B" w:rsidP="00FF2E71">
            <w:pPr>
              <w:pStyle w:val="TAC"/>
              <w:rPr>
                <w:ins w:id="358" w:author="RAN4#96 - JOH, Nokia" w:date="2020-07-28T12:41:00Z"/>
                <w:lang w:eastAsia="zh-CN"/>
              </w:rPr>
            </w:pPr>
          </w:p>
        </w:tc>
      </w:tr>
      <w:tr w:rsidR="0078146B" w:rsidRPr="00E062F1" w14:paraId="5F274F56" w14:textId="77777777" w:rsidTr="003C7494">
        <w:trPr>
          <w:trHeight w:val="125"/>
          <w:jc w:val="center"/>
          <w:ins w:id="359" w:author="RAN4#96 - JOH, Nokia" w:date="2020-07-28T12:41:00Z"/>
        </w:trPr>
        <w:tc>
          <w:tcPr>
            <w:tcW w:w="1034" w:type="dxa"/>
            <w:vMerge/>
            <w:tcBorders>
              <w:left w:val="single" w:sz="4" w:space="0" w:color="auto"/>
              <w:right w:val="single" w:sz="4" w:space="0" w:color="auto"/>
            </w:tcBorders>
            <w:vAlign w:val="center"/>
          </w:tcPr>
          <w:p w14:paraId="05630834" w14:textId="77777777" w:rsidR="0078146B" w:rsidRPr="00E062F1" w:rsidRDefault="0078146B" w:rsidP="00FF2E71">
            <w:pPr>
              <w:pStyle w:val="TAC"/>
              <w:rPr>
                <w:ins w:id="360" w:author="RAN4#96 - JOH, Nokia" w:date="2020-07-28T12:41:00Z"/>
              </w:rPr>
            </w:pPr>
          </w:p>
        </w:tc>
        <w:tc>
          <w:tcPr>
            <w:tcW w:w="1034" w:type="dxa"/>
            <w:vMerge/>
            <w:tcBorders>
              <w:left w:val="single" w:sz="4" w:space="0" w:color="auto"/>
              <w:right w:val="single" w:sz="4" w:space="0" w:color="auto"/>
            </w:tcBorders>
            <w:vAlign w:val="center"/>
          </w:tcPr>
          <w:p w14:paraId="433E6218" w14:textId="77777777" w:rsidR="0078146B" w:rsidRPr="00E062F1" w:rsidRDefault="0078146B" w:rsidP="00FF2E71">
            <w:pPr>
              <w:pStyle w:val="TAC"/>
              <w:rPr>
                <w:ins w:id="361" w:author="RAN4#96 - JOH, Nokia" w:date="2020-07-28T12:41:00Z"/>
                <w:lang w:eastAsia="zh-CN"/>
              </w:rPr>
            </w:pPr>
          </w:p>
        </w:tc>
        <w:tc>
          <w:tcPr>
            <w:tcW w:w="746" w:type="dxa"/>
            <w:vMerge/>
            <w:tcBorders>
              <w:left w:val="single" w:sz="4" w:space="0" w:color="auto"/>
              <w:bottom w:val="single" w:sz="4" w:space="0" w:color="auto"/>
              <w:right w:val="single" w:sz="4" w:space="0" w:color="auto"/>
            </w:tcBorders>
            <w:vAlign w:val="center"/>
          </w:tcPr>
          <w:p w14:paraId="4B461D31" w14:textId="77777777" w:rsidR="0078146B" w:rsidRPr="00E062F1" w:rsidRDefault="0078146B" w:rsidP="00FF2E71">
            <w:pPr>
              <w:pStyle w:val="TAC"/>
              <w:rPr>
                <w:ins w:id="362" w:author="RAN4#96 - JOH, Nokia" w:date="2020-07-28T12:41:00Z"/>
                <w:rFonts w:cs="Arial"/>
                <w:szCs w:val="18"/>
                <w:lang w:eastAsia="zh-CN"/>
              </w:rPr>
            </w:pPr>
          </w:p>
        </w:tc>
        <w:tc>
          <w:tcPr>
            <w:tcW w:w="668" w:type="dxa"/>
            <w:tcBorders>
              <w:left w:val="single" w:sz="4" w:space="0" w:color="auto"/>
              <w:bottom w:val="single" w:sz="4" w:space="0" w:color="auto"/>
              <w:right w:val="single" w:sz="4" w:space="0" w:color="auto"/>
            </w:tcBorders>
            <w:vAlign w:val="center"/>
          </w:tcPr>
          <w:p w14:paraId="5BDABEE9" w14:textId="77777777" w:rsidR="0078146B" w:rsidRPr="00E062F1" w:rsidRDefault="0078146B" w:rsidP="00FF2E71">
            <w:pPr>
              <w:pStyle w:val="TAC"/>
              <w:rPr>
                <w:ins w:id="363" w:author="RAN4#96 - JOH, Nokia" w:date="2020-07-28T12:41:00Z"/>
                <w:rFonts w:cs="Arial"/>
                <w:szCs w:val="18"/>
                <w:lang w:eastAsia="ja-JP"/>
              </w:rPr>
            </w:pPr>
            <w:ins w:id="364" w:author="RAN4#96 - JOH, Nokia" w:date="2020-07-28T12:41:00Z">
              <w:r w:rsidRPr="00E062F1">
                <w:rPr>
                  <w:rFonts w:cs="Arial"/>
                  <w:szCs w:val="18"/>
                  <w:lang w:eastAsia="zh-CN"/>
                </w:rPr>
                <w:t>60</w:t>
              </w:r>
            </w:ins>
          </w:p>
        </w:tc>
        <w:tc>
          <w:tcPr>
            <w:tcW w:w="669" w:type="dxa"/>
            <w:tcBorders>
              <w:left w:val="single" w:sz="4" w:space="0" w:color="auto"/>
              <w:bottom w:val="single" w:sz="4" w:space="0" w:color="auto"/>
              <w:right w:val="single" w:sz="4" w:space="0" w:color="auto"/>
            </w:tcBorders>
            <w:vAlign w:val="center"/>
          </w:tcPr>
          <w:p w14:paraId="71DACFE0" w14:textId="77777777" w:rsidR="0078146B" w:rsidRPr="00E062F1" w:rsidRDefault="0078146B" w:rsidP="00FF2E71">
            <w:pPr>
              <w:pStyle w:val="TAC"/>
              <w:rPr>
                <w:ins w:id="365" w:author="RAN4#96 - JOH, Nokia" w:date="2020-07-28T12:41: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7265BF68" w14:textId="77777777" w:rsidR="0078146B" w:rsidRPr="00E062F1" w:rsidRDefault="0078146B" w:rsidP="00FF2E71">
            <w:pPr>
              <w:pStyle w:val="TAC"/>
              <w:rPr>
                <w:ins w:id="366" w:author="RAN4#96 - JOH, Nokia" w:date="2020-07-28T12:41:00Z"/>
                <w:rFonts w:cs="Arial"/>
                <w:szCs w:val="18"/>
                <w:lang w:eastAsia="ja-JP"/>
              </w:rPr>
            </w:pPr>
            <w:ins w:id="367" w:author="RAN4#96 - JOH, Nokia" w:date="2020-07-28T12:41: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446CDC83" w14:textId="77777777" w:rsidR="0078146B" w:rsidRPr="00E062F1" w:rsidRDefault="0078146B" w:rsidP="00FF2E71">
            <w:pPr>
              <w:pStyle w:val="TAC"/>
              <w:rPr>
                <w:ins w:id="368" w:author="RAN4#96 - JOH, Nokia" w:date="2020-07-28T12:41:00Z"/>
                <w:rFonts w:cs="Arial"/>
                <w:szCs w:val="18"/>
                <w:lang w:eastAsia="ja-JP"/>
              </w:rPr>
            </w:pPr>
            <w:ins w:id="369" w:author="RAN4#96 - JOH, Nokia" w:date="2020-07-28T12:41:00Z">
              <w:r w:rsidRPr="00E062F1">
                <w:rPr>
                  <w:rFonts w:eastAsia="Yu Mincho"/>
                  <w:szCs w:val="18"/>
                </w:rPr>
                <w:t>Yes</w:t>
              </w:r>
            </w:ins>
          </w:p>
        </w:tc>
        <w:tc>
          <w:tcPr>
            <w:tcW w:w="668" w:type="dxa"/>
            <w:gridSpan w:val="2"/>
            <w:tcBorders>
              <w:left w:val="single" w:sz="4" w:space="0" w:color="auto"/>
              <w:bottom w:val="single" w:sz="4" w:space="0" w:color="auto"/>
              <w:right w:val="single" w:sz="4" w:space="0" w:color="auto"/>
            </w:tcBorders>
            <w:vAlign w:val="center"/>
          </w:tcPr>
          <w:p w14:paraId="1F545E71" w14:textId="77777777" w:rsidR="0078146B" w:rsidRPr="00E062F1" w:rsidRDefault="0078146B" w:rsidP="00FF2E71">
            <w:pPr>
              <w:pStyle w:val="TAC"/>
              <w:rPr>
                <w:ins w:id="370" w:author="RAN4#96 - JOH, Nokia" w:date="2020-07-28T12:41:00Z"/>
                <w:rFonts w:cs="Arial"/>
                <w:szCs w:val="18"/>
                <w:lang w:eastAsia="ja-JP"/>
              </w:rPr>
            </w:pPr>
            <w:ins w:id="371" w:author="RAN4#96 - JOH, Nokia" w:date="2020-07-28T12:41: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02B7C828" w14:textId="77777777" w:rsidR="0078146B" w:rsidRPr="00E062F1" w:rsidRDefault="0078146B" w:rsidP="00FF2E71">
            <w:pPr>
              <w:pStyle w:val="TAC"/>
              <w:rPr>
                <w:ins w:id="372" w:author="RAN4#96 - JOH, Nokia" w:date="2020-07-28T12:41: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5F86555C" w14:textId="77777777" w:rsidR="0078146B" w:rsidRPr="00E062F1" w:rsidRDefault="0078146B" w:rsidP="00FF2E71">
            <w:pPr>
              <w:pStyle w:val="TAC"/>
              <w:rPr>
                <w:ins w:id="373" w:author="RAN4#96 - JOH, Nokia" w:date="2020-07-28T12:41: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3F85986B" w14:textId="77777777" w:rsidR="0078146B" w:rsidRPr="00E062F1" w:rsidRDefault="0078146B" w:rsidP="00FF2E71">
            <w:pPr>
              <w:pStyle w:val="TAC"/>
              <w:rPr>
                <w:ins w:id="374" w:author="RAN4#96 - JOH, Nokia" w:date="2020-07-28T12:41:00Z"/>
                <w:rFonts w:cs="Arial"/>
                <w:szCs w:val="18"/>
                <w:lang w:eastAsia="ja-JP"/>
              </w:rPr>
            </w:pPr>
            <w:ins w:id="375" w:author="RAN4#96 - JOH, Nokia" w:date="2020-07-28T12:41: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0335243B" w14:textId="77777777" w:rsidR="0078146B" w:rsidRPr="00E062F1" w:rsidRDefault="0078146B" w:rsidP="00FF2E71">
            <w:pPr>
              <w:pStyle w:val="TAC"/>
              <w:rPr>
                <w:ins w:id="376" w:author="RAN4#96 - JOH, Nokia" w:date="2020-07-28T12:41: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28BB995E" w14:textId="77777777" w:rsidR="0078146B" w:rsidRPr="00E062F1" w:rsidRDefault="0078146B" w:rsidP="00FF2E71">
            <w:pPr>
              <w:pStyle w:val="TAC"/>
              <w:rPr>
                <w:ins w:id="377" w:author="RAN4#96 - JOH, Nokia" w:date="2020-07-28T12:41: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3FF76BE4" w14:textId="77777777" w:rsidR="0078146B" w:rsidRPr="00E062F1" w:rsidRDefault="0078146B" w:rsidP="00FF2E71">
            <w:pPr>
              <w:pStyle w:val="TAC"/>
              <w:rPr>
                <w:ins w:id="378" w:author="RAN4#96 - JOH, Nokia" w:date="2020-07-28T12:41: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11F2D1EA" w14:textId="77777777" w:rsidR="0078146B" w:rsidRPr="00E062F1" w:rsidRDefault="0078146B" w:rsidP="00FF2E71">
            <w:pPr>
              <w:pStyle w:val="TAC"/>
              <w:rPr>
                <w:ins w:id="379" w:author="RAN4#96 - JOH, Nokia" w:date="2020-07-28T12:41: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2B6BA772" w14:textId="77777777" w:rsidR="0078146B" w:rsidRPr="00E062F1" w:rsidRDefault="0078146B" w:rsidP="00FF2E71">
            <w:pPr>
              <w:pStyle w:val="TAC"/>
              <w:rPr>
                <w:ins w:id="380" w:author="RAN4#96 - JOH, Nokia" w:date="2020-07-28T12:41: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5C03850C" w14:textId="77777777" w:rsidR="0078146B" w:rsidRPr="00E062F1" w:rsidRDefault="0078146B" w:rsidP="00FF2E71">
            <w:pPr>
              <w:pStyle w:val="TAC"/>
              <w:rPr>
                <w:ins w:id="381" w:author="RAN4#96 - JOH, Nokia" w:date="2020-07-28T12:41: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0E1405E3" w14:textId="77777777" w:rsidR="0078146B" w:rsidRPr="00E062F1" w:rsidRDefault="0078146B" w:rsidP="00FF2E71">
            <w:pPr>
              <w:pStyle w:val="TAC"/>
              <w:rPr>
                <w:ins w:id="382" w:author="RAN4#96 - JOH, Nokia" w:date="2020-07-28T12:41:00Z"/>
                <w:rFonts w:cs="Arial"/>
                <w:szCs w:val="18"/>
                <w:lang w:eastAsia="ja-JP"/>
              </w:rPr>
            </w:pPr>
          </w:p>
        </w:tc>
        <w:tc>
          <w:tcPr>
            <w:tcW w:w="671" w:type="dxa"/>
            <w:tcBorders>
              <w:left w:val="single" w:sz="4" w:space="0" w:color="auto"/>
              <w:bottom w:val="single" w:sz="4" w:space="0" w:color="auto"/>
              <w:right w:val="single" w:sz="4" w:space="0" w:color="auto"/>
            </w:tcBorders>
            <w:vAlign w:val="center"/>
          </w:tcPr>
          <w:p w14:paraId="313297DA" w14:textId="77777777" w:rsidR="0078146B" w:rsidRPr="00E062F1" w:rsidRDefault="0078146B" w:rsidP="00FF2E71">
            <w:pPr>
              <w:pStyle w:val="TAC"/>
              <w:rPr>
                <w:ins w:id="383" w:author="RAN4#96 - JOH, Nokia" w:date="2020-07-28T12:41:00Z"/>
                <w:rFonts w:cs="Arial"/>
                <w:szCs w:val="18"/>
                <w:lang w:eastAsia="ja-JP"/>
              </w:rPr>
            </w:pPr>
          </w:p>
        </w:tc>
        <w:tc>
          <w:tcPr>
            <w:tcW w:w="749" w:type="dxa"/>
            <w:vMerge/>
            <w:tcBorders>
              <w:left w:val="single" w:sz="4" w:space="0" w:color="auto"/>
              <w:right w:val="single" w:sz="4" w:space="0" w:color="auto"/>
            </w:tcBorders>
            <w:vAlign w:val="center"/>
          </w:tcPr>
          <w:p w14:paraId="7CF85D7C" w14:textId="77777777" w:rsidR="0078146B" w:rsidRPr="00E062F1" w:rsidRDefault="0078146B" w:rsidP="00FF2E71">
            <w:pPr>
              <w:pStyle w:val="TAC"/>
              <w:rPr>
                <w:ins w:id="384" w:author="RAN4#96 - JOH, Nokia" w:date="2020-07-28T12:41:00Z"/>
                <w:lang w:eastAsia="zh-CN"/>
              </w:rPr>
            </w:pPr>
          </w:p>
        </w:tc>
      </w:tr>
      <w:tr w:rsidR="0078146B" w:rsidRPr="00E062F1" w14:paraId="1EA62084" w14:textId="77777777" w:rsidTr="00554413">
        <w:trPr>
          <w:trHeight w:val="125"/>
          <w:jc w:val="center"/>
          <w:ins w:id="385" w:author="RAN4#96 - JOH, Nokia" w:date="2020-07-28T12:41:00Z"/>
        </w:trPr>
        <w:tc>
          <w:tcPr>
            <w:tcW w:w="1034" w:type="dxa"/>
            <w:vMerge/>
            <w:tcBorders>
              <w:left w:val="single" w:sz="4" w:space="0" w:color="auto"/>
              <w:bottom w:val="single" w:sz="4" w:space="0" w:color="auto"/>
              <w:right w:val="single" w:sz="4" w:space="0" w:color="auto"/>
            </w:tcBorders>
            <w:vAlign w:val="center"/>
          </w:tcPr>
          <w:p w14:paraId="021B88A9" w14:textId="77777777" w:rsidR="0078146B" w:rsidRPr="00E062F1" w:rsidRDefault="0078146B" w:rsidP="00FF2E71">
            <w:pPr>
              <w:pStyle w:val="TAC"/>
              <w:rPr>
                <w:ins w:id="386" w:author="RAN4#96 - JOH, Nokia" w:date="2020-07-28T12:41:00Z"/>
              </w:rPr>
            </w:pPr>
          </w:p>
        </w:tc>
        <w:tc>
          <w:tcPr>
            <w:tcW w:w="1034" w:type="dxa"/>
            <w:vMerge/>
            <w:tcBorders>
              <w:left w:val="single" w:sz="4" w:space="0" w:color="auto"/>
              <w:bottom w:val="single" w:sz="4" w:space="0" w:color="auto"/>
              <w:right w:val="single" w:sz="4" w:space="0" w:color="auto"/>
            </w:tcBorders>
            <w:vAlign w:val="center"/>
          </w:tcPr>
          <w:p w14:paraId="75567CE1" w14:textId="77777777" w:rsidR="0078146B" w:rsidRPr="00E062F1" w:rsidRDefault="0078146B" w:rsidP="00FF2E71">
            <w:pPr>
              <w:pStyle w:val="TAC"/>
              <w:rPr>
                <w:ins w:id="387" w:author="RAN4#96 - JOH, Nokia" w:date="2020-07-28T12:41:00Z"/>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201BA81" w14:textId="77777777" w:rsidR="0078146B" w:rsidRPr="00E062F1" w:rsidRDefault="0078146B" w:rsidP="00FF2E71">
            <w:pPr>
              <w:pStyle w:val="TAC"/>
              <w:rPr>
                <w:ins w:id="388" w:author="RAN4#96 - JOH, Nokia" w:date="2020-07-28T12:41:00Z"/>
                <w:rFonts w:cs="Arial"/>
                <w:szCs w:val="18"/>
                <w:lang w:eastAsia="zh-CN"/>
              </w:rPr>
            </w:pPr>
            <w:ins w:id="389" w:author="RAN4#96 - JOH, Nokia" w:date="2020-07-28T12:41:00Z">
              <w:r w:rsidRPr="00E062F1">
                <w:rPr>
                  <w:rFonts w:cs="Arial"/>
                  <w:szCs w:val="18"/>
                  <w:lang w:eastAsia="zh-CN"/>
                </w:rPr>
                <w:t>n260</w:t>
              </w:r>
            </w:ins>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706F3030" w14:textId="735A2CC5" w:rsidR="0078146B" w:rsidRPr="00E062F1" w:rsidRDefault="0078146B" w:rsidP="00FF2E71">
            <w:pPr>
              <w:pStyle w:val="TAC"/>
              <w:rPr>
                <w:ins w:id="390" w:author="RAN4#96 - JOH, Nokia" w:date="2020-07-28T12:41:00Z"/>
                <w:rFonts w:cs="Arial"/>
                <w:szCs w:val="18"/>
                <w:lang w:eastAsia="ja-JP"/>
              </w:rPr>
            </w:pPr>
            <w:ins w:id="391" w:author="RAN4#96 - JOH, Nokia" w:date="2020-07-28T12:41:00Z">
              <w:r w:rsidRPr="00E062F1">
                <w:rPr>
                  <w:rFonts w:cs="Arial"/>
                  <w:szCs w:val="18"/>
                  <w:lang w:eastAsia="ja-JP"/>
                </w:rPr>
                <w:t>CA_n260</w:t>
              </w:r>
            </w:ins>
            <w:ins w:id="392" w:author="RAN4#96 - JOH, Nokia" w:date="2020-07-28T12:42:00Z">
              <w:r>
                <w:rPr>
                  <w:rFonts w:cs="Arial"/>
                  <w:szCs w:val="18"/>
                  <w:lang w:eastAsia="ja-JP"/>
                </w:rPr>
                <w:t>J</w:t>
              </w:r>
            </w:ins>
          </w:p>
        </w:tc>
        <w:tc>
          <w:tcPr>
            <w:tcW w:w="749" w:type="dxa"/>
            <w:vMerge/>
            <w:tcBorders>
              <w:left w:val="single" w:sz="4" w:space="0" w:color="auto"/>
              <w:bottom w:val="single" w:sz="4" w:space="0" w:color="auto"/>
              <w:right w:val="single" w:sz="4" w:space="0" w:color="auto"/>
            </w:tcBorders>
            <w:vAlign w:val="center"/>
          </w:tcPr>
          <w:p w14:paraId="7498A2B0" w14:textId="77777777" w:rsidR="0078146B" w:rsidRPr="00E062F1" w:rsidRDefault="0078146B" w:rsidP="00FF2E71">
            <w:pPr>
              <w:pStyle w:val="TAC"/>
              <w:rPr>
                <w:ins w:id="393" w:author="RAN4#96 - JOH, Nokia" w:date="2020-07-28T12:41:00Z"/>
                <w:lang w:eastAsia="zh-CN"/>
              </w:rPr>
            </w:pPr>
          </w:p>
        </w:tc>
      </w:tr>
      <w:tr w:rsidR="0078146B" w:rsidRPr="00E062F1" w14:paraId="4D32D25B" w14:textId="77777777" w:rsidTr="00344079">
        <w:trPr>
          <w:trHeight w:val="125"/>
          <w:jc w:val="center"/>
          <w:ins w:id="394" w:author="RAN4#96 - JOH, Nokia" w:date="2020-07-28T12:41:00Z"/>
        </w:trPr>
        <w:tc>
          <w:tcPr>
            <w:tcW w:w="1034" w:type="dxa"/>
            <w:vMerge w:val="restart"/>
            <w:tcBorders>
              <w:left w:val="single" w:sz="4" w:space="0" w:color="auto"/>
              <w:right w:val="single" w:sz="4" w:space="0" w:color="auto"/>
            </w:tcBorders>
            <w:vAlign w:val="center"/>
          </w:tcPr>
          <w:p w14:paraId="6ED7C2D8" w14:textId="36A0F1C1" w:rsidR="0078146B" w:rsidRPr="00E062F1" w:rsidRDefault="0078146B" w:rsidP="00FF2E71">
            <w:pPr>
              <w:pStyle w:val="TAC"/>
              <w:rPr>
                <w:ins w:id="395" w:author="RAN4#96 - JOH, Nokia" w:date="2020-07-28T12:41:00Z"/>
              </w:rPr>
            </w:pPr>
            <w:ins w:id="396" w:author="RAN4#96 - JOH, Nokia" w:date="2020-07-28T12:41:00Z">
              <w:r w:rsidRPr="00E062F1">
                <w:rPr>
                  <w:rFonts w:cs="Arial"/>
                  <w:szCs w:val="18"/>
                  <w:lang w:eastAsia="ja-JP"/>
                </w:rPr>
                <w:t>CA_n66A-n260</w:t>
              </w:r>
            </w:ins>
            <w:ins w:id="397" w:author="RAN4#96 - JOH, Nokia" w:date="2020-07-28T12:42:00Z">
              <w:r>
                <w:rPr>
                  <w:rFonts w:cs="Arial"/>
                  <w:szCs w:val="18"/>
                  <w:lang w:eastAsia="ja-JP"/>
                </w:rPr>
                <w:t>K</w:t>
              </w:r>
            </w:ins>
          </w:p>
        </w:tc>
        <w:tc>
          <w:tcPr>
            <w:tcW w:w="1034" w:type="dxa"/>
            <w:vMerge w:val="restart"/>
            <w:tcBorders>
              <w:left w:val="single" w:sz="4" w:space="0" w:color="auto"/>
              <w:right w:val="single" w:sz="4" w:space="0" w:color="auto"/>
            </w:tcBorders>
            <w:vAlign w:val="center"/>
          </w:tcPr>
          <w:p w14:paraId="665ADA18" w14:textId="77777777" w:rsidR="0078146B" w:rsidRPr="00E062F1" w:rsidRDefault="0078146B" w:rsidP="00FF2E71">
            <w:pPr>
              <w:pStyle w:val="TAC"/>
              <w:rPr>
                <w:ins w:id="398" w:author="RAN4#96 - JOH, Nokia" w:date="2020-07-28T12:41:00Z"/>
                <w:lang w:eastAsia="zh-CN"/>
              </w:rPr>
            </w:pPr>
            <w:ins w:id="399" w:author="RAN4#96 - JOH, Nokia" w:date="2020-07-28T12:41:00Z">
              <w:r w:rsidRPr="00E062F1">
                <w:rPr>
                  <w:rFonts w:cs="Arial"/>
                  <w:szCs w:val="18"/>
                  <w:lang w:eastAsia="ja-JP"/>
                </w:rPr>
                <w:t>CA_n66A-n260A</w:t>
              </w:r>
            </w:ins>
          </w:p>
        </w:tc>
        <w:tc>
          <w:tcPr>
            <w:tcW w:w="746" w:type="dxa"/>
            <w:vMerge w:val="restart"/>
            <w:tcBorders>
              <w:top w:val="single" w:sz="4" w:space="0" w:color="auto"/>
              <w:left w:val="single" w:sz="4" w:space="0" w:color="auto"/>
              <w:right w:val="single" w:sz="4" w:space="0" w:color="auto"/>
            </w:tcBorders>
            <w:vAlign w:val="center"/>
          </w:tcPr>
          <w:p w14:paraId="466DADD9" w14:textId="77777777" w:rsidR="0078146B" w:rsidRPr="00E062F1" w:rsidRDefault="0078146B" w:rsidP="00FF2E71">
            <w:pPr>
              <w:pStyle w:val="TAC"/>
              <w:rPr>
                <w:ins w:id="400" w:author="RAN4#96 - JOH, Nokia" w:date="2020-07-28T12:41:00Z"/>
                <w:rFonts w:cs="Arial"/>
                <w:szCs w:val="18"/>
                <w:lang w:eastAsia="zh-CN"/>
              </w:rPr>
            </w:pPr>
            <w:ins w:id="401" w:author="RAN4#96 - JOH, Nokia" w:date="2020-07-28T12:41:00Z">
              <w:r w:rsidRPr="00E062F1">
                <w:rPr>
                  <w:rFonts w:cs="Arial"/>
                  <w:szCs w:val="18"/>
                  <w:lang w:eastAsia="zh-CN"/>
                </w:rPr>
                <w:t>n66</w:t>
              </w:r>
            </w:ins>
          </w:p>
        </w:tc>
        <w:tc>
          <w:tcPr>
            <w:tcW w:w="668" w:type="dxa"/>
            <w:tcBorders>
              <w:top w:val="single" w:sz="4" w:space="0" w:color="auto"/>
              <w:left w:val="single" w:sz="4" w:space="0" w:color="auto"/>
              <w:right w:val="single" w:sz="4" w:space="0" w:color="auto"/>
            </w:tcBorders>
            <w:vAlign w:val="center"/>
          </w:tcPr>
          <w:p w14:paraId="78B34395" w14:textId="77777777" w:rsidR="0078146B" w:rsidRPr="00E062F1" w:rsidRDefault="0078146B" w:rsidP="00FF2E71">
            <w:pPr>
              <w:pStyle w:val="TAC"/>
              <w:rPr>
                <w:ins w:id="402" w:author="RAN4#96 - JOH, Nokia" w:date="2020-07-28T12:41:00Z"/>
                <w:rFonts w:cs="Arial"/>
                <w:szCs w:val="18"/>
                <w:lang w:eastAsia="ja-JP"/>
              </w:rPr>
            </w:pPr>
            <w:ins w:id="403" w:author="RAN4#96 - JOH, Nokia" w:date="2020-07-28T12:41:00Z">
              <w:r w:rsidRPr="00E062F1">
                <w:rPr>
                  <w:rFonts w:cs="Arial"/>
                  <w:szCs w:val="18"/>
                  <w:lang w:eastAsia="zh-CN"/>
                </w:rPr>
                <w:t>15</w:t>
              </w:r>
            </w:ins>
          </w:p>
        </w:tc>
        <w:tc>
          <w:tcPr>
            <w:tcW w:w="669" w:type="dxa"/>
            <w:tcBorders>
              <w:top w:val="single" w:sz="4" w:space="0" w:color="auto"/>
              <w:left w:val="single" w:sz="4" w:space="0" w:color="auto"/>
              <w:right w:val="single" w:sz="4" w:space="0" w:color="auto"/>
            </w:tcBorders>
            <w:vAlign w:val="center"/>
          </w:tcPr>
          <w:p w14:paraId="10349E99" w14:textId="77777777" w:rsidR="0078146B" w:rsidRPr="00E062F1" w:rsidRDefault="0078146B" w:rsidP="00FF2E71">
            <w:pPr>
              <w:pStyle w:val="TAC"/>
              <w:rPr>
                <w:ins w:id="404" w:author="RAN4#96 - JOH, Nokia" w:date="2020-07-28T12:41:00Z"/>
                <w:rFonts w:cs="Arial"/>
                <w:szCs w:val="18"/>
                <w:lang w:eastAsia="ja-JP"/>
              </w:rPr>
            </w:pPr>
            <w:ins w:id="405" w:author="RAN4#96 - JOH, Nokia" w:date="2020-07-28T12:41:00Z">
              <w:r w:rsidRPr="00E062F1">
                <w:rPr>
                  <w:rFonts w:eastAsia="Yu Mincho"/>
                  <w:szCs w:val="18"/>
                </w:rPr>
                <w:t>Yes</w:t>
              </w:r>
            </w:ins>
          </w:p>
        </w:tc>
        <w:tc>
          <w:tcPr>
            <w:tcW w:w="668" w:type="dxa"/>
            <w:tcBorders>
              <w:top w:val="single" w:sz="4" w:space="0" w:color="auto"/>
              <w:left w:val="single" w:sz="4" w:space="0" w:color="auto"/>
              <w:right w:val="single" w:sz="4" w:space="0" w:color="auto"/>
            </w:tcBorders>
            <w:vAlign w:val="center"/>
          </w:tcPr>
          <w:p w14:paraId="4DB5039C" w14:textId="77777777" w:rsidR="0078146B" w:rsidRPr="00E062F1" w:rsidRDefault="0078146B" w:rsidP="00FF2E71">
            <w:pPr>
              <w:pStyle w:val="TAC"/>
              <w:rPr>
                <w:ins w:id="406" w:author="RAN4#96 - JOH, Nokia" w:date="2020-07-28T12:41:00Z"/>
                <w:rFonts w:cs="Arial"/>
                <w:szCs w:val="18"/>
                <w:lang w:eastAsia="ja-JP"/>
              </w:rPr>
            </w:pPr>
            <w:ins w:id="407" w:author="RAN4#96 - JOH, Nokia" w:date="2020-07-28T12:41: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34586212" w14:textId="77777777" w:rsidR="0078146B" w:rsidRPr="00E062F1" w:rsidRDefault="0078146B" w:rsidP="00FF2E71">
            <w:pPr>
              <w:pStyle w:val="TAC"/>
              <w:rPr>
                <w:ins w:id="408" w:author="RAN4#96 - JOH, Nokia" w:date="2020-07-28T12:41:00Z"/>
                <w:rFonts w:cs="Arial"/>
                <w:szCs w:val="18"/>
                <w:lang w:eastAsia="ja-JP"/>
              </w:rPr>
            </w:pPr>
            <w:ins w:id="409" w:author="RAN4#96 - JOH, Nokia" w:date="2020-07-28T12:41:00Z">
              <w:r w:rsidRPr="00E062F1">
                <w:rPr>
                  <w:rFonts w:eastAsia="Yu Mincho"/>
                  <w:szCs w:val="18"/>
                </w:rPr>
                <w:t>Yes</w:t>
              </w:r>
            </w:ins>
          </w:p>
        </w:tc>
        <w:tc>
          <w:tcPr>
            <w:tcW w:w="668" w:type="dxa"/>
            <w:gridSpan w:val="2"/>
            <w:tcBorders>
              <w:top w:val="single" w:sz="4" w:space="0" w:color="auto"/>
              <w:left w:val="single" w:sz="4" w:space="0" w:color="auto"/>
              <w:right w:val="single" w:sz="4" w:space="0" w:color="auto"/>
            </w:tcBorders>
            <w:vAlign w:val="center"/>
          </w:tcPr>
          <w:p w14:paraId="3DB723AE" w14:textId="77777777" w:rsidR="0078146B" w:rsidRPr="00E062F1" w:rsidRDefault="0078146B" w:rsidP="00FF2E71">
            <w:pPr>
              <w:pStyle w:val="TAC"/>
              <w:rPr>
                <w:ins w:id="410" w:author="RAN4#96 - JOH, Nokia" w:date="2020-07-28T12:41:00Z"/>
                <w:rFonts w:cs="Arial"/>
                <w:szCs w:val="18"/>
                <w:lang w:eastAsia="ja-JP"/>
              </w:rPr>
            </w:pPr>
            <w:ins w:id="411" w:author="RAN4#96 - JOH, Nokia" w:date="2020-07-28T12:41: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35E0AD91" w14:textId="77777777" w:rsidR="0078146B" w:rsidRPr="00E062F1" w:rsidRDefault="0078146B" w:rsidP="00FF2E71">
            <w:pPr>
              <w:pStyle w:val="TAC"/>
              <w:rPr>
                <w:ins w:id="412" w:author="RAN4#96 - JOH, Nokia" w:date="2020-07-28T12:41: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076F67F9" w14:textId="77777777" w:rsidR="0078146B" w:rsidRPr="00E062F1" w:rsidRDefault="0078146B" w:rsidP="00FF2E71">
            <w:pPr>
              <w:pStyle w:val="TAC"/>
              <w:rPr>
                <w:ins w:id="413" w:author="RAN4#96 - JOH, Nokia" w:date="2020-07-28T12:41: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57F47C32" w14:textId="77777777" w:rsidR="0078146B" w:rsidRPr="00E062F1" w:rsidRDefault="0078146B" w:rsidP="00FF2E71">
            <w:pPr>
              <w:pStyle w:val="TAC"/>
              <w:rPr>
                <w:ins w:id="414" w:author="RAN4#96 - JOH, Nokia" w:date="2020-07-28T12:41:00Z"/>
                <w:rFonts w:cs="Arial"/>
                <w:szCs w:val="18"/>
                <w:lang w:eastAsia="ja-JP"/>
              </w:rPr>
            </w:pPr>
            <w:ins w:id="415" w:author="RAN4#96 - JOH, Nokia" w:date="2020-07-28T12:41: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594D619B" w14:textId="77777777" w:rsidR="0078146B" w:rsidRPr="00E062F1" w:rsidRDefault="0078146B" w:rsidP="00FF2E71">
            <w:pPr>
              <w:pStyle w:val="TAC"/>
              <w:rPr>
                <w:ins w:id="416" w:author="RAN4#96 - JOH, Nokia" w:date="2020-07-28T12:41: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08A6502D" w14:textId="77777777" w:rsidR="0078146B" w:rsidRPr="00E062F1" w:rsidRDefault="0078146B" w:rsidP="00FF2E71">
            <w:pPr>
              <w:pStyle w:val="TAC"/>
              <w:rPr>
                <w:ins w:id="417" w:author="RAN4#96 - JOH, Nokia" w:date="2020-07-28T12:41: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6F5E9228" w14:textId="77777777" w:rsidR="0078146B" w:rsidRPr="00E062F1" w:rsidRDefault="0078146B" w:rsidP="00FF2E71">
            <w:pPr>
              <w:pStyle w:val="TAC"/>
              <w:rPr>
                <w:ins w:id="418" w:author="RAN4#96 - JOH, Nokia" w:date="2020-07-28T12:41:00Z"/>
                <w:rFonts w:cs="Arial"/>
                <w:szCs w:val="18"/>
                <w:lang w:eastAsia="ja-JP"/>
              </w:rPr>
            </w:pPr>
          </w:p>
        </w:tc>
        <w:tc>
          <w:tcPr>
            <w:tcW w:w="668" w:type="dxa"/>
            <w:tcBorders>
              <w:top w:val="single" w:sz="4" w:space="0" w:color="auto"/>
              <w:left w:val="single" w:sz="4" w:space="0" w:color="auto"/>
              <w:right w:val="single" w:sz="4" w:space="0" w:color="auto"/>
            </w:tcBorders>
            <w:vAlign w:val="center"/>
          </w:tcPr>
          <w:p w14:paraId="1A19F122" w14:textId="77777777" w:rsidR="0078146B" w:rsidRPr="00E062F1" w:rsidRDefault="0078146B" w:rsidP="00FF2E71">
            <w:pPr>
              <w:pStyle w:val="TAC"/>
              <w:rPr>
                <w:ins w:id="419" w:author="RAN4#96 - JOH, Nokia" w:date="2020-07-28T12:41: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70446EB4" w14:textId="77777777" w:rsidR="0078146B" w:rsidRPr="00E062F1" w:rsidRDefault="0078146B" w:rsidP="00FF2E71">
            <w:pPr>
              <w:pStyle w:val="TAC"/>
              <w:rPr>
                <w:ins w:id="420" w:author="RAN4#96 - JOH, Nokia" w:date="2020-07-28T12:41:00Z"/>
                <w:rFonts w:cs="Arial"/>
                <w:szCs w:val="18"/>
                <w:lang w:eastAsia="ja-JP"/>
              </w:rPr>
            </w:pPr>
          </w:p>
        </w:tc>
        <w:tc>
          <w:tcPr>
            <w:tcW w:w="668" w:type="dxa"/>
            <w:tcBorders>
              <w:top w:val="single" w:sz="4" w:space="0" w:color="auto"/>
              <w:left w:val="single" w:sz="4" w:space="0" w:color="auto"/>
              <w:right w:val="single" w:sz="4" w:space="0" w:color="auto"/>
            </w:tcBorders>
            <w:vAlign w:val="center"/>
          </w:tcPr>
          <w:p w14:paraId="0C57E8EE" w14:textId="77777777" w:rsidR="0078146B" w:rsidRPr="00E062F1" w:rsidRDefault="0078146B" w:rsidP="00FF2E71">
            <w:pPr>
              <w:pStyle w:val="TAC"/>
              <w:rPr>
                <w:ins w:id="421" w:author="RAN4#96 - JOH, Nokia" w:date="2020-07-28T12:41: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238F978D" w14:textId="77777777" w:rsidR="0078146B" w:rsidRPr="00E062F1" w:rsidRDefault="0078146B" w:rsidP="00FF2E71">
            <w:pPr>
              <w:pStyle w:val="TAC"/>
              <w:rPr>
                <w:ins w:id="422" w:author="RAN4#96 - JOH, Nokia" w:date="2020-07-28T12:41:00Z"/>
                <w:rFonts w:cs="Arial"/>
                <w:szCs w:val="18"/>
                <w:lang w:eastAsia="ja-JP"/>
              </w:rPr>
            </w:pPr>
          </w:p>
        </w:tc>
        <w:tc>
          <w:tcPr>
            <w:tcW w:w="671" w:type="dxa"/>
            <w:tcBorders>
              <w:top w:val="single" w:sz="4" w:space="0" w:color="auto"/>
              <w:left w:val="single" w:sz="4" w:space="0" w:color="auto"/>
              <w:right w:val="single" w:sz="4" w:space="0" w:color="auto"/>
            </w:tcBorders>
            <w:vAlign w:val="center"/>
          </w:tcPr>
          <w:p w14:paraId="56B5D2B0" w14:textId="77777777" w:rsidR="0078146B" w:rsidRPr="00E062F1" w:rsidRDefault="0078146B" w:rsidP="00FF2E71">
            <w:pPr>
              <w:pStyle w:val="TAC"/>
              <w:rPr>
                <w:ins w:id="423" w:author="RAN4#96 - JOH, Nokia" w:date="2020-07-28T12:41:00Z"/>
                <w:rFonts w:cs="Arial"/>
                <w:szCs w:val="18"/>
                <w:lang w:eastAsia="ja-JP"/>
              </w:rPr>
            </w:pPr>
          </w:p>
        </w:tc>
        <w:tc>
          <w:tcPr>
            <w:tcW w:w="749" w:type="dxa"/>
            <w:vMerge w:val="restart"/>
            <w:tcBorders>
              <w:left w:val="single" w:sz="4" w:space="0" w:color="auto"/>
              <w:right w:val="single" w:sz="4" w:space="0" w:color="auto"/>
            </w:tcBorders>
            <w:vAlign w:val="center"/>
          </w:tcPr>
          <w:p w14:paraId="18609B4F" w14:textId="77777777" w:rsidR="0078146B" w:rsidRPr="00E062F1" w:rsidRDefault="0078146B" w:rsidP="00FF2E71">
            <w:pPr>
              <w:pStyle w:val="TAC"/>
              <w:rPr>
                <w:ins w:id="424" w:author="RAN4#96 - JOH, Nokia" w:date="2020-07-28T12:41:00Z"/>
                <w:lang w:eastAsia="zh-CN"/>
              </w:rPr>
            </w:pPr>
            <w:ins w:id="425" w:author="RAN4#96 - JOH, Nokia" w:date="2020-07-28T12:41:00Z">
              <w:r>
                <w:rPr>
                  <w:lang w:eastAsia="zh-CN"/>
                </w:rPr>
                <w:t>0</w:t>
              </w:r>
            </w:ins>
          </w:p>
        </w:tc>
      </w:tr>
      <w:tr w:rsidR="0078146B" w:rsidRPr="00E062F1" w14:paraId="0C6E8EB1" w14:textId="77777777" w:rsidTr="00344079">
        <w:trPr>
          <w:trHeight w:val="125"/>
          <w:jc w:val="center"/>
          <w:ins w:id="426" w:author="RAN4#96 - JOH, Nokia" w:date="2020-07-28T12:41:00Z"/>
        </w:trPr>
        <w:tc>
          <w:tcPr>
            <w:tcW w:w="1034" w:type="dxa"/>
            <w:vMerge/>
            <w:tcBorders>
              <w:left w:val="single" w:sz="4" w:space="0" w:color="auto"/>
              <w:right w:val="single" w:sz="4" w:space="0" w:color="auto"/>
            </w:tcBorders>
            <w:vAlign w:val="center"/>
          </w:tcPr>
          <w:p w14:paraId="31BCD0CA" w14:textId="77777777" w:rsidR="0078146B" w:rsidRPr="00E062F1" w:rsidRDefault="0078146B" w:rsidP="00FF2E71">
            <w:pPr>
              <w:pStyle w:val="TAC"/>
              <w:rPr>
                <w:ins w:id="427" w:author="RAN4#96 - JOH, Nokia" w:date="2020-07-28T12:41:00Z"/>
              </w:rPr>
            </w:pPr>
          </w:p>
        </w:tc>
        <w:tc>
          <w:tcPr>
            <w:tcW w:w="1034" w:type="dxa"/>
            <w:vMerge/>
            <w:tcBorders>
              <w:left w:val="single" w:sz="4" w:space="0" w:color="auto"/>
              <w:right w:val="single" w:sz="4" w:space="0" w:color="auto"/>
            </w:tcBorders>
            <w:vAlign w:val="center"/>
          </w:tcPr>
          <w:p w14:paraId="33A2A628" w14:textId="77777777" w:rsidR="0078146B" w:rsidRPr="00E062F1" w:rsidRDefault="0078146B" w:rsidP="00FF2E71">
            <w:pPr>
              <w:pStyle w:val="TAC"/>
              <w:rPr>
                <w:ins w:id="428" w:author="RAN4#96 - JOH, Nokia" w:date="2020-07-28T12:41:00Z"/>
                <w:lang w:eastAsia="zh-CN"/>
              </w:rPr>
            </w:pPr>
          </w:p>
        </w:tc>
        <w:tc>
          <w:tcPr>
            <w:tcW w:w="746" w:type="dxa"/>
            <w:vMerge/>
            <w:tcBorders>
              <w:left w:val="single" w:sz="4" w:space="0" w:color="auto"/>
              <w:right w:val="single" w:sz="4" w:space="0" w:color="auto"/>
            </w:tcBorders>
            <w:vAlign w:val="center"/>
          </w:tcPr>
          <w:p w14:paraId="01CD1F08" w14:textId="77777777" w:rsidR="0078146B" w:rsidRPr="00E062F1" w:rsidRDefault="0078146B" w:rsidP="00FF2E71">
            <w:pPr>
              <w:pStyle w:val="TAC"/>
              <w:rPr>
                <w:ins w:id="429" w:author="RAN4#96 - JOH, Nokia" w:date="2020-07-28T12:41:00Z"/>
                <w:rFonts w:cs="Arial"/>
                <w:szCs w:val="18"/>
                <w:lang w:eastAsia="zh-CN"/>
              </w:rPr>
            </w:pPr>
          </w:p>
        </w:tc>
        <w:tc>
          <w:tcPr>
            <w:tcW w:w="668" w:type="dxa"/>
            <w:tcBorders>
              <w:left w:val="single" w:sz="4" w:space="0" w:color="auto"/>
              <w:right w:val="single" w:sz="4" w:space="0" w:color="auto"/>
            </w:tcBorders>
            <w:vAlign w:val="center"/>
          </w:tcPr>
          <w:p w14:paraId="352C28DC" w14:textId="77777777" w:rsidR="0078146B" w:rsidRPr="00E062F1" w:rsidRDefault="0078146B" w:rsidP="00FF2E71">
            <w:pPr>
              <w:pStyle w:val="TAC"/>
              <w:rPr>
                <w:ins w:id="430" w:author="RAN4#96 - JOH, Nokia" w:date="2020-07-28T12:41:00Z"/>
                <w:rFonts w:cs="Arial"/>
                <w:szCs w:val="18"/>
                <w:lang w:eastAsia="ja-JP"/>
              </w:rPr>
            </w:pPr>
            <w:ins w:id="431" w:author="RAN4#96 - JOH, Nokia" w:date="2020-07-28T12:41:00Z">
              <w:r w:rsidRPr="00E062F1">
                <w:rPr>
                  <w:rFonts w:cs="Arial"/>
                  <w:szCs w:val="18"/>
                  <w:lang w:eastAsia="zh-CN"/>
                </w:rPr>
                <w:t>30</w:t>
              </w:r>
            </w:ins>
          </w:p>
        </w:tc>
        <w:tc>
          <w:tcPr>
            <w:tcW w:w="669" w:type="dxa"/>
            <w:tcBorders>
              <w:left w:val="single" w:sz="4" w:space="0" w:color="auto"/>
              <w:right w:val="single" w:sz="4" w:space="0" w:color="auto"/>
            </w:tcBorders>
            <w:vAlign w:val="center"/>
          </w:tcPr>
          <w:p w14:paraId="7A28472E" w14:textId="77777777" w:rsidR="0078146B" w:rsidRPr="00E062F1" w:rsidRDefault="0078146B" w:rsidP="00FF2E71">
            <w:pPr>
              <w:pStyle w:val="TAC"/>
              <w:rPr>
                <w:ins w:id="432" w:author="RAN4#96 - JOH, Nokia" w:date="2020-07-28T12:41:00Z"/>
                <w:rFonts w:cs="Arial"/>
                <w:szCs w:val="18"/>
                <w:lang w:eastAsia="ja-JP"/>
              </w:rPr>
            </w:pPr>
          </w:p>
        </w:tc>
        <w:tc>
          <w:tcPr>
            <w:tcW w:w="668" w:type="dxa"/>
            <w:tcBorders>
              <w:left w:val="single" w:sz="4" w:space="0" w:color="auto"/>
              <w:right w:val="single" w:sz="4" w:space="0" w:color="auto"/>
            </w:tcBorders>
            <w:vAlign w:val="center"/>
          </w:tcPr>
          <w:p w14:paraId="763F9696" w14:textId="77777777" w:rsidR="0078146B" w:rsidRPr="00E062F1" w:rsidRDefault="0078146B" w:rsidP="00FF2E71">
            <w:pPr>
              <w:pStyle w:val="TAC"/>
              <w:rPr>
                <w:ins w:id="433" w:author="RAN4#96 - JOH, Nokia" w:date="2020-07-28T12:41:00Z"/>
                <w:rFonts w:cs="Arial"/>
                <w:szCs w:val="18"/>
                <w:lang w:eastAsia="ja-JP"/>
              </w:rPr>
            </w:pPr>
            <w:ins w:id="434" w:author="RAN4#96 - JOH, Nokia" w:date="2020-07-28T12:41:00Z">
              <w:r w:rsidRPr="00E062F1">
                <w:rPr>
                  <w:rFonts w:eastAsia="Yu Mincho"/>
                  <w:szCs w:val="18"/>
                </w:rPr>
                <w:t>Yes</w:t>
              </w:r>
            </w:ins>
          </w:p>
        </w:tc>
        <w:tc>
          <w:tcPr>
            <w:tcW w:w="669" w:type="dxa"/>
            <w:tcBorders>
              <w:left w:val="single" w:sz="4" w:space="0" w:color="auto"/>
              <w:right w:val="single" w:sz="4" w:space="0" w:color="auto"/>
            </w:tcBorders>
            <w:vAlign w:val="center"/>
          </w:tcPr>
          <w:p w14:paraId="0080E179" w14:textId="77777777" w:rsidR="0078146B" w:rsidRPr="00E062F1" w:rsidRDefault="0078146B" w:rsidP="00FF2E71">
            <w:pPr>
              <w:pStyle w:val="TAC"/>
              <w:rPr>
                <w:ins w:id="435" w:author="RAN4#96 - JOH, Nokia" w:date="2020-07-28T12:41:00Z"/>
                <w:rFonts w:cs="Arial"/>
                <w:szCs w:val="18"/>
                <w:lang w:eastAsia="ja-JP"/>
              </w:rPr>
            </w:pPr>
            <w:ins w:id="436" w:author="RAN4#96 - JOH, Nokia" w:date="2020-07-28T12:41:00Z">
              <w:r w:rsidRPr="00E062F1">
                <w:rPr>
                  <w:rFonts w:eastAsia="Yu Mincho"/>
                  <w:szCs w:val="18"/>
                </w:rPr>
                <w:t>Yes</w:t>
              </w:r>
            </w:ins>
          </w:p>
        </w:tc>
        <w:tc>
          <w:tcPr>
            <w:tcW w:w="668" w:type="dxa"/>
            <w:gridSpan w:val="2"/>
            <w:tcBorders>
              <w:left w:val="single" w:sz="4" w:space="0" w:color="auto"/>
              <w:right w:val="single" w:sz="4" w:space="0" w:color="auto"/>
            </w:tcBorders>
            <w:vAlign w:val="center"/>
          </w:tcPr>
          <w:p w14:paraId="6B567E80" w14:textId="77777777" w:rsidR="0078146B" w:rsidRPr="00E062F1" w:rsidRDefault="0078146B" w:rsidP="00FF2E71">
            <w:pPr>
              <w:pStyle w:val="TAC"/>
              <w:rPr>
                <w:ins w:id="437" w:author="RAN4#96 - JOH, Nokia" w:date="2020-07-28T12:41:00Z"/>
                <w:rFonts w:cs="Arial"/>
                <w:szCs w:val="18"/>
                <w:lang w:eastAsia="ja-JP"/>
              </w:rPr>
            </w:pPr>
            <w:ins w:id="438" w:author="RAN4#96 - JOH, Nokia" w:date="2020-07-28T12:41:00Z">
              <w:r w:rsidRPr="00E062F1">
                <w:rPr>
                  <w:rFonts w:eastAsia="Yu Mincho"/>
                  <w:szCs w:val="18"/>
                </w:rPr>
                <w:t>Yes</w:t>
              </w:r>
            </w:ins>
          </w:p>
        </w:tc>
        <w:tc>
          <w:tcPr>
            <w:tcW w:w="669" w:type="dxa"/>
            <w:tcBorders>
              <w:left w:val="single" w:sz="4" w:space="0" w:color="auto"/>
              <w:right w:val="single" w:sz="4" w:space="0" w:color="auto"/>
            </w:tcBorders>
            <w:vAlign w:val="center"/>
          </w:tcPr>
          <w:p w14:paraId="703FE065" w14:textId="77777777" w:rsidR="0078146B" w:rsidRPr="00E062F1" w:rsidRDefault="0078146B" w:rsidP="00FF2E71">
            <w:pPr>
              <w:pStyle w:val="TAC"/>
              <w:rPr>
                <w:ins w:id="439" w:author="RAN4#96 - JOH, Nokia" w:date="2020-07-28T12:41:00Z"/>
                <w:rFonts w:cs="Arial"/>
                <w:szCs w:val="18"/>
                <w:lang w:eastAsia="ja-JP"/>
              </w:rPr>
            </w:pPr>
          </w:p>
        </w:tc>
        <w:tc>
          <w:tcPr>
            <w:tcW w:w="669" w:type="dxa"/>
            <w:gridSpan w:val="2"/>
            <w:tcBorders>
              <w:left w:val="single" w:sz="4" w:space="0" w:color="auto"/>
              <w:right w:val="single" w:sz="4" w:space="0" w:color="auto"/>
            </w:tcBorders>
            <w:vAlign w:val="center"/>
          </w:tcPr>
          <w:p w14:paraId="5D907DA6" w14:textId="77777777" w:rsidR="0078146B" w:rsidRPr="00E062F1" w:rsidRDefault="0078146B" w:rsidP="00FF2E71">
            <w:pPr>
              <w:pStyle w:val="TAC"/>
              <w:rPr>
                <w:ins w:id="440" w:author="RAN4#96 - JOH, Nokia" w:date="2020-07-28T12:41:00Z"/>
                <w:rFonts w:cs="Arial"/>
                <w:szCs w:val="18"/>
                <w:lang w:eastAsia="ja-JP"/>
              </w:rPr>
            </w:pPr>
          </w:p>
        </w:tc>
        <w:tc>
          <w:tcPr>
            <w:tcW w:w="669" w:type="dxa"/>
            <w:tcBorders>
              <w:left w:val="single" w:sz="4" w:space="0" w:color="auto"/>
              <w:right w:val="single" w:sz="4" w:space="0" w:color="auto"/>
            </w:tcBorders>
            <w:vAlign w:val="center"/>
          </w:tcPr>
          <w:p w14:paraId="0B3125FF" w14:textId="77777777" w:rsidR="0078146B" w:rsidRPr="00E062F1" w:rsidRDefault="0078146B" w:rsidP="00FF2E71">
            <w:pPr>
              <w:pStyle w:val="TAC"/>
              <w:rPr>
                <w:ins w:id="441" w:author="RAN4#96 - JOH, Nokia" w:date="2020-07-28T12:41:00Z"/>
                <w:rFonts w:cs="Arial"/>
                <w:szCs w:val="18"/>
                <w:lang w:eastAsia="ja-JP"/>
              </w:rPr>
            </w:pPr>
            <w:ins w:id="442" w:author="RAN4#96 - JOH, Nokia" w:date="2020-07-28T12:41:00Z">
              <w:r w:rsidRPr="00E062F1">
                <w:rPr>
                  <w:rFonts w:eastAsia="Yu Mincho"/>
                  <w:szCs w:val="18"/>
                </w:rPr>
                <w:t>Yes</w:t>
              </w:r>
            </w:ins>
          </w:p>
        </w:tc>
        <w:tc>
          <w:tcPr>
            <w:tcW w:w="669" w:type="dxa"/>
            <w:tcBorders>
              <w:left w:val="single" w:sz="4" w:space="0" w:color="auto"/>
              <w:right w:val="single" w:sz="4" w:space="0" w:color="auto"/>
            </w:tcBorders>
            <w:vAlign w:val="center"/>
          </w:tcPr>
          <w:p w14:paraId="778B4F32" w14:textId="77777777" w:rsidR="0078146B" w:rsidRPr="00E062F1" w:rsidRDefault="0078146B" w:rsidP="00FF2E71">
            <w:pPr>
              <w:pStyle w:val="TAC"/>
              <w:rPr>
                <w:ins w:id="443" w:author="RAN4#96 - JOH, Nokia" w:date="2020-07-28T12:41:00Z"/>
                <w:rFonts w:cs="Arial"/>
                <w:szCs w:val="18"/>
                <w:lang w:eastAsia="ja-JP"/>
              </w:rPr>
            </w:pPr>
          </w:p>
        </w:tc>
        <w:tc>
          <w:tcPr>
            <w:tcW w:w="669" w:type="dxa"/>
            <w:tcBorders>
              <w:left w:val="single" w:sz="4" w:space="0" w:color="auto"/>
              <w:right w:val="single" w:sz="4" w:space="0" w:color="auto"/>
            </w:tcBorders>
            <w:vAlign w:val="center"/>
          </w:tcPr>
          <w:p w14:paraId="366A2DC5" w14:textId="77777777" w:rsidR="0078146B" w:rsidRPr="00E062F1" w:rsidRDefault="0078146B" w:rsidP="00FF2E71">
            <w:pPr>
              <w:pStyle w:val="TAC"/>
              <w:rPr>
                <w:ins w:id="444" w:author="RAN4#96 - JOH, Nokia" w:date="2020-07-28T12:41:00Z"/>
                <w:rFonts w:cs="Arial"/>
                <w:szCs w:val="18"/>
                <w:lang w:eastAsia="ja-JP"/>
              </w:rPr>
            </w:pPr>
          </w:p>
        </w:tc>
        <w:tc>
          <w:tcPr>
            <w:tcW w:w="669" w:type="dxa"/>
            <w:tcBorders>
              <w:left w:val="single" w:sz="4" w:space="0" w:color="auto"/>
              <w:right w:val="single" w:sz="4" w:space="0" w:color="auto"/>
            </w:tcBorders>
            <w:vAlign w:val="center"/>
          </w:tcPr>
          <w:p w14:paraId="226ABB1B" w14:textId="77777777" w:rsidR="0078146B" w:rsidRPr="00E062F1" w:rsidRDefault="0078146B" w:rsidP="00FF2E71">
            <w:pPr>
              <w:pStyle w:val="TAC"/>
              <w:rPr>
                <w:ins w:id="445" w:author="RAN4#96 - JOH, Nokia" w:date="2020-07-28T12:41:00Z"/>
                <w:rFonts w:cs="Arial"/>
                <w:szCs w:val="18"/>
                <w:lang w:eastAsia="ja-JP"/>
              </w:rPr>
            </w:pPr>
          </w:p>
        </w:tc>
        <w:tc>
          <w:tcPr>
            <w:tcW w:w="668" w:type="dxa"/>
            <w:tcBorders>
              <w:left w:val="single" w:sz="4" w:space="0" w:color="auto"/>
              <w:right w:val="single" w:sz="4" w:space="0" w:color="auto"/>
            </w:tcBorders>
            <w:vAlign w:val="center"/>
          </w:tcPr>
          <w:p w14:paraId="7398BACB" w14:textId="77777777" w:rsidR="0078146B" w:rsidRPr="00E062F1" w:rsidRDefault="0078146B" w:rsidP="00FF2E71">
            <w:pPr>
              <w:pStyle w:val="TAC"/>
              <w:rPr>
                <w:ins w:id="446" w:author="RAN4#96 - JOH, Nokia" w:date="2020-07-28T12:41:00Z"/>
                <w:rFonts w:cs="Arial"/>
                <w:szCs w:val="18"/>
                <w:lang w:eastAsia="ja-JP"/>
              </w:rPr>
            </w:pPr>
          </w:p>
        </w:tc>
        <w:tc>
          <w:tcPr>
            <w:tcW w:w="669" w:type="dxa"/>
            <w:tcBorders>
              <w:left w:val="single" w:sz="4" w:space="0" w:color="auto"/>
              <w:right w:val="single" w:sz="4" w:space="0" w:color="auto"/>
            </w:tcBorders>
            <w:vAlign w:val="center"/>
          </w:tcPr>
          <w:p w14:paraId="45430298" w14:textId="77777777" w:rsidR="0078146B" w:rsidRPr="00E062F1" w:rsidRDefault="0078146B" w:rsidP="00FF2E71">
            <w:pPr>
              <w:pStyle w:val="TAC"/>
              <w:rPr>
                <w:ins w:id="447" w:author="RAN4#96 - JOH, Nokia" w:date="2020-07-28T12:41:00Z"/>
                <w:rFonts w:cs="Arial"/>
                <w:szCs w:val="18"/>
                <w:lang w:eastAsia="ja-JP"/>
              </w:rPr>
            </w:pPr>
          </w:p>
        </w:tc>
        <w:tc>
          <w:tcPr>
            <w:tcW w:w="668" w:type="dxa"/>
            <w:tcBorders>
              <w:left w:val="single" w:sz="4" w:space="0" w:color="auto"/>
              <w:right w:val="single" w:sz="4" w:space="0" w:color="auto"/>
            </w:tcBorders>
            <w:vAlign w:val="center"/>
          </w:tcPr>
          <w:p w14:paraId="36C75D02" w14:textId="77777777" w:rsidR="0078146B" w:rsidRPr="00E062F1" w:rsidRDefault="0078146B" w:rsidP="00FF2E71">
            <w:pPr>
              <w:pStyle w:val="TAC"/>
              <w:rPr>
                <w:ins w:id="448" w:author="RAN4#96 - JOH, Nokia" w:date="2020-07-28T12:41:00Z"/>
                <w:rFonts w:cs="Arial"/>
                <w:szCs w:val="18"/>
                <w:lang w:eastAsia="ja-JP"/>
              </w:rPr>
            </w:pPr>
          </w:p>
        </w:tc>
        <w:tc>
          <w:tcPr>
            <w:tcW w:w="669" w:type="dxa"/>
            <w:gridSpan w:val="2"/>
            <w:tcBorders>
              <w:left w:val="single" w:sz="4" w:space="0" w:color="auto"/>
              <w:right w:val="single" w:sz="4" w:space="0" w:color="auto"/>
            </w:tcBorders>
            <w:vAlign w:val="center"/>
          </w:tcPr>
          <w:p w14:paraId="1947DCC3" w14:textId="77777777" w:rsidR="0078146B" w:rsidRPr="00E062F1" w:rsidRDefault="0078146B" w:rsidP="00FF2E71">
            <w:pPr>
              <w:pStyle w:val="TAC"/>
              <w:rPr>
                <w:ins w:id="449" w:author="RAN4#96 - JOH, Nokia" w:date="2020-07-28T12:41:00Z"/>
                <w:rFonts w:cs="Arial"/>
                <w:szCs w:val="18"/>
                <w:lang w:eastAsia="ja-JP"/>
              </w:rPr>
            </w:pPr>
          </w:p>
        </w:tc>
        <w:tc>
          <w:tcPr>
            <w:tcW w:w="671" w:type="dxa"/>
            <w:tcBorders>
              <w:left w:val="single" w:sz="4" w:space="0" w:color="auto"/>
              <w:right w:val="single" w:sz="4" w:space="0" w:color="auto"/>
            </w:tcBorders>
            <w:vAlign w:val="center"/>
          </w:tcPr>
          <w:p w14:paraId="74ECDFCE" w14:textId="77777777" w:rsidR="0078146B" w:rsidRPr="00E062F1" w:rsidRDefault="0078146B" w:rsidP="00FF2E71">
            <w:pPr>
              <w:pStyle w:val="TAC"/>
              <w:rPr>
                <w:ins w:id="450" w:author="RAN4#96 - JOH, Nokia" w:date="2020-07-28T12:41:00Z"/>
                <w:rFonts w:cs="Arial"/>
                <w:szCs w:val="18"/>
                <w:lang w:eastAsia="ja-JP"/>
              </w:rPr>
            </w:pPr>
          </w:p>
        </w:tc>
        <w:tc>
          <w:tcPr>
            <w:tcW w:w="749" w:type="dxa"/>
            <w:vMerge/>
            <w:tcBorders>
              <w:left w:val="single" w:sz="4" w:space="0" w:color="auto"/>
              <w:right w:val="single" w:sz="4" w:space="0" w:color="auto"/>
            </w:tcBorders>
            <w:vAlign w:val="center"/>
          </w:tcPr>
          <w:p w14:paraId="3E52E02A" w14:textId="77777777" w:rsidR="0078146B" w:rsidRPr="00E062F1" w:rsidRDefault="0078146B" w:rsidP="00FF2E71">
            <w:pPr>
              <w:pStyle w:val="TAC"/>
              <w:rPr>
                <w:ins w:id="451" w:author="RAN4#96 - JOH, Nokia" w:date="2020-07-28T12:41:00Z"/>
                <w:lang w:eastAsia="zh-CN"/>
              </w:rPr>
            </w:pPr>
          </w:p>
        </w:tc>
      </w:tr>
      <w:tr w:rsidR="0078146B" w:rsidRPr="00E062F1" w14:paraId="1DDA0ECD" w14:textId="77777777" w:rsidTr="00344079">
        <w:trPr>
          <w:trHeight w:val="125"/>
          <w:jc w:val="center"/>
          <w:ins w:id="452" w:author="RAN4#96 - JOH, Nokia" w:date="2020-07-28T12:41:00Z"/>
        </w:trPr>
        <w:tc>
          <w:tcPr>
            <w:tcW w:w="1034" w:type="dxa"/>
            <w:vMerge/>
            <w:tcBorders>
              <w:left w:val="single" w:sz="4" w:space="0" w:color="auto"/>
              <w:right w:val="single" w:sz="4" w:space="0" w:color="auto"/>
            </w:tcBorders>
            <w:vAlign w:val="center"/>
          </w:tcPr>
          <w:p w14:paraId="0864D134" w14:textId="77777777" w:rsidR="0078146B" w:rsidRPr="00E062F1" w:rsidRDefault="0078146B" w:rsidP="00FF2E71">
            <w:pPr>
              <w:pStyle w:val="TAC"/>
              <w:rPr>
                <w:ins w:id="453" w:author="RAN4#96 - JOH, Nokia" w:date="2020-07-28T12:41:00Z"/>
              </w:rPr>
            </w:pPr>
          </w:p>
        </w:tc>
        <w:tc>
          <w:tcPr>
            <w:tcW w:w="1034" w:type="dxa"/>
            <w:vMerge/>
            <w:tcBorders>
              <w:left w:val="single" w:sz="4" w:space="0" w:color="auto"/>
              <w:right w:val="single" w:sz="4" w:space="0" w:color="auto"/>
            </w:tcBorders>
            <w:vAlign w:val="center"/>
          </w:tcPr>
          <w:p w14:paraId="1EBA7483" w14:textId="77777777" w:rsidR="0078146B" w:rsidRPr="00E062F1" w:rsidRDefault="0078146B" w:rsidP="00FF2E71">
            <w:pPr>
              <w:pStyle w:val="TAC"/>
              <w:rPr>
                <w:ins w:id="454" w:author="RAN4#96 - JOH, Nokia" w:date="2020-07-28T12:41:00Z"/>
                <w:lang w:eastAsia="zh-CN"/>
              </w:rPr>
            </w:pPr>
          </w:p>
        </w:tc>
        <w:tc>
          <w:tcPr>
            <w:tcW w:w="746" w:type="dxa"/>
            <w:vMerge/>
            <w:tcBorders>
              <w:left w:val="single" w:sz="4" w:space="0" w:color="auto"/>
              <w:bottom w:val="single" w:sz="4" w:space="0" w:color="auto"/>
              <w:right w:val="single" w:sz="4" w:space="0" w:color="auto"/>
            </w:tcBorders>
            <w:vAlign w:val="center"/>
          </w:tcPr>
          <w:p w14:paraId="7214770A" w14:textId="77777777" w:rsidR="0078146B" w:rsidRPr="00E062F1" w:rsidRDefault="0078146B" w:rsidP="00FF2E71">
            <w:pPr>
              <w:pStyle w:val="TAC"/>
              <w:rPr>
                <w:ins w:id="455" w:author="RAN4#96 - JOH, Nokia" w:date="2020-07-28T12:41:00Z"/>
                <w:rFonts w:cs="Arial"/>
                <w:szCs w:val="18"/>
                <w:lang w:eastAsia="zh-CN"/>
              </w:rPr>
            </w:pPr>
          </w:p>
        </w:tc>
        <w:tc>
          <w:tcPr>
            <w:tcW w:w="668" w:type="dxa"/>
            <w:tcBorders>
              <w:left w:val="single" w:sz="4" w:space="0" w:color="auto"/>
              <w:bottom w:val="single" w:sz="4" w:space="0" w:color="auto"/>
              <w:right w:val="single" w:sz="4" w:space="0" w:color="auto"/>
            </w:tcBorders>
            <w:vAlign w:val="center"/>
          </w:tcPr>
          <w:p w14:paraId="1627B658" w14:textId="77777777" w:rsidR="0078146B" w:rsidRPr="00E062F1" w:rsidRDefault="0078146B" w:rsidP="00FF2E71">
            <w:pPr>
              <w:pStyle w:val="TAC"/>
              <w:rPr>
                <w:ins w:id="456" w:author="RAN4#96 - JOH, Nokia" w:date="2020-07-28T12:41:00Z"/>
                <w:rFonts w:cs="Arial"/>
                <w:szCs w:val="18"/>
                <w:lang w:eastAsia="ja-JP"/>
              </w:rPr>
            </w:pPr>
            <w:ins w:id="457" w:author="RAN4#96 - JOH, Nokia" w:date="2020-07-28T12:41:00Z">
              <w:r w:rsidRPr="00E062F1">
                <w:rPr>
                  <w:rFonts w:cs="Arial"/>
                  <w:szCs w:val="18"/>
                  <w:lang w:eastAsia="zh-CN"/>
                </w:rPr>
                <w:t>60</w:t>
              </w:r>
            </w:ins>
          </w:p>
        </w:tc>
        <w:tc>
          <w:tcPr>
            <w:tcW w:w="669" w:type="dxa"/>
            <w:tcBorders>
              <w:left w:val="single" w:sz="4" w:space="0" w:color="auto"/>
              <w:bottom w:val="single" w:sz="4" w:space="0" w:color="auto"/>
              <w:right w:val="single" w:sz="4" w:space="0" w:color="auto"/>
            </w:tcBorders>
            <w:vAlign w:val="center"/>
          </w:tcPr>
          <w:p w14:paraId="0C8AFD41" w14:textId="77777777" w:rsidR="0078146B" w:rsidRPr="00E062F1" w:rsidRDefault="0078146B" w:rsidP="00FF2E71">
            <w:pPr>
              <w:pStyle w:val="TAC"/>
              <w:rPr>
                <w:ins w:id="458" w:author="RAN4#96 - JOH, Nokia" w:date="2020-07-28T12:41: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4B224B54" w14:textId="77777777" w:rsidR="0078146B" w:rsidRPr="00E062F1" w:rsidRDefault="0078146B" w:rsidP="00FF2E71">
            <w:pPr>
              <w:pStyle w:val="TAC"/>
              <w:rPr>
                <w:ins w:id="459" w:author="RAN4#96 - JOH, Nokia" w:date="2020-07-28T12:41:00Z"/>
                <w:rFonts w:cs="Arial"/>
                <w:szCs w:val="18"/>
                <w:lang w:eastAsia="ja-JP"/>
              </w:rPr>
            </w:pPr>
            <w:ins w:id="460" w:author="RAN4#96 - JOH, Nokia" w:date="2020-07-28T12:41: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7DB0AF80" w14:textId="77777777" w:rsidR="0078146B" w:rsidRPr="00E062F1" w:rsidRDefault="0078146B" w:rsidP="00FF2E71">
            <w:pPr>
              <w:pStyle w:val="TAC"/>
              <w:rPr>
                <w:ins w:id="461" w:author="RAN4#96 - JOH, Nokia" w:date="2020-07-28T12:41:00Z"/>
                <w:rFonts w:cs="Arial"/>
                <w:szCs w:val="18"/>
                <w:lang w:eastAsia="ja-JP"/>
              </w:rPr>
            </w:pPr>
            <w:ins w:id="462" w:author="RAN4#96 - JOH, Nokia" w:date="2020-07-28T12:41:00Z">
              <w:r w:rsidRPr="00E062F1">
                <w:rPr>
                  <w:rFonts w:eastAsia="Yu Mincho"/>
                  <w:szCs w:val="18"/>
                </w:rPr>
                <w:t>Yes</w:t>
              </w:r>
            </w:ins>
          </w:p>
        </w:tc>
        <w:tc>
          <w:tcPr>
            <w:tcW w:w="668" w:type="dxa"/>
            <w:gridSpan w:val="2"/>
            <w:tcBorders>
              <w:left w:val="single" w:sz="4" w:space="0" w:color="auto"/>
              <w:bottom w:val="single" w:sz="4" w:space="0" w:color="auto"/>
              <w:right w:val="single" w:sz="4" w:space="0" w:color="auto"/>
            </w:tcBorders>
            <w:vAlign w:val="center"/>
          </w:tcPr>
          <w:p w14:paraId="7E49C778" w14:textId="77777777" w:rsidR="0078146B" w:rsidRPr="00E062F1" w:rsidRDefault="0078146B" w:rsidP="00FF2E71">
            <w:pPr>
              <w:pStyle w:val="TAC"/>
              <w:rPr>
                <w:ins w:id="463" w:author="RAN4#96 - JOH, Nokia" w:date="2020-07-28T12:41:00Z"/>
                <w:rFonts w:cs="Arial"/>
                <w:szCs w:val="18"/>
                <w:lang w:eastAsia="ja-JP"/>
              </w:rPr>
            </w:pPr>
            <w:ins w:id="464" w:author="RAN4#96 - JOH, Nokia" w:date="2020-07-28T12:41: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6F763E1A" w14:textId="77777777" w:rsidR="0078146B" w:rsidRPr="00E062F1" w:rsidRDefault="0078146B" w:rsidP="00FF2E71">
            <w:pPr>
              <w:pStyle w:val="TAC"/>
              <w:rPr>
                <w:ins w:id="465" w:author="RAN4#96 - JOH, Nokia" w:date="2020-07-28T12:41: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263960DC" w14:textId="77777777" w:rsidR="0078146B" w:rsidRPr="00E062F1" w:rsidRDefault="0078146B" w:rsidP="00FF2E71">
            <w:pPr>
              <w:pStyle w:val="TAC"/>
              <w:rPr>
                <w:ins w:id="466" w:author="RAN4#96 - JOH, Nokia" w:date="2020-07-28T12:41: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0245A3AE" w14:textId="77777777" w:rsidR="0078146B" w:rsidRPr="00E062F1" w:rsidRDefault="0078146B" w:rsidP="00FF2E71">
            <w:pPr>
              <w:pStyle w:val="TAC"/>
              <w:rPr>
                <w:ins w:id="467" w:author="RAN4#96 - JOH, Nokia" w:date="2020-07-28T12:41:00Z"/>
                <w:rFonts w:cs="Arial"/>
                <w:szCs w:val="18"/>
                <w:lang w:eastAsia="ja-JP"/>
              </w:rPr>
            </w:pPr>
            <w:ins w:id="468" w:author="RAN4#96 - JOH, Nokia" w:date="2020-07-28T12:41: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44A4EFD3" w14:textId="77777777" w:rsidR="0078146B" w:rsidRPr="00E062F1" w:rsidRDefault="0078146B" w:rsidP="00FF2E71">
            <w:pPr>
              <w:pStyle w:val="TAC"/>
              <w:rPr>
                <w:ins w:id="469" w:author="RAN4#96 - JOH, Nokia" w:date="2020-07-28T12:41: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0691528A" w14:textId="77777777" w:rsidR="0078146B" w:rsidRPr="00E062F1" w:rsidRDefault="0078146B" w:rsidP="00FF2E71">
            <w:pPr>
              <w:pStyle w:val="TAC"/>
              <w:rPr>
                <w:ins w:id="470" w:author="RAN4#96 - JOH, Nokia" w:date="2020-07-28T12:41: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10183D4B" w14:textId="77777777" w:rsidR="0078146B" w:rsidRPr="00E062F1" w:rsidRDefault="0078146B" w:rsidP="00FF2E71">
            <w:pPr>
              <w:pStyle w:val="TAC"/>
              <w:rPr>
                <w:ins w:id="471" w:author="RAN4#96 - JOH, Nokia" w:date="2020-07-28T12:41: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0CF432D4" w14:textId="77777777" w:rsidR="0078146B" w:rsidRPr="00E062F1" w:rsidRDefault="0078146B" w:rsidP="00FF2E71">
            <w:pPr>
              <w:pStyle w:val="TAC"/>
              <w:rPr>
                <w:ins w:id="472" w:author="RAN4#96 - JOH, Nokia" w:date="2020-07-28T12:41: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0F4E948F" w14:textId="77777777" w:rsidR="0078146B" w:rsidRPr="00E062F1" w:rsidRDefault="0078146B" w:rsidP="00FF2E71">
            <w:pPr>
              <w:pStyle w:val="TAC"/>
              <w:rPr>
                <w:ins w:id="473" w:author="RAN4#96 - JOH, Nokia" w:date="2020-07-28T12:41: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54A5E580" w14:textId="77777777" w:rsidR="0078146B" w:rsidRPr="00E062F1" w:rsidRDefault="0078146B" w:rsidP="00FF2E71">
            <w:pPr>
              <w:pStyle w:val="TAC"/>
              <w:rPr>
                <w:ins w:id="474" w:author="RAN4#96 - JOH, Nokia" w:date="2020-07-28T12:41: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7B623823" w14:textId="77777777" w:rsidR="0078146B" w:rsidRPr="00E062F1" w:rsidRDefault="0078146B" w:rsidP="00FF2E71">
            <w:pPr>
              <w:pStyle w:val="TAC"/>
              <w:rPr>
                <w:ins w:id="475" w:author="RAN4#96 - JOH, Nokia" w:date="2020-07-28T12:41:00Z"/>
                <w:rFonts w:cs="Arial"/>
                <w:szCs w:val="18"/>
                <w:lang w:eastAsia="ja-JP"/>
              </w:rPr>
            </w:pPr>
          </w:p>
        </w:tc>
        <w:tc>
          <w:tcPr>
            <w:tcW w:w="671" w:type="dxa"/>
            <w:tcBorders>
              <w:left w:val="single" w:sz="4" w:space="0" w:color="auto"/>
              <w:bottom w:val="single" w:sz="4" w:space="0" w:color="auto"/>
              <w:right w:val="single" w:sz="4" w:space="0" w:color="auto"/>
            </w:tcBorders>
            <w:vAlign w:val="center"/>
          </w:tcPr>
          <w:p w14:paraId="0210925A" w14:textId="77777777" w:rsidR="0078146B" w:rsidRPr="00E062F1" w:rsidRDefault="0078146B" w:rsidP="00FF2E71">
            <w:pPr>
              <w:pStyle w:val="TAC"/>
              <w:rPr>
                <w:ins w:id="476" w:author="RAN4#96 - JOH, Nokia" w:date="2020-07-28T12:41:00Z"/>
                <w:rFonts w:cs="Arial"/>
                <w:szCs w:val="18"/>
                <w:lang w:eastAsia="ja-JP"/>
              </w:rPr>
            </w:pPr>
          </w:p>
        </w:tc>
        <w:tc>
          <w:tcPr>
            <w:tcW w:w="749" w:type="dxa"/>
            <w:vMerge/>
            <w:tcBorders>
              <w:left w:val="single" w:sz="4" w:space="0" w:color="auto"/>
              <w:right w:val="single" w:sz="4" w:space="0" w:color="auto"/>
            </w:tcBorders>
            <w:vAlign w:val="center"/>
          </w:tcPr>
          <w:p w14:paraId="50CB2F15" w14:textId="77777777" w:rsidR="0078146B" w:rsidRPr="00E062F1" w:rsidRDefault="0078146B" w:rsidP="00FF2E71">
            <w:pPr>
              <w:pStyle w:val="TAC"/>
              <w:rPr>
                <w:ins w:id="477" w:author="RAN4#96 - JOH, Nokia" w:date="2020-07-28T12:41:00Z"/>
                <w:lang w:eastAsia="zh-CN"/>
              </w:rPr>
            </w:pPr>
          </w:p>
        </w:tc>
      </w:tr>
      <w:tr w:rsidR="0078146B" w:rsidRPr="00E062F1" w14:paraId="0E2C3CAF" w14:textId="77777777" w:rsidTr="00EB54D2">
        <w:trPr>
          <w:trHeight w:val="125"/>
          <w:jc w:val="center"/>
          <w:ins w:id="478" w:author="RAN4#96 - JOH, Nokia" w:date="2020-07-28T12:41:00Z"/>
        </w:trPr>
        <w:tc>
          <w:tcPr>
            <w:tcW w:w="1034" w:type="dxa"/>
            <w:vMerge/>
            <w:tcBorders>
              <w:left w:val="single" w:sz="4" w:space="0" w:color="auto"/>
              <w:bottom w:val="single" w:sz="4" w:space="0" w:color="auto"/>
              <w:right w:val="single" w:sz="4" w:space="0" w:color="auto"/>
            </w:tcBorders>
            <w:vAlign w:val="center"/>
          </w:tcPr>
          <w:p w14:paraId="5176949B" w14:textId="77777777" w:rsidR="0078146B" w:rsidRPr="00E062F1" w:rsidRDefault="0078146B" w:rsidP="00FF2E71">
            <w:pPr>
              <w:pStyle w:val="TAC"/>
              <w:rPr>
                <w:ins w:id="479" w:author="RAN4#96 - JOH, Nokia" w:date="2020-07-28T12:41:00Z"/>
              </w:rPr>
            </w:pPr>
          </w:p>
        </w:tc>
        <w:tc>
          <w:tcPr>
            <w:tcW w:w="1034" w:type="dxa"/>
            <w:vMerge/>
            <w:tcBorders>
              <w:left w:val="single" w:sz="4" w:space="0" w:color="auto"/>
              <w:bottom w:val="single" w:sz="4" w:space="0" w:color="auto"/>
              <w:right w:val="single" w:sz="4" w:space="0" w:color="auto"/>
            </w:tcBorders>
            <w:vAlign w:val="center"/>
          </w:tcPr>
          <w:p w14:paraId="4D2FD8BF" w14:textId="77777777" w:rsidR="0078146B" w:rsidRPr="00E062F1" w:rsidRDefault="0078146B" w:rsidP="00FF2E71">
            <w:pPr>
              <w:pStyle w:val="TAC"/>
              <w:rPr>
                <w:ins w:id="480" w:author="RAN4#96 - JOH, Nokia" w:date="2020-07-28T12:41:00Z"/>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F9AFA71" w14:textId="77777777" w:rsidR="0078146B" w:rsidRPr="00E062F1" w:rsidRDefault="0078146B" w:rsidP="00FF2E71">
            <w:pPr>
              <w:pStyle w:val="TAC"/>
              <w:rPr>
                <w:ins w:id="481" w:author="RAN4#96 - JOH, Nokia" w:date="2020-07-28T12:41:00Z"/>
                <w:rFonts w:cs="Arial"/>
                <w:szCs w:val="18"/>
                <w:lang w:eastAsia="zh-CN"/>
              </w:rPr>
            </w:pPr>
            <w:ins w:id="482" w:author="RAN4#96 - JOH, Nokia" w:date="2020-07-28T12:41:00Z">
              <w:r w:rsidRPr="00E062F1">
                <w:rPr>
                  <w:rFonts w:cs="Arial"/>
                  <w:szCs w:val="18"/>
                  <w:lang w:eastAsia="zh-CN"/>
                </w:rPr>
                <w:t>n260</w:t>
              </w:r>
            </w:ins>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2E443891" w14:textId="5332B852" w:rsidR="0078146B" w:rsidRPr="00E062F1" w:rsidRDefault="0078146B" w:rsidP="00FF2E71">
            <w:pPr>
              <w:pStyle w:val="TAC"/>
              <w:rPr>
                <w:ins w:id="483" w:author="RAN4#96 - JOH, Nokia" w:date="2020-07-28T12:41:00Z"/>
                <w:rFonts w:cs="Arial"/>
                <w:szCs w:val="18"/>
                <w:lang w:eastAsia="ja-JP"/>
              </w:rPr>
            </w:pPr>
            <w:ins w:id="484" w:author="RAN4#96 - JOH, Nokia" w:date="2020-07-28T12:41:00Z">
              <w:r w:rsidRPr="00E062F1">
                <w:rPr>
                  <w:rFonts w:cs="Arial"/>
                  <w:szCs w:val="18"/>
                  <w:lang w:eastAsia="ja-JP"/>
                </w:rPr>
                <w:t>CA_n260</w:t>
              </w:r>
            </w:ins>
            <w:ins w:id="485" w:author="RAN4#96 - JOH, Nokia" w:date="2020-07-28T12:42:00Z">
              <w:r>
                <w:rPr>
                  <w:rFonts w:cs="Arial"/>
                  <w:szCs w:val="18"/>
                  <w:lang w:eastAsia="ja-JP"/>
                </w:rPr>
                <w:t>K</w:t>
              </w:r>
            </w:ins>
          </w:p>
        </w:tc>
        <w:tc>
          <w:tcPr>
            <w:tcW w:w="749" w:type="dxa"/>
            <w:vMerge/>
            <w:tcBorders>
              <w:left w:val="single" w:sz="4" w:space="0" w:color="auto"/>
              <w:bottom w:val="single" w:sz="4" w:space="0" w:color="auto"/>
              <w:right w:val="single" w:sz="4" w:space="0" w:color="auto"/>
            </w:tcBorders>
            <w:vAlign w:val="center"/>
          </w:tcPr>
          <w:p w14:paraId="0A3AD5E4" w14:textId="77777777" w:rsidR="0078146B" w:rsidRPr="00E062F1" w:rsidRDefault="0078146B" w:rsidP="00FF2E71">
            <w:pPr>
              <w:pStyle w:val="TAC"/>
              <w:rPr>
                <w:ins w:id="486" w:author="RAN4#96 - JOH, Nokia" w:date="2020-07-28T12:41:00Z"/>
                <w:lang w:eastAsia="zh-CN"/>
              </w:rPr>
            </w:pPr>
          </w:p>
        </w:tc>
      </w:tr>
      <w:tr w:rsidR="0078146B" w:rsidRPr="00E062F1" w14:paraId="4505FBF3" w14:textId="77777777" w:rsidTr="00F32967">
        <w:trPr>
          <w:trHeight w:val="125"/>
          <w:jc w:val="center"/>
          <w:ins w:id="487" w:author="RAN4#96 - JOH, Nokia" w:date="2020-07-28T12:41:00Z"/>
        </w:trPr>
        <w:tc>
          <w:tcPr>
            <w:tcW w:w="1034" w:type="dxa"/>
            <w:vMerge w:val="restart"/>
            <w:tcBorders>
              <w:left w:val="single" w:sz="4" w:space="0" w:color="auto"/>
              <w:right w:val="single" w:sz="4" w:space="0" w:color="auto"/>
            </w:tcBorders>
            <w:vAlign w:val="center"/>
          </w:tcPr>
          <w:p w14:paraId="5220C989" w14:textId="7367951B" w:rsidR="0078146B" w:rsidRPr="00E062F1" w:rsidRDefault="0078146B" w:rsidP="00FF2E71">
            <w:pPr>
              <w:pStyle w:val="TAC"/>
              <w:rPr>
                <w:ins w:id="488" w:author="RAN4#96 - JOH, Nokia" w:date="2020-07-28T12:41:00Z"/>
              </w:rPr>
            </w:pPr>
            <w:ins w:id="489" w:author="RAN4#96 - JOH, Nokia" w:date="2020-07-28T12:41:00Z">
              <w:r w:rsidRPr="00E062F1">
                <w:rPr>
                  <w:rFonts w:cs="Arial"/>
                  <w:szCs w:val="18"/>
                  <w:lang w:eastAsia="ja-JP"/>
                </w:rPr>
                <w:t>CA_n66A-n260</w:t>
              </w:r>
              <w:r>
                <w:rPr>
                  <w:rFonts w:cs="Arial"/>
                  <w:szCs w:val="18"/>
                  <w:lang w:eastAsia="ja-JP"/>
                </w:rPr>
                <w:t>L</w:t>
              </w:r>
            </w:ins>
          </w:p>
        </w:tc>
        <w:tc>
          <w:tcPr>
            <w:tcW w:w="1034" w:type="dxa"/>
            <w:vMerge w:val="restart"/>
            <w:tcBorders>
              <w:left w:val="single" w:sz="4" w:space="0" w:color="auto"/>
              <w:right w:val="single" w:sz="4" w:space="0" w:color="auto"/>
            </w:tcBorders>
            <w:vAlign w:val="center"/>
          </w:tcPr>
          <w:p w14:paraId="4EE05CF1" w14:textId="77777777" w:rsidR="0078146B" w:rsidRPr="00E062F1" w:rsidRDefault="0078146B" w:rsidP="00FF2E71">
            <w:pPr>
              <w:pStyle w:val="TAC"/>
              <w:rPr>
                <w:ins w:id="490" w:author="RAN4#96 - JOH, Nokia" w:date="2020-07-28T12:41:00Z"/>
                <w:lang w:eastAsia="zh-CN"/>
              </w:rPr>
            </w:pPr>
            <w:ins w:id="491" w:author="RAN4#96 - JOH, Nokia" w:date="2020-07-28T12:41:00Z">
              <w:r w:rsidRPr="00E062F1">
                <w:rPr>
                  <w:rFonts w:cs="Arial"/>
                  <w:szCs w:val="18"/>
                  <w:lang w:eastAsia="ja-JP"/>
                </w:rPr>
                <w:t>CA_n66A-n260A</w:t>
              </w:r>
            </w:ins>
          </w:p>
        </w:tc>
        <w:tc>
          <w:tcPr>
            <w:tcW w:w="746" w:type="dxa"/>
            <w:vMerge w:val="restart"/>
            <w:tcBorders>
              <w:top w:val="single" w:sz="4" w:space="0" w:color="auto"/>
              <w:left w:val="single" w:sz="4" w:space="0" w:color="auto"/>
              <w:right w:val="single" w:sz="4" w:space="0" w:color="auto"/>
            </w:tcBorders>
            <w:vAlign w:val="center"/>
          </w:tcPr>
          <w:p w14:paraId="105A7108" w14:textId="77777777" w:rsidR="0078146B" w:rsidRPr="00E062F1" w:rsidRDefault="0078146B" w:rsidP="00FF2E71">
            <w:pPr>
              <w:pStyle w:val="TAC"/>
              <w:rPr>
                <w:ins w:id="492" w:author="RAN4#96 - JOH, Nokia" w:date="2020-07-28T12:41:00Z"/>
                <w:rFonts w:cs="Arial"/>
                <w:szCs w:val="18"/>
                <w:lang w:eastAsia="zh-CN"/>
              </w:rPr>
            </w:pPr>
            <w:ins w:id="493" w:author="RAN4#96 - JOH, Nokia" w:date="2020-07-28T12:41:00Z">
              <w:r w:rsidRPr="00E062F1">
                <w:rPr>
                  <w:rFonts w:cs="Arial"/>
                  <w:szCs w:val="18"/>
                  <w:lang w:eastAsia="zh-CN"/>
                </w:rPr>
                <w:t>n66</w:t>
              </w:r>
            </w:ins>
          </w:p>
        </w:tc>
        <w:tc>
          <w:tcPr>
            <w:tcW w:w="668" w:type="dxa"/>
            <w:tcBorders>
              <w:top w:val="single" w:sz="4" w:space="0" w:color="auto"/>
              <w:left w:val="single" w:sz="4" w:space="0" w:color="auto"/>
              <w:right w:val="single" w:sz="4" w:space="0" w:color="auto"/>
            </w:tcBorders>
            <w:vAlign w:val="center"/>
          </w:tcPr>
          <w:p w14:paraId="78AEED76" w14:textId="77777777" w:rsidR="0078146B" w:rsidRPr="00E062F1" w:rsidRDefault="0078146B" w:rsidP="00FF2E71">
            <w:pPr>
              <w:pStyle w:val="TAC"/>
              <w:rPr>
                <w:ins w:id="494" w:author="RAN4#96 - JOH, Nokia" w:date="2020-07-28T12:41:00Z"/>
                <w:rFonts w:cs="Arial"/>
                <w:szCs w:val="18"/>
                <w:lang w:eastAsia="ja-JP"/>
              </w:rPr>
            </w:pPr>
            <w:ins w:id="495" w:author="RAN4#96 - JOH, Nokia" w:date="2020-07-28T12:41:00Z">
              <w:r w:rsidRPr="00E062F1">
                <w:rPr>
                  <w:rFonts w:cs="Arial"/>
                  <w:szCs w:val="18"/>
                  <w:lang w:eastAsia="zh-CN"/>
                </w:rPr>
                <w:t>15</w:t>
              </w:r>
            </w:ins>
          </w:p>
        </w:tc>
        <w:tc>
          <w:tcPr>
            <w:tcW w:w="669" w:type="dxa"/>
            <w:tcBorders>
              <w:top w:val="single" w:sz="4" w:space="0" w:color="auto"/>
              <w:left w:val="single" w:sz="4" w:space="0" w:color="auto"/>
              <w:right w:val="single" w:sz="4" w:space="0" w:color="auto"/>
            </w:tcBorders>
            <w:vAlign w:val="center"/>
          </w:tcPr>
          <w:p w14:paraId="69D8B27D" w14:textId="77777777" w:rsidR="0078146B" w:rsidRPr="00E062F1" w:rsidRDefault="0078146B" w:rsidP="00FF2E71">
            <w:pPr>
              <w:pStyle w:val="TAC"/>
              <w:rPr>
                <w:ins w:id="496" w:author="RAN4#96 - JOH, Nokia" w:date="2020-07-28T12:41:00Z"/>
                <w:rFonts w:cs="Arial"/>
                <w:szCs w:val="18"/>
                <w:lang w:eastAsia="ja-JP"/>
              </w:rPr>
            </w:pPr>
            <w:ins w:id="497" w:author="RAN4#96 - JOH, Nokia" w:date="2020-07-28T12:41:00Z">
              <w:r w:rsidRPr="00E062F1">
                <w:rPr>
                  <w:rFonts w:eastAsia="Yu Mincho"/>
                  <w:szCs w:val="18"/>
                </w:rPr>
                <w:t>Yes</w:t>
              </w:r>
            </w:ins>
          </w:p>
        </w:tc>
        <w:tc>
          <w:tcPr>
            <w:tcW w:w="668" w:type="dxa"/>
            <w:tcBorders>
              <w:top w:val="single" w:sz="4" w:space="0" w:color="auto"/>
              <w:left w:val="single" w:sz="4" w:space="0" w:color="auto"/>
              <w:right w:val="single" w:sz="4" w:space="0" w:color="auto"/>
            </w:tcBorders>
            <w:vAlign w:val="center"/>
          </w:tcPr>
          <w:p w14:paraId="39445188" w14:textId="77777777" w:rsidR="0078146B" w:rsidRPr="00E062F1" w:rsidRDefault="0078146B" w:rsidP="00FF2E71">
            <w:pPr>
              <w:pStyle w:val="TAC"/>
              <w:rPr>
                <w:ins w:id="498" w:author="RAN4#96 - JOH, Nokia" w:date="2020-07-28T12:41:00Z"/>
                <w:rFonts w:cs="Arial"/>
                <w:szCs w:val="18"/>
                <w:lang w:eastAsia="ja-JP"/>
              </w:rPr>
            </w:pPr>
            <w:ins w:id="499" w:author="RAN4#96 - JOH, Nokia" w:date="2020-07-28T12:41: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0CF8AC5F" w14:textId="77777777" w:rsidR="0078146B" w:rsidRPr="00E062F1" w:rsidRDefault="0078146B" w:rsidP="00FF2E71">
            <w:pPr>
              <w:pStyle w:val="TAC"/>
              <w:rPr>
                <w:ins w:id="500" w:author="RAN4#96 - JOH, Nokia" w:date="2020-07-28T12:41:00Z"/>
                <w:rFonts w:cs="Arial"/>
                <w:szCs w:val="18"/>
                <w:lang w:eastAsia="ja-JP"/>
              </w:rPr>
            </w:pPr>
            <w:ins w:id="501" w:author="RAN4#96 - JOH, Nokia" w:date="2020-07-28T12:41:00Z">
              <w:r w:rsidRPr="00E062F1">
                <w:rPr>
                  <w:rFonts w:eastAsia="Yu Mincho"/>
                  <w:szCs w:val="18"/>
                </w:rPr>
                <w:t>Yes</w:t>
              </w:r>
            </w:ins>
          </w:p>
        </w:tc>
        <w:tc>
          <w:tcPr>
            <w:tcW w:w="668" w:type="dxa"/>
            <w:gridSpan w:val="2"/>
            <w:tcBorders>
              <w:top w:val="single" w:sz="4" w:space="0" w:color="auto"/>
              <w:left w:val="single" w:sz="4" w:space="0" w:color="auto"/>
              <w:right w:val="single" w:sz="4" w:space="0" w:color="auto"/>
            </w:tcBorders>
            <w:vAlign w:val="center"/>
          </w:tcPr>
          <w:p w14:paraId="3AF96372" w14:textId="77777777" w:rsidR="0078146B" w:rsidRPr="00E062F1" w:rsidRDefault="0078146B" w:rsidP="00FF2E71">
            <w:pPr>
              <w:pStyle w:val="TAC"/>
              <w:rPr>
                <w:ins w:id="502" w:author="RAN4#96 - JOH, Nokia" w:date="2020-07-28T12:41:00Z"/>
                <w:rFonts w:cs="Arial"/>
                <w:szCs w:val="18"/>
                <w:lang w:eastAsia="ja-JP"/>
              </w:rPr>
            </w:pPr>
            <w:ins w:id="503" w:author="RAN4#96 - JOH, Nokia" w:date="2020-07-28T12:41: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0C68E954" w14:textId="77777777" w:rsidR="0078146B" w:rsidRPr="00E062F1" w:rsidRDefault="0078146B" w:rsidP="00FF2E71">
            <w:pPr>
              <w:pStyle w:val="TAC"/>
              <w:rPr>
                <w:ins w:id="504" w:author="RAN4#96 - JOH, Nokia" w:date="2020-07-28T12:41: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2FCBF7FC" w14:textId="77777777" w:rsidR="0078146B" w:rsidRPr="00E062F1" w:rsidRDefault="0078146B" w:rsidP="00FF2E71">
            <w:pPr>
              <w:pStyle w:val="TAC"/>
              <w:rPr>
                <w:ins w:id="505" w:author="RAN4#96 - JOH, Nokia" w:date="2020-07-28T12:41: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3EF5486D" w14:textId="77777777" w:rsidR="0078146B" w:rsidRPr="00E062F1" w:rsidRDefault="0078146B" w:rsidP="00FF2E71">
            <w:pPr>
              <w:pStyle w:val="TAC"/>
              <w:rPr>
                <w:ins w:id="506" w:author="RAN4#96 - JOH, Nokia" w:date="2020-07-28T12:41:00Z"/>
                <w:rFonts w:cs="Arial"/>
                <w:szCs w:val="18"/>
                <w:lang w:eastAsia="ja-JP"/>
              </w:rPr>
            </w:pPr>
            <w:ins w:id="507" w:author="RAN4#96 - JOH, Nokia" w:date="2020-07-28T12:41: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62E85B2E" w14:textId="77777777" w:rsidR="0078146B" w:rsidRPr="00E062F1" w:rsidRDefault="0078146B" w:rsidP="00FF2E71">
            <w:pPr>
              <w:pStyle w:val="TAC"/>
              <w:rPr>
                <w:ins w:id="508" w:author="RAN4#96 - JOH, Nokia" w:date="2020-07-28T12:41: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06FEEEE6" w14:textId="77777777" w:rsidR="0078146B" w:rsidRPr="00E062F1" w:rsidRDefault="0078146B" w:rsidP="00FF2E71">
            <w:pPr>
              <w:pStyle w:val="TAC"/>
              <w:rPr>
                <w:ins w:id="509" w:author="RAN4#96 - JOH, Nokia" w:date="2020-07-28T12:41: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7D1F9257" w14:textId="77777777" w:rsidR="0078146B" w:rsidRPr="00E062F1" w:rsidRDefault="0078146B" w:rsidP="00FF2E71">
            <w:pPr>
              <w:pStyle w:val="TAC"/>
              <w:rPr>
                <w:ins w:id="510" w:author="RAN4#96 - JOH, Nokia" w:date="2020-07-28T12:41:00Z"/>
                <w:rFonts w:cs="Arial"/>
                <w:szCs w:val="18"/>
                <w:lang w:eastAsia="ja-JP"/>
              </w:rPr>
            </w:pPr>
          </w:p>
        </w:tc>
        <w:tc>
          <w:tcPr>
            <w:tcW w:w="668" w:type="dxa"/>
            <w:tcBorders>
              <w:top w:val="single" w:sz="4" w:space="0" w:color="auto"/>
              <w:left w:val="single" w:sz="4" w:space="0" w:color="auto"/>
              <w:right w:val="single" w:sz="4" w:space="0" w:color="auto"/>
            </w:tcBorders>
            <w:vAlign w:val="center"/>
          </w:tcPr>
          <w:p w14:paraId="3F3E1AED" w14:textId="77777777" w:rsidR="0078146B" w:rsidRPr="00E062F1" w:rsidRDefault="0078146B" w:rsidP="00FF2E71">
            <w:pPr>
              <w:pStyle w:val="TAC"/>
              <w:rPr>
                <w:ins w:id="511" w:author="RAN4#96 - JOH, Nokia" w:date="2020-07-28T12:41: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4C9BD1BC" w14:textId="77777777" w:rsidR="0078146B" w:rsidRPr="00E062F1" w:rsidRDefault="0078146B" w:rsidP="00FF2E71">
            <w:pPr>
              <w:pStyle w:val="TAC"/>
              <w:rPr>
                <w:ins w:id="512" w:author="RAN4#96 - JOH, Nokia" w:date="2020-07-28T12:41:00Z"/>
                <w:rFonts w:cs="Arial"/>
                <w:szCs w:val="18"/>
                <w:lang w:eastAsia="ja-JP"/>
              </w:rPr>
            </w:pPr>
          </w:p>
        </w:tc>
        <w:tc>
          <w:tcPr>
            <w:tcW w:w="668" w:type="dxa"/>
            <w:tcBorders>
              <w:top w:val="single" w:sz="4" w:space="0" w:color="auto"/>
              <w:left w:val="single" w:sz="4" w:space="0" w:color="auto"/>
              <w:right w:val="single" w:sz="4" w:space="0" w:color="auto"/>
            </w:tcBorders>
            <w:vAlign w:val="center"/>
          </w:tcPr>
          <w:p w14:paraId="10C9F8C2" w14:textId="77777777" w:rsidR="0078146B" w:rsidRPr="00E062F1" w:rsidRDefault="0078146B" w:rsidP="00FF2E71">
            <w:pPr>
              <w:pStyle w:val="TAC"/>
              <w:rPr>
                <w:ins w:id="513" w:author="RAN4#96 - JOH, Nokia" w:date="2020-07-28T12:41: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2F58EDB0" w14:textId="77777777" w:rsidR="0078146B" w:rsidRPr="00E062F1" w:rsidRDefault="0078146B" w:rsidP="00FF2E71">
            <w:pPr>
              <w:pStyle w:val="TAC"/>
              <w:rPr>
                <w:ins w:id="514" w:author="RAN4#96 - JOH, Nokia" w:date="2020-07-28T12:41:00Z"/>
                <w:rFonts w:cs="Arial"/>
                <w:szCs w:val="18"/>
                <w:lang w:eastAsia="ja-JP"/>
              </w:rPr>
            </w:pPr>
          </w:p>
        </w:tc>
        <w:tc>
          <w:tcPr>
            <w:tcW w:w="671" w:type="dxa"/>
            <w:tcBorders>
              <w:top w:val="single" w:sz="4" w:space="0" w:color="auto"/>
              <w:left w:val="single" w:sz="4" w:space="0" w:color="auto"/>
              <w:right w:val="single" w:sz="4" w:space="0" w:color="auto"/>
            </w:tcBorders>
            <w:vAlign w:val="center"/>
          </w:tcPr>
          <w:p w14:paraId="01A35028" w14:textId="77777777" w:rsidR="0078146B" w:rsidRPr="00E062F1" w:rsidRDefault="0078146B" w:rsidP="00FF2E71">
            <w:pPr>
              <w:pStyle w:val="TAC"/>
              <w:rPr>
                <w:ins w:id="515" w:author="RAN4#96 - JOH, Nokia" w:date="2020-07-28T12:41:00Z"/>
                <w:rFonts w:cs="Arial"/>
                <w:szCs w:val="18"/>
                <w:lang w:eastAsia="ja-JP"/>
              </w:rPr>
            </w:pPr>
          </w:p>
        </w:tc>
        <w:tc>
          <w:tcPr>
            <w:tcW w:w="749" w:type="dxa"/>
            <w:vMerge w:val="restart"/>
            <w:tcBorders>
              <w:left w:val="single" w:sz="4" w:space="0" w:color="auto"/>
              <w:right w:val="single" w:sz="4" w:space="0" w:color="auto"/>
            </w:tcBorders>
            <w:vAlign w:val="center"/>
          </w:tcPr>
          <w:p w14:paraId="7146D27D" w14:textId="77777777" w:rsidR="0078146B" w:rsidRPr="00E062F1" w:rsidRDefault="0078146B" w:rsidP="00FF2E71">
            <w:pPr>
              <w:pStyle w:val="TAC"/>
              <w:rPr>
                <w:ins w:id="516" w:author="RAN4#96 - JOH, Nokia" w:date="2020-07-28T12:41:00Z"/>
                <w:lang w:eastAsia="zh-CN"/>
              </w:rPr>
            </w:pPr>
            <w:ins w:id="517" w:author="RAN4#96 - JOH, Nokia" w:date="2020-07-28T12:41:00Z">
              <w:r>
                <w:rPr>
                  <w:lang w:eastAsia="zh-CN"/>
                </w:rPr>
                <w:t>0</w:t>
              </w:r>
            </w:ins>
          </w:p>
        </w:tc>
      </w:tr>
      <w:tr w:rsidR="0078146B" w:rsidRPr="00E062F1" w14:paraId="681A3229" w14:textId="77777777" w:rsidTr="00F32967">
        <w:trPr>
          <w:trHeight w:val="125"/>
          <w:jc w:val="center"/>
          <w:ins w:id="518" w:author="RAN4#96 - JOH, Nokia" w:date="2020-07-28T12:41:00Z"/>
        </w:trPr>
        <w:tc>
          <w:tcPr>
            <w:tcW w:w="1034" w:type="dxa"/>
            <w:vMerge/>
            <w:tcBorders>
              <w:left w:val="single" w:sz="4" w:space="0" w:color="auto"/>
              <w:right w:val="single" w:sz="4" w:space="0" w:color="auto"/>
            </w:tcBorders>
            <w:vAlign w:val="center"/>
          </w:tcPr>
          <w:p w14:paraId="119F65EF" w14:textId="77777777" w:rsidR="0078146B" w:rsidRPr="00E062F1" w:rsidRDefault="0078146B" w:rsidP="00FF2E71">
            <w:pPr>
              <w:pStyle w:val="TAC"/>
              <w:rPr>
                <w:ins w:id="519" w:author="RAN4#96 - JOH, Nokia" w:date="2020-07-28T12:41:00Z"/>
              </w:rPr>
            </w:pPr>
          </w:p>
        </w:tc>
        <w:tc>
          <w:tcPr>
            <w:tcW w:w="1034" w:type="dxa"/>
            <w:vMerge/>
            <w:tcBorders>
              <w:left w:val="single" w:sz="4" w:space="0" w:color="auto"/>
              <w:right w:val="single" w:sz="4" w:space="0" w:color="auto"/>
            </w:tcBorders>
            <w:vAlign w:val="center"/>
          </w:tcPr>
          <w:p w14:paraId="2B162E55" w14:textId="77777777" w:rsidR="0078146B" w:rsidRPr="00E062F1" w:rsidRDefault="0078146B" w:rsidP="00FF2E71">
            <w:pPr>
              <w:pStyle w:val="TAC"/>
              <w:rPr>
                <w:ins w:id="520" w:author="RAN4#96 - JOH, Nokia" w:date="2020-07-28T12:41:00Z"/>
                <w:lang w:eastAsia="zh-CN"/>
              </w:rPr>
            </w:pPr>
          </w:p>
        </w:tc>
        <w:tc>
          <w:tcPr>
            <w:tcW w:w="746" w:type="dxa"/>
            <w:vMerge/>
            <w:tcBorders>
              <w:left w:val="single" w:sz="4" w:space="0" w:color="auto"/>
              <w:right w:val="single" w:sz="4" w:space="0" w:color="auto"/>
            </w:tcBorders>
            <w:vAlign w:val="center"/>
          </w:tcPr>
          <w:p w14:paraId="0CFC48AD" w14:textId="77777777" w:rsidR="0078146B" w:rsidRPr="00E062F1" w:rsidRDefault="0078146B" w:rsidP="00FF2E71">
            <w:pPr>
              <w:pStyle w:val="TAC"/>
              <w:rPr>
                <w:ins w:id="521" w:author="RAN4#96 - JOH, Nokia" w:date="2020-07-28T12:41:00Z"/>
                <w:rFonts w:cs="Arial"/>
                <w:szCs w:val="18"/>
                <w:lang w:eastAsia="zh-CN"/>
              </w:rPr>
            </w:pPr>
          </w:p>
        </w:tc>
        <w:tc>
          <w:tcPr>
            <w:tcW w:w="668" w:type="dxa"/>
            <w:tcBorders>
              <w:left w:val="single" w:sz="4" w:space="0" w:color="auto"/>
              <w:right w:val="single" w:sz="4" w:space="0" w:color="auto"/>
            </w:tcBorders>
            <w:vAlign w:val="center"/>
          </w:tcPr>
          <w:p w14:paraId="457CC780" w14:textId="77777777" w:rsidR="0078146B" w:rsidRPr="00E062F1" w:rsidRDefault="0078146B" w:rsidP="00FF2E71">
            <w:pPr>
              <w:pStyle w:val="TAC"/>
              <w:rPr>
                <w:ins w:id="522" w:author="RAN4#96 - JOH, Nokia" w:date="2020-07-28T12:41:00Z"/>
                <w:rFonts w:cs="Arial"/>
                <w:szCs w:val="18"/>
                <w:lang w:eastAsia="ja-JP"/>
              </w:rPr>
            </w:pPr>
            <w:ins w:id="523" w:author="RAN4#96 - JOH, Nokia" w:date="2020-07-28T12:41:00Z">
              <w:r w:rsidRPr="00E062F1">
                <w:rPr>
                  <w:rFonts w:cs="Arial"/>
                  <w:szCs w:val="18"/>
                  <w:lang w:eastAsia="zh-CN"/>
                </w:rPr>
                <w:t>30</w:t>
              </w:r>
            </w:ins>
          </w:p>
        </w:tc>
        <w:tc>
          <w:tcPr>
            <w:tcW w:w="669" w:type="dxa"/>
            <w:tcBorders>
              <w:left w:val="single" w:sz="4" w:space="0" w:color="auto"/>
              <w:right w:val="single" w:sz="4" w:space="0" w:color="auto"/>
            </w:tcBorders>
            <w:vAlign w:val="center"/>
          </w:tcPr>
          <w:p w14:paraId="5EFE4B3F" w14:textId="77777777" w:rsidR="0078146B" w:rsidRPr="00E062F1" w:rsidRDefault="0078146B" w:rsidP="00FF2E71">
            <w:pPr>
              <w:pStyle w:val="TAC"/>
              <w:rPr>
                <w:ins w:id="524" w:author="RAN4#96 - JOH, Nokia" w:date="2020-07-28T12:41:00Z"/>
                <w:rFonts w:cs="Arial"/>
                <w:szCs w:val="18"/>
                <w:lang w:eastAsia="ja-JP"/>
              </w:rPr>
            </w:pPr>
          </w:p>
        </w:tc>
        <w:tc>
          <w:tcPr>
            <w:tcW w:w="668" w:type="dxa"/>
            <w:tcBorders>
              <w:left w:val="single" w:sz="4" w:space="0" w:color="auto"/>
              <w:right w:val="single" w:sz="4" w:space="0" w:color="auto"/>
            </w:tcBorders>
            <w:vAlign w:val="center"/>
          </w:tcPr>
          <w:p w14:paraId="5C99903E" w14:textId="77777777" w:rsidR="0078146B" w:rsidRPr="00E062F1" w:rsidRDefault="0078146B" w:rsidP="00FF2E71">
            <w:pPr>
              <w:pStyle w:val="TAC"/>
              <w:rPr>
                <w:ins w:id="525" w:author="RAN4#96 - JOH, Nokia" w:date="2020-07-28T12:41:00Z"/>
                <w:rFonts w:cs="Arial"/>
                <w:szCs w:val="18"/>
                <w:lang w:eastAsia="ja-JP"/>
              </w:rPr>
            </w:pPr>
            <w:ins w:id="526" w:author="RAN4#96 - JOH, Nokia" w:date="2020-07-28T12:41:00Z">
              <w:r w:rsidRPr="00E062F1">
                <w:rPr>
                  <w:rFonts w:eastAsia="Yu Mincho"/>
                  <w:szCs w:val="18"/>
                </w:rPr>
                <w:t>Yes</w:t>
              </w:r>
            </w:ins>
          </w:p>
        </w:tc>
        <w:tc>
          <w:tcPr>
            <w:tcW w:w="669" w:type="dxa"/>
            <w:tcBorders>
              <w:left w:val="single" w:sz="4" w:space="0" w:color="auto"/>
              <w:right w:val="single" w:sz="4" w:space="0" w:color="auto"/>
            </w:tcBorders>
            <w:vAlign w:val="center"/>
          </w:tcPr>
          <w:p w14:paraId="0A3F8AFF" w14:textId="77777777" w:rsidR="0078146B" w:rsidRPr="00E062F1" w:rsidRDefault="0078146B" w:rsidP="00FF2E71">
            <w:pPr>
              <w:pStyle w:val="TAC"/>
              <w:rPr>
                <w:ins w:id="527" w:author="RAN4#96 - JOH, Nokia" w:date="2020-07-28T12:41:00Z"/>
                <w:rFonts w:cs="Arial"/>
                <w:szCs w:val="18"/>
                <w:lang w:eastAsia="ja-JP"/>
              </w:rPr>
            </w:pPr>
            <w:ins w:id="528" w:author="RAN4#96 - JOH, Nokia" w:date="2020-07-28T12:41:00Z">
              <w:r w:rsidRPr="00E062F1">
                <w:rPr>
                  <w:rFonts w:eastAsia="Yu Mincho"/>
                  <w:szCs w:val="18"/>
                </w:rPr>
                <w:t>Yes</w:t>
              </w:r>
            </w:ins>
          </w:p>
        </w:tc>
        <w:tc>
          <w:tcPr>
            <w:tcW w:w="668" w:type="dxa"/>
            <w:gridSpan w:val="2"/>
            <w:tcBorders>
              <w:left w:val="single" w:sz="4" w:space="0" w:color="auto"/>
              <w:right w:val="single" w:sz="4" w:space="0" w:color="auto"/>
            </w:tcBorders>
            <w:vAlign w:val="center"/>
          </w:tcPr>
          <w:p w14:paraId="42C3FE67" w14:textId="77777777" w:rsidR="0078146B" w:rsidRPr="00E062F1" w:rsidRDefault="0078146B" w:rsidP="00FF2E71">
            <w:pPr>
              <w:pStyle w:val="TAC"/>
              <w:rPr>
                <w:ins w:id="529" w:author="RAN4#96 - JOH, Nokia" w:date="2020-07-28T12:41:00Z"/>
                <w:rFonts w:cs="Arial"/>
                <w:szCs w:val="18"/>
                <w:lang w:eastAsia="ja-JP"/>
              </w:rPr>
            </w:pPr>
            <w:ins w:id="530" w:author="RAN4#96 - JOH, Nokia" w:date="2020-07-28T12:41:00Z">
              <w:r w:rsidRPr="00E062F1">
                <w:rPr>
                  <w:rFonts w:eastAsia="Yu Mincho"/>
                  <w:szCs w:val="18"/>
                </w:rPr>
                <w:t>Yes</w:t>
              </w:r>
            </w:ins>
          </w:p>
        </w:tc>
        <w:tc>
          <w:tcPr>
            <w:tcW w:w="669" w:type="dxa"/>
            <w:tcBorders>
              <w:left w:val="single" w:sz="4" w:space="0" w:color="auto"/>
              <w:right w:val="single" w:sz="4" w:space="0" w:color="auto"/>
            </w:tcBorders>
            <w:vAlign w:val="center"/>
          </w:tcPr>
          <w:p w14:paraId="74037DDF" w14:textId="77777777" w:rsidR="0078146B" w:rsidRPr="00E062F1" w:rsidRDefault="0078146B" w:rsidP="00FF2E71">
            <w:pPr>
              <w:pStyle w:val="TAC"/>
              <w:rPr>
                <w:ins w:id="531" w:author="RAN4#96 - JOH, Nokia" w:date="2020-07-28T12:41:00Z"/>
                <w:rFonts w:cs="Arial"/>
                <w:szCs w:val="18"/>
                <w:lang w:eastAsia="ja-JP"/>
              </w:rPr>
            </w:pPr>
          </w:p>
        </w:tc>
        <w:tc>
          <w:tcPr>
            <w:tcW w:w="669" w:type="dxa"/>
            <w:gridSpan w:val="2"/>
            <w:tcBorders>
              <w:left w:val="single" w:sz="4" w:space="0" w:color="auto"/>
              <w:right w:val="single" w:sz="4" w:space="0" w:color="auto"/>
            </w:tcBorders>
            <w:vAlign w:val="center"/>
          </w:tcPr>
          <w:p w14:paraId="4500C6A7" w14:textId="77777777" w:rsidR="0078146B" w:rsidRPr="00E062F1" w:rsidRDefault="0078146B" w:rsidP="00FF2E71">
            <w:pPr>
              <w:pStyle w:val="TAC"/>
              <w:rPr>
                <w:ins w:id="532" w:author="RAN4#96 - JOH, Nokia" w:date="2020-07-28T12:41:00Z"/>
                <w:rFonts w:cs="Arial"/>
                <w:szCs w:val="18"/>
                <w:lang w:eastAsia="ja-JP"/>
              </w:rPr>
            </w:pPr>
          </w:p>
        </w:tc>
        <w:tc>
          <w:tcPr>
            <w:tcW w:w="669" w:type="dxa"/>
            <w:tcBorders>
              <w:left w:val="single" w:sz="4" w:space="0" w:color="auto"/>
              <w:right w:val="single" w:sz="4" w:space="0" w:color="auto"/>
            </w:tcBorders>
            <w:vAlign w:val="center"/>
          </w:tcPr>
          <w:p w14:paraId="49D1CB36" w14:textId="77777777" w:rsidR="0078146B" w:rsidRPr="00E062F1" w:rsidRDefault="0078146B" w:rsidP="00FF2E71">
            <w:pPr>
              <w:pStyle w:val="TAC"/>
              <w:rPr>
                <w:ins w:id="533" w:author="RAN4#96 - JOH, Nokia" w:date="2020-07-28T12:41:00Z"/>
                <w:rFonts w:cs="Arial"/>
                <w:szCs w:val="18"/>
                <w:lang w:eastAsia="ja-JP"/>
              </w:rPr>
            </w:pPr>
            <w:ins w:id="534" w:author="RAN4#96 - JOH, Nokia" w:date="2020-07-28T12:41:00Z">
              <w:r w:rsidRPr="00E062F1">
                <w:rPr>
                  <w:rFonts w:eastAsia="Yu Mincho"/>
                  <w:szCs w:val="18"/>
                </w:rPr>
                <w:t>Yes</w:t>
              </w:r>
            </w:ins>
          </w:p>
        </w:tc>
        <w:tc>
          <w:tcPr>
            <w:tcW w:w="669" w:type="dxa"/>
            <w:tcBorders>
              <w:left w:val="single" w:sz="4" w:space="0" w:color="auto"/>
              <w:right w:val="single" w:sz="4" w:space="0" w:color="auto"/>
            </w:tcBorders>
            <w:vAlign w:val="center"/>
          </w:tcPr>
          <w:p w14:paraId="106DA898" w14:textId="77777777" w:rsidR="0078146B" w:rsidRPr="00E062F1" w:rsidRDefault="0078146B" w:rsidP="00FF2E71">
            <w:pPr>
              <w:pStyle w:val="TAC"/>
              <w:rPr>
                <w:ins w:id="535" w:author="RAN4#96 - JOH, Nokia" w:date="2020-07-28T12:41:00Z"/>
                <w:rFonts w:cs="Arial"/>
                <w:szCs w:val="18"/>
                <w:lang w:eastAsia="ja-JP"/>
              </w:rPr>
            </w:pPr>
          </w:p>
        </w:tc>
        <w:tc>
          <w:tcPr>
            <w:tcW w:w="669" w:type="dxa"/>
            <w:tcBorders>
              <w:left w:val="single" w:sz="4" w:space="0" w:color="auto"/>
              <w:right w:val="single" w:sz="4" w:space="0" w:color="auto"/>
            </w:tcBorders>
            <w:vAlign w:val="center"/>
          </w:tcPr>
          <w:p w14:paraId="59E977C1" w14:textId="77777777" w:rsidR="0078146B" w:rsidRPr="00E062F1" w:rsidRDefault="0078146B" w:rsidP="00FF2E71">
            <w:pPr>
              <w:pStyle w:val="TAC"/>
              <w:rPr>
                <w:ins w:id="536" w:author="RAN4#96 - JOH, Nokia" w:date="2020-07-28T12:41:00Z"/>
                <w:rFonts w:cs="Arial"/>
                <w:szCs w:val="18"/>
                <w:lang w:eastAsia="ja-JP"/>
              </w:rPr>
            </w:pPr>
          </w:p>
        </w:tc>
        <w:tc>
          <w:tcPr>
            <w:tcW w:w="669" w:type="dxa"/>
            <w:tcBorders>
              <w:left w:val="single" w:sz="4" w:space="0" w:color="auto"/>
              <w:right w:val="single" w:sz="4" w:space="0" w:color="auto"/>
            </w:tcBorders>
            <w:vAlign w:val="center"/>
          </w:tcPr>
          <w:p w14:paraId="6CA40B37" w14:textId="77777777" w:rsidR="0078146B" w:rsidRPr="00E062F1" w:rsidRDefault="0078146B" w:rsidP="00FF2E71">
            <w:pPr>
              <w:pStyle w:val="TAC"/>
              <w:rPr>
                <w:ins w:id="537" w:author="RAN4#96 - JOH, Nokia" w:date="2020-07-28T12:41:00Z"/>
                <w:rFonts w:cs="Arial"/>
                <w:szCs w:val="18"/>
                <w:lang w:eastAsia="ja-JP"/>
              </w:rPr>
            </w:pPr>
          </w:p>
        </w:tc>
        <w:tc>
          <w:tcPr>
            <w:tcW w:w="668" w:type="dxa"/>
            <w:tcBorders>
              <w:left w:val="single" w:sz="4" w:space="0" w:color="auto"/>
              <w:right w:val="single" w:sz="4" w:space="0" w:color="auto"/>
            </w:tcBorders>
            <w:vAlign w:val="center"/>
          </w:tcPr>
          <w:p w14:paraId="6C4F3098" w14:textId="77777777" w:rsidR="0078146B" w:rsidRPr="00E062F1" w:rsidRDefault="0078146B" w:rsidP="00FF2E71">
            <w:pPr>
              <w:pStyle w:val="TAC"/>
              <w:rPr>
                <w:ins w:id="538" w:author="RAN4#96 - JOH, Nokia" w:date="2020-07-28T12:41:00Z"/>
                <w:rFonts w:cs="Arial"/>
                <w:szCs w:val="18"/>
                <w:lang w:eastAsia="ja-JP"/>
              </w:rPr>
            </w:pPr>
          </w:p>
        </w:tc>
        <w:tc>
          <w:tcPr>
            <w:tcW w:w="669" w:type="dxa"/>
            <w:tcBorders>
              <w:left w:val="single" w:sz="4" w:space="0" w:color="auto"/>
              <w:right w:val="single" w:sz="4" w:space="0" w:color="auto"/>
            </w:tcBorders>
            <w:vAlign w:val="center"/>
          </w:tcPr>
          <w:p w14:paraId="35081B8C" w14:textId="77777777" w:rsidR="0078146B" w:rsidRPr="00E062F1" w:rsidRDefault="0078146B" w:rsidP="00FF2E71">
            <w:pPr>
              <w:pStyle w:val="TAC"/>
              <w:rPr>
                <w:ins w:id="539" w:author="RAN4#96 - JOH, Nokia" w:date="2020-07-28T12:41:00Z"/>
                <w:rFonts w:cs="Arial"/>
                <w:szCs w:val="18"/>
                <w:lang w:eastAsia="ja-JP"/>
              </w:rPr>
            </w:pPr>
          </w:p>
        </w:tc>
        <w:tc>
          <w:tcPr>
            <w:tcW w:w="668" w:type="dxa"/>
            <w:tcBorders>
              <w:left w:val="single" w:sz="4" w:space="0" w:color="auto"/>
              <w:right w:val="single" w:sz="4" w:space="0" w:color="auto"/>
            </w:tcBorders>
            <w:vAlign w:val="center"/>
          </w:tcPr>
          <w:p w14:paraId="1315AC18" w14:textId="77777777" w:rsidR="0078146B" w:rsidRPr="00E062F1" w:rsidRDefault="0078146B" w:rsidP="00FF2E71">
            <w:pPr>
              <w:pStyle w:val="TAC"/>
              <w:rPr>
                <w:ins w:id="540" w:author="RAN4#96 - JOH, Nokia" w:date="2020-07-28T12:41:00Z"/>
                <w:rFonts w:cs="Arial"/>
                <w:szCs w:val="18"/>
                <w:lang w:eastAsia="ja-JP"/>
              </w:rPr>
            </w:pPr>
          </w:p>
        </w:tc>
        <w:tc>
          <w:tcPr>
            <w:tcW w:w="669" w:type="dxa"/>
            <w:gridSpan w:val="2"/>
            <w:tcBorders>
              <w:left w:val="single" w:sz="4" w:space="0" w:color="auto"/>
              <w:right w:val="single" w:sz="4" w:space="0" w:color="auto"/>
            </w:tcBorders>
            <w:vAlign w:val="center"/>
          </w:tcPr>
          <w:p w14:paraId="4177CD37" w14:textId="77777777" w:rsidR="0078146B" w:rsidRPr="00E062F1" w:rsidRDefault="0078146B" w:rsidP="00FF2E71">
            <w:pPr>
              <w:pStyle w:val="TAC"/>
              <w:rPr>
                <w:ins w:id="541" w:author="RAN4#96 - JOH, Nokia" w:date="2020-07-28T12:41:00Z"/>
                <w:rFonts w:cs="Arial"/>
                <w:szCs w:val="18"/>
                <w:lang w:eastAsia="ja-JP"/>
              </w:rPr>
            </w:pPr>
          </w:p>
        </w:tc>
        <w:tc>
          <w:tcPr>
            <w:tcW w:w="671" w:type="dxa"/>
            <w:tcBorders>
              <w:left w:val="single" w:sz="4" w:space="0" w:color="auto"/>
              <w:right w:val="single" w:sz="4" w:space="0" w:color="auto"/>
            </w:tcBorders>
            <w:vAlign w:val="center"/>
          </w:tcPr>
          <w:p w14:paraId="2C088F2C" w14:textId="77777777" w:rsidR="0078146B" w:rsidRPr="00E062F1" w:rsidRDefault="0078146B" w:rsidP="00FF2E71">
            <w:pPr>
              <w:pStyle w:val="TAC"/>
              <w:rPr>
                <w:ins w:id="542" w:author="RAN4#96 - JOH, Nokia" w:date="2020-07-28T12:41:00Z"/>
                <w:rFonts w:cs="Arial"/>
                <w:szCs w:val="18"/>
                <w:lang w:eastAsia="ja-JP"/>
              </w:rPr>
            </w:pPr>
          </w:p>
        </w:tc>
        <w:tc>
          <w:tcPr>
            <w:tcW w:w="749" w:type="dxa"/>
            <w:vMerge/>
            <w:tcBorders>
              <w:left w:val="single" w:sz="4" w:space="0" w:color="auto"/>
              <w:right w:val="single" w:sz="4" w:space="0" w:color="auto"/>
            </w:tcBorders>
            <w:vAlign w:val="center"/>
          </w:tcPr>
          <w:p w14:paraId="5F695CCE" w14:textId="77777777" w:rsidR="0078146B" w:rsidRPr="00E062F1" w:rsidRDefault="0078146B" w:rsidP="00FF2E71">
            <w:pPr>
              <w:pStyle w:val="TAC"/>
              <w:rPr>
                <w:ins w:id="543" w:author="RAN4#96 - JOH, Nokia" w:date="2020-07-28T12:41:00Z"/>
                <w:lang w:eastAsia="zh-CN"/>
              </w:rPr>
            </w:pPr>
          </w:p>
        </w:tc>
      </w:tr>
      <w:tr w:rsidR="0078146B" w:rsidRPr="00E062F1" w14:paraId="3D57307D" w14:textId="77777777" w:rsidTr="00F32967">
        <w:trPr>
          <w:trHeight w:val="125"/>
          <w:jc w:val="center"/>
          <w:ins w:id="544" w:author="RAN4#96 - JOH, Nokia" w:date="2020-07-28T12:41:00Z"/>
        </w:trPr>
        <w:tc>
          <w:tcPr>
            <w:tcW w:w="1034" w:type="dxa"/>
            <w:vMerge/>
            <w:tcBorders>
              <w:left w:val="single" w:sz="4" w:space="0" w:color="auto"/>
              <w:right w:val="single" w:sz="4" w:space="0" w:color="auto"/>
            </w:tcBorders>
            <w:vAlign w:val="center"/>
          </w:tcPr>
          <w:p w14:paraId="50033B3D" w14:textId="77777777" w:rsidR="0078146B" w:rsidRPr="00E062F1" w:rsidRDefault="0078146B" w:rsidP="00FF2E71">
            <w:pPr>
              <w:pStyle w:val="TAC"/>
              <w:rPr>
                <w:ins w:id="545" w:author="RAN4#96 - JOH, Nokia" w:date="2020-07-28T12:41:00Z"/>
              </w:rPr>
            </w:pPr>
          </w:p>
        </w:tc>
        <w:tc>
          <w:tcPr>
            <w:tcW w:w="1034" w:type="dxa"/>
            <w:vMerge/>
            <w:tcBorders>
              <w:left w:val="single" w:sz="4" w:space="0" w:color="auto"/>
              <w:right w:val="single" w:sz="4" w:space="0" w:color="auto"/>
            </w:tcBorders>
            <w:vAlign w:val="center"/>
          </w:tcPr>
          <w:p w14:paraId="27048607" w14:textId="77777777" w:rsidR="0078146B" w:rsidRPr="00E062F1" w:rsidRDefault="0078146B" w:rsidP="00FF2E71">
            <w:pPr>
              <w:pStyle w:val="TAC"/>
              <w:rPr>
                <w:ins w:id="546" w:author="RAN4#96 - JOH, Nokia" w:date="2020-07-28T12:41:00Z"/>
                <w:lang w:eastAsia="zh-CN"/>
              </w:rPr>
            </w:pPr>
          </w:p>
        </w:tc>
        <w:tc>
          <w:tcPr>
            <w:tcW w:w="746" w:type="dxa"/>
            <w:vMerge/>
            <w:tcBorders>
              <w:left w:val="single" w:sz="4" w:space="0" w:color="auto"/>
              <w:bottom w:val="single" w:sz="4" w:space="0" w:color="auto"/>
              <w:right w:val="single" w:sz="4" w:space="0" w:color="auto"/>
            </w:tcBorders>
            <w:vAlign w:val="center"/>
          </w:tcPr>
          <w:p w14:paraId="73967F79" w14:textId="77777777" w:rsidR="0078146B" w:rsidRPr="00E062F1" w:rsidRDefault="0078146B" w:rsidP="00FF2E71">
            <w:pPr>
              <w:pStyle w:val="TAC"/>
              <w:rPr>
                <w:ins w:id="547" w:author="RAN4#96 - JOH, Nokia" w:date="2020-07-28T12:41:00Z"/>
                <w:rFonts w:cs="Arial"/>
                <w:szCs w:val="18"/>
                <w:lang w:eastAsia="zh-CN"/>
              </w:rPr>
            </w:pPr>
          </w:p>
        </w:tc>
        <w:tc>
          <w:tcPr>
            <w:tcW w:w="668" w:type="dxa"/>
            <w:tcBorders>
              <w:left w:val="single" w:sz="4" w:space="0" w:color="auto"/>
              <w:bottom w:val="single" w:sz="4" w:space="0" w:color="auto"/>
              <w:right w:val="single" w:sz="4" w:space="0" w:color="auto"/>
            </w:tcBorders>
            <w:vAlign w:val="center"/>
          </w:tcPr>
          <w:p w14:paraId="6FA5495A" w14:textId="77777777" w:rsidR="0078146B" w:rsidRPr="00E062F1" w:rsidRDefault="0078146B" w:rsidP="00FF2E71">
            <w:pPr>
              <w:pStyle w:val="TAC"/>
              <w:rPr>
                <w:ins w:id="548" w:author="RAN4#96 - JOH, Nokia" w:date="2020-07-28T12:41:00Z"/>
                <w:rFonts w:cs="Arial"/>
                <w:szCs w:val="18"/>
                <w:lang w:eastAsia="ja-JP"/>
              </w:rPr>
            </w:pPr>
            <w:ins w:id="549" w:author="RAN4#96 - JOH, Nokia" w:date="2020-07-28T12:41:00Z">
              <w:r w:rsidRPr="00E062F1">
                <w:rPr>
                  <w:rFonts w:cs="Arial"/>
                  <w:szCs w:val="18"/>
                  <w:lang w:eastAsia="zh-CN"/>
                </w:rPr>
                <w:t>60</w:t>
              </w:r>
            </w:ins>
          </w:p>
        </w:tc>
        <w:tc>
          <w:tcPr>
            <w:tcW w:w="669" w:type="dxa"/>
            <w:tcBorders>
              <w:left w:val="single" w:sz="4" w:space="0" w:color="auto"/>
              <w:bottom w:val="single" w:sz="4" w:space="0" w:color="auto"/>
              <w:right w:val="single" w:sz="4" w:space="0" w:color="auto"/>
            </w:tcBorders>
            <w:vAlign w:val="center"/>
          </w:tcPr>
          <w:p w14:paraId="32FC0066" w14:textId="77777777" w:rsidR="0078146B" w:rsidRPr="00E062F1" w:rsidRDefault="0078146B" w:rsidP="00FF2E71">
            <w:pPr>
              <w:pStyle w:val="TAC"/>
              <w:rPr>
                <w:ins w:id="550" w:author="RAN4#96 - JOH, Nokia" w:date="2020-07-28T12:41: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08A828E4" w14:textId="77777777" w:rsidR="0078146B" w:rsidRPr="00E062F1" w:rsidRDefault="0078146B" w:rsidP="00FF2E71">
            <w:pPr>
              <w:pStyle w:val="TAC"/>
              <w:rPr>
                <w:ins w:id="551" w:author="RAN4#96 - JOH, Nokia" w:date="2020-07-28T12:41:00Z"/>
                <w:rFonts w:cs="Arial"/>
                <w:szCs w:val="18"/>
                <w:lang w:eastAsia="ja-JP"/>
              </w:rPr>
            </w:pPr>
            <w:ins w:id="552" w:author="RAN4#96 - JOH, Nokia" w:date="2020-07-28T12:41: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36357285" w14:textId="77777777" w:rsidR="0078146B" w:rsidRPr="00E062F1" w:rsidRDefault="0078146B" w:rsidP="00FF2E71">
            <w:pPr>
              <w:pStyle w:val="TAC"/>
              <w:rPr>
                <w:ins w:id="553" w:author="RAN4#96 - JOH, Nokia" w:date="2020-07-28T12:41:00Z"/>
                <w:rFonts w:cs="Arial"/>
                <w:szCs w:val="18"/>
                <w:lang w:eastAsia="ja-JP"/>
              </w:rPr>
            </w:pPr>
            <w:ins w:id="554" w:author="RAN4#96 - JOH, Nokia" w:date="2020-07-28T12:41:00Z">
              <w:r w:rsidRPr="00E062F1">
                <w:rPr>
                  <w:rFonts w:eastAsia="Yu Mincho"/>
                  <w:szCs w:val="18"/>
                </w:rPr>
                <w:t>Yes</w:t>
              </w:r>
            </w:ins>
          </w:p>
        </w:tc>
        <w:tc>
          <w:tcPr>
            <w:tcW w:w="668" w:type="dxa"/>
            <w:gridSpan w:val="2"/>
            <w:tcBorders>
              <w:left w:val="single" w:sz="4" w:space="0" w:color="auto"/>
              <w:bottom w:val="single" w:sz="4" w:space="0" w:color="auto"/>
              <w:right w:val="single" w:sz="4" w:space="0" w:color="auto"/>
            </w:tcBorders>
            <w:vAlign w:val="center"/>
          </w:tcPr>
          <w:p w14:paraId="3B771AEE" w14:textId="77777777" w:rsidR="0078146B" w:rsidRPr="00E062F1" w:rsidRDefault="0078146B" w:rsidP="00FF2E71">
            <w:pPr>
              <w:pStyle w:val="TAC"/>
              <w:rPr>
                <w:ins w:id="555" w:author="RAN4#96 - JOH, Nokia" w:date="2020-07-28T12:41:00Z"/>
                <w:rFonts w:cs="Arial"/>
                <w:szCs w:val="18"/>
                <w:lang w:eastAsia="ja-JP"/>
              </w:rPr>
            </w:pPr>
            <w:ins w:id="556" w:author="RAN4#96 - JOH, Nokia" w:date="2020-07-28T12:41: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6350E24B" w14:textId="77777777" w:rsidR="0078146B" w:rsidRPr="00E062F1" w:rsidRDefault="0078146B" w:rsidP="00FF2E71">
            <w:pPr>
              <w:pStyle w:val="TAC"/>
              <w:rPr>
                <w:ins w:id="557" w:author="RAN4#96 - JOH, Nokia" w:date="2020-07-28T12:41: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31063C2D" w14:textId="77777777" w:rsidR="0078146B" w:rsidRPr="00E062F1" w:rsidRDefault="0078146B" w:rsidP="00FF2E71">
            <w:pPr>
              <w:pStyle w:val="TAC"/>
              <w:rPr>
                <w:ins w:id="558" w:author="RAN4#96 - JOH, Nokia" w:date="2020-07-28T12:41: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573F5786" w14:textId="77777777" w:rsidR="0078146B" w:rsidRPr="00E062F1" w:rsidRDefault="0078146B" w:rsidP="00FF2E71">
            <w:pPr>
              <w:pStyle w:val="TAC"/>
              <w:rPr>
                <w:ins w:id="559" w:author="RAN4#96 - JOH, Nokia" w:date="2020-07-28T12:41:00Z"/>
                <w:rFonts w:cs="Arial"/>
                <w:szCs w:val="18"/>
                <w:lang w:eastAsia="ja-JP"/>
              </w:rPr>
            </w:pPr>
            <w:ins w:id="560" w:author="RAN4#96 - JOH, Nokia" w:date="2020-07-28T12:41: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340D8CF7" w14:textId="77777777" w:rsidR="0078146B" w:rsidRPr="00E062F1" w:rsidRDefault="0078146B" w:rsidP="00FF2E71">
            <w:pPr>
              <w:pStyle w:val="TAC"/>
              <w:rPr>
                <w:ins w:id="561" w:author="RAN4#96 - JOH, Nokia" w:date="2020-07-28T12:41: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06E5BF0B" w14:textId="77777777" w:rsidR="0078146B" w:rsidRPr="00E062F1" w:rsidRDefault="0078146B" w:rsidP="00FF2E71">
            <w:pPr>
              <w:pStyle w:val="TAC"/>
              <w:rPr>
                <w:ins w:id="562" w:author="RAN4#96 - JOH, Nokia" w:date="2020-07-28T12:41: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36DEBE45" w14:textId="77777777" w:rsidR="0078146B" w:rsidRPr="00E062F1" w:rsidRDefault="0078146B" w:rsidP="00FF2E71">
            <w:pPr>
              <w:pStyle w:val="TAC"/>
              <w:rPr>
                <w:ins w:id="563" w:author="RAN4#96 - JOH, Nokia" w:date="2020-07-28T12:41: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1A363C87" w14:textId="77777777" w:rsidR="0078146B" w:rsidRPr="00E062F1" w:rsidRDefault="0078146B" w:rsidP="00FF2E71">
            <w:pPr>
              <w:pStyle w:val="TAC"/>
              <w:rPr>
                <w:ins w:id="564" w:author="RAN4#96 - JOH, Nokia" w:date="2020-07-28T12:41: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2DBCCA41" w14:textId="77777777" w:rsidR="0078146B" w:rsidRPr="00E062F1" w:rsidRDefault="0078146B" w:rsidP="00FF2E71">
            <w:pPr>
              <w:pStyle w:val="TAC"/>
              <w:rPr>
                <w:ins w:id="565" w:author="RAN4#96 - JOH, Nokia" w:date="2020-07-28T12:41: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3EA7F6D5" w14:textId="77777777" w:rsidR="0078146B" w:rsidRPr="00E062F1" w:rsidRDefault="0078146B" w:rsidP="00FF2E71">
            <w:pPr>
              <w:pStyle w:val="TAC"/>
              <w:rPr>
                <w:ins w:id="566" w:author="RAN4#96 - JOH, Nokia" w:date="2020-07-28T12:41: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4CB50D57" w14:textId="77777777" w:rsidR="0078146B" w:rsidRPr="00E062F1" w:rsidRDefault="0078146B" w:rsidP="00FF2E71">
            <w:pPr>
              <w:pStyle w:val="TAC"/>
              <w:rPr>
                <w:ins w:id="567" w:author="RAN4#96 - JOH, Nokia" w:date="2020-07-28T12:41:00Z"/>
                <w:rFonts w:cs="Arial"/>
                <w:szCs w:val="18"/>
                <w:lang w:eastAsia="ja-JP"/>
              </w:rPr>
            </w:pPr>
          </w:p>
        </w:tc>
        <w:tc>
          <w:tcPr>
            <w:tcW w:w="671" w:type="dxa"/>
            <w:tcBorders>
              <w:left w:val="single" w:sz="4" w:space="0" w:color="auto"/>
              <w:bottom w:val="single" w:sz="4" w:space="0" w:color="auto"/>
              <w:right w:val="single" w:sz="4" w:space="0" w:color="auto"/>
            </w:tcBorders>
            <w:vAlign w:val="center"/>
          </w:tcPr>
          <w:p w14:paraId="58CD92C7" w14:textId="77777777" w:rsidR="0078146B" w:rsidRPr="00E062F1" w:rsidRDefault="0078146B" w:rsidP="00FF2E71">
            <w:pPr>
              <w:pStyle w:val="TAC"/>
              <w:rPr>
                <w:ins w:id="568" w:author="RAN4#96 - JOH, Nokia" w:date="2020-07-28T12:41:00Z"/>
                <w:rFonts w:cs="Arial"/>
                <w:szCs w:val="18"/>
                <w:lang w:eastAsia="ja-JP"/>
              </w:rPr>
            </w:pPr>
          </w:p>
        </w:tc>
        <w:tc>
          <w:tcPr>
            <w:tcW w:w="749" w:type="dxa"/>
            <w:vMerge/>
            <w:tcBorders>
              <w:left w:val="single" w:sz="4" w:space="0" w:color="auto"/>
              <w:right w:val="single" w:sz="4" w:space="0" w:color="auto"/>
            </w:tcBorders>
            <w:vAlign w:val="center"/>
          </w:tcPr>
          <w:p w14:paraId="6184C3C4" w14:textId="77777777" w:rsidR="0078146B" w:rsidRPr="00E062F1" w:rsidRDefault="0078146B" w:rsidP="00FF2E71">
            <w:pPr>
              <w:pStyle w:val="TAC"/>
              <w:rPr>
                <w:ins w:id="569" w:author="RAN4#96 - JOH, Nokia" w:date="2020-07-28T12:41:00Z"/>
                <w:lang w:eastAsia="zh-CN"/>
              </w:rPr>
            </w:pPr>
          </w:p>
        </w:tc>
      </w:tr>
      <w:tr w:rsidR="0078146B" w:rsidRPr="00E062F1" w14:paraId="27C8FAA1" w14:textId="77777777" w:rsidTr="005D1BAC">
        <w:trPr>
          <w:trHeight w:val="125"/>
          <w:jc w:val="center"/>
          <w:ins w:id="570" w:author="RAN4#96 - JOH, Nokia" w:date="2020-07-28T12:41:00Z"/>
        </w:trPr>
        <w:tc>
          <w:tcPr>
            <w:tcW w:w="1034" w:type="dxa"/>
            <w:vMerge/>
            <w:tcBorders>
              <w:left w:val="single" w:sz="4" w:space="0" w:color="auto"/>
              <w:bottom w:val="single" w:sz="4" w:space="0" w:color="auto"/>
              <w:right w:val="single" w:sz="4" w:space="0" w:color="auto"/>
            </w:tcBorders>
            <w:vAlign w:val="center"/>
          </w:tcPr>
          <w:p w14:paraId="54EBEFAB" w14:textId="77777777" w:rsidR="0078146B" w:rsidRPr="00E062F1" w:rsidRDefault="0078146B" w:rsidP="00FF2E71">
            <w:pPr>
              <w:pStyle w:val="TAC"/>
              <w:rPr>
                <w:ins w:id="571" w:author="RAN4#96 - JOH, Nokia" w:date="2020-07-28T12:41:00Z"/>
              </w:rPr>
            </w:pPr>
          </w:p>
        </w:tc>
        <w:tc>
          <w:tcPr>
            <w:tcW w:w="1034" w:type="dxa"/>
            <w:vMerge/>
            <w:tcBorders>
              <w:left w:val="single" w:sz="4" w:space="0" w:color="auto"/>
              <w:bottom w:val="single" w:sz="4" w:space="0" w:color="auto"/>
              <w:right w:val="single" w:sz="4" w:space="0" w:color="auto"/>
            </w:tcBorders>
            <w:vAlign w:val="center"/>
          </w:tcPr>
          <w:p w14:paraId="7A565F2A" w14:textId="77777777" w:rsidR="0078146B" w:rsidRPr="00E062F1" w:rsidRDefault="0078146B" w:rsidP="00FF2E71">
            <w:pPr>
              <w:pStyle w:val="TAC"/>
              <w:rPr>
                <w:ins w:id="572" w:author="RAN4#96 - JOH, Nokia" w:date="2020-07-28T12:41:00Z"/>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E8DCB9C" w14:textId="77777777" w:rsidR="0078146B" w:rsidRPr="00E062F1" w:rsidRDefault="0078146B" w:rsidP="00FF2E71">
            <w:pPr>
              <w:pStyle w:val="TAC"/>
              <w:rPr>
                <w:ins w:id="573" w:author="RAN4#96 - JOH, Nokia" w:date="2020-07-28T12:41:00Z"/>
                <w:rFonts w:cs="Arial"/>
                <w:szCs w:val="18"/>
                <w:lang w:eastAsia="zh-CN"/>
              </w:rPr>
            </w:pPr>
            <w:ins w:id="574" w:author="RAN4#96 - JOH, Nokia" w:date="2020-07-28T12:41:00Z">
              <w:r w:rsidRPr="00E062F1">
                <w:rPr>
                  <w:rFonts w:cs="Arial"/>
                  <w:szCs w:val="18"/>
                  <w:lang w:eastAsia="zh-CN"/>
                </w:rPr>
                <w:t>n260</w:t>
              </w:r>
            </w:ins>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19CFC562" w14:textId="229F20F7" w:rsidR="0078146B" w:rsidRPr="00E062F1" w:rsidRDefault="0078146B" w:rsidP="00FF2E71">
            <w:pPr>
              <w:pStyle w:val="TAC"/>
              <w:rPr>
                <w:ins w:id="575" w:author="RAN4#96 - JOH, Nokia" w:date="2020-07-28T12:41:00Z"/>
                <w:rFonts w:cs="Arial"/>
                <w:szCs w:val="18"/>
                <w:lang w:eastAsia="ja-JP"/>
              </w:rPr>
            </w:pPr>
            <w:ins w:id="576" w:author="RAN4#96 - JOH, Nokia" w:date="2020-07-28T12:41:00Z">
              <w:r w:rsidRPr="00E062F1">
                <w:rPr>
                  <w:rFonts w:cs="Arial"/>
                  <w:szCs w:val="18"/>
                  <w:lang w:eastAsia="ja-JP"/>
                </w:rPr>
                <w:t>CA_n260</w:t>
              </w:r>
            </w:ins>
            <w:ins w:id="577" w:author="RAN4#96 - JOH, Nokia" w:date="2020-07-28T12:42:00Z">
              <w:r>
                <w:rPr>
                  <w:rFonts w:cs="Arial"/>
                  <w:szCs w:val="18"/>
                  <w:lang w:eastAsia="ja-JP"/>
                </w:rPr>
                <w:t>L</w:t>
              </w:r>
            </w:ins>
          </w:p>
        </w:tc>
        <w:tc>
          <w:tcPr>
            <w:tcW w:w="749" w:type="dxa"/>
            <w:vMerge/>
            <w:tcBorders>
              <w:left w:val="single" w:sz="4" w:space="0" w:color="auto"/>
              <w:bottom w:val="single" w:sz="4" w:space="0" w:color="auto"/>
              <w:right w:val="single" w:sz="4" w:space="0" w:color="auto"/>
            </w:tcBorders>
            <w:vAlign w:val="center"/>
          </w:tcPr>
          <w:p w14:paraId="52D3F0C8" w14:textId="77777777" w:rsidR="0078146B" w:rsidRPr="00E062F1" w:rsidRDefault="0078146B" w:rsidP="00FF2E71">
            <w:pPr>
              <w:pStyle w:val="TAC"/>
              <w:rPr>
                <w:ins w:id="578" w:author="RAN4#96 - JOH, Nokia" w:date="2020-07-28T12:41:00Z"/>
                <w:lang w:eastAsia="zh-CN"/>
              </w:rPr>
            </w:pPr>
          </w:p>
        </w:tc>
      </w:tr>
      <w:tr w:rsidR="007811C6" w:rsidRPr="00E062F1" w14:paraId="2DC35357" w14:textId="77777777" w:rsidTr="004533AC">
        <w:trPr>
          <w:trHeight w:val="125"/>
          <w:jc w:val="center"/>
          <w:ins w:id="579" w:author="RAN4#96 - JOH, Nokia" w:date="2020-07-28T12:41:00Z"/>
        </w:trPr>
        <w:tc>
          <w:tcPr>
            <w:tcW w:w="1034" w:type="dxa"/>
            <w:vMerge w:val="restart"/>
            <w:tcBorders>
              <w:left w:val="single" w:sz="4" w:space="0" w:color="auto"/>
              <w:right w:val="single" w:sz="4" w:space="0" w:color="auto"/>
            </w:tcBorders>
            <w:vAlign w:val="center"/>
          </w:tcPr>
          <w:p w14:paraId="4F6D9ACA" w14:textId="1891C1D3" w:rsidR="007811C6" w:rsidRPr="00E062F1" w:rsidRDefault="007811C6" w:rsidP="00FF2E71">
            <w:pPr>
              <w:pStyle w:val="TAC"/>
              <w:rPr>
                <w:ins w:id="580" w:author="RAN4#96 - JOH, Nokia" w:date="2020-07-28T12:41:00Z"/>
              </w:rPr>
            </w:pPr>
            <w:ins w:id="581" w:author="RAN4#96 - JOH, Nokia" w:date="2020-07-28T12:41:00Z">
              <w:r w:rsidRPr="00E062F1">
                <w:rPr>
                  <w:rFonts w:cs="Arial"/>
                  <w:szCs w:val="18"/>
                  <w:lang w:eastAsia="ja-JP"/>
                </w:rPr>
                <w:t>CA_n66A-n260</w:t>
              </w:r>
              <w:r>
                <w:rPr>
                  <w:rFonts w:cs="Arial"/>
                  <w:szCs w:val="18"/>
                  <w:lang w:eastAsia="ja-JP"/>
                </w:rPr>
                <w:t>M</w:t>
              </w:r>
            </w:ins>
          </w:p>
        </w:tc>
        <w:tc>
          <w:tcPr>
            <w:tcW w:w="1034" w:type="dxa"/>
            <w:vMerge w:val="restart"/>
            <w:tcBorders>
              <w:left w:val="single" w:sz="4" w:space="0" w:color="auto"/>
              <w:right w:val="single" w:sz="4" w:space="0" w:color="auto"/>
            </w:tcBorders>
            <w:vAlign w:val="center"/>
          </w:tcPr>
          <w:p w14:paraId="3AD81BA3" w14:textId="77777777" w:rsidR="007811C6" w:rsidRPr="00E062F1" w:rsidRDefault="007811C6" w:rsidP="00FF2E71">
            <w:pPr>
              <w:pStyle w:val="TAC"/>
              <w:rPr>
                <w:ins w:id="582" w:author="RAN4#96 - JOH, Nokia" w:date="2020-07-28T12:41:00Z"/>
                <w:lang w:eastAsia="zh-CN"/>
              </w:rPr>
            </w:pPr>
            <w:ins w:id="583" w:author="RAN4#96 - JOH, Nokia" w:date="2020-07-28T12:41:00Z">
              <w:r w:rsidRPr="00E062F1">
                <w:rPr>
                  <w:rFonts w:cs="Arial"/>
                  <w:szCs w:val="18"/>
                  <w:lang w:eastAsia="ja-JP"/>
                </w:rPr>
                <w:t>CA_n66A-n260A</w:t>
              </w:r>
            </w:ins>
          </w:p>
        </w:tc>
        <w:tc>
          <w:tcPr>
            <w:tcW w:w="746" w:type="dxa"/>
            <w:vMerge w:val="restart"/>
            <w:tcBorders>
              <w:top w:val="single" w:sz="4" w:space="0" w:color="auto"/>
              <w:left w:val="single" w:sz="4" w:space="0" w:color="auto"/>
              <w:right w:val="single" w:sz="4" w:space="0" w:color="auto"/>
            </w:tcBorders>
            <w:vAlign w:val="center"/>
          </w:tcPr>
          <w:p w14:paraId="0FA91768" w14:textId="77777777" w:rsidR="007811C6" w:rsidRPr="00E062F1" w:rsidRDefault="007811C6" w:rsidP="00FF2E71">
            <w:pPr>
              <w:pStyle w:val="TAC"/>
              <w:rPr>
                <w:ins w:id="584" w:author="RAN4#96 - JOH, Nokia" w:date="2020-07-28T12:41:00Z"/>
                <w:rFonts w:cs="Arial"/>
                <w:szCs w:val="18"/>
                <w:lang w:eastAsia="zh-CN"/>
              </w:rPr>
            </w:pPr>
            <w:ins w:id="585" w:author="RAN4#96 - JOH, Nokia" w:date="2020-07-28T12:41:00Z">
              <w:r w:rsidRPr="00E062F1">
                <w:rPr>
                  <w:rFonts w:cs="Arial"/>
                  <w:szCs w:val="18"/>
                  <w:lang w:eastAsia="zh-CN"/>
                </w:rPr>
                <w:t>n66</w:t>
              </w:r>
            </w:ins>
          </w:p>
        </w:tc>
        <w:tc>
          <w:tcPr>
            <w:tcW w:w="668" w:type="dxa"/>
            <w:tcBorders>
              <w:top w:val="single" w:sz="4" w:space="0" w:color="auto"/>
              <w:left w:val="single" w:sz="4" w:space="0" w:color="auto"/>
              <w:right w:val="single" w:sz="4" w:space="0" w:color="auto"/>
            </w:tcBorders>
            <w:vAlign w:val="center"/>
          </w:tcPr>
          <w:p w14:paraId="64F3A66E" w14:textId="77777777" w:rsidR="007811C6" w:rsidRPr="00E062F1" w:rsidRDefault="007811C6" w:rsidP="00FF2E71">
            <w:pPr>
              <w:pStyle w:val="TAC"/>
              <w:rPr>
                <w:ins w:id="586" w:author="RAN4#96 - JOH, Nokia" w:date="2020-07-28T12:41:00Z"/>
                <w:rFonts w:cs="Arial"/>
                <w:szCs w:val="18"/>
                <w:lang w:eastAsia="ja-JP"/>
              </w:rPr>
            </w:pPr>
            <w:ins w:id="587" w:author="RAN4#96 - JOH, Nokia" w:date="2020-07-28T12:41:00Z">
              <w:r w:rsidRPr="00E062F1">
                <w:rPr>
                  <w:rFonts w:cs="Arial"/>
                  <w:szCs w:val="18"/>
                  <w:lang w:eastAsia="zh-CN"/>
                </w:rPr>
                <w:t>15</w:t>
              </w:r>
            </w:ins>
          </w:p>
        </w:tc>
        <w:tc>
          <w:tcPr>
            <w:tcW w:w="669" w:type="dxa"/>
            <w:tcBorders>
              <w:top w:val="single" w:sz="4" w:space="0" w:color="auto"/>
              <w:left w:val="single" w:sz="4" w:space="0" w:color="auto"/>
              <w:right w:val="single" w:sz="4" w:space="0" w:color="auto"/>
            </w:tcBorders>
            <w:vAlign w:val="center"/>
          </w:tcPr>
          <w:p w14:paraId="7244A5E5" w14:textId="77777777" w:rsidR="007811C6" w:rsidRPr="00E062F1" w:rsidRDefault="007811C6" w:rsidP="00FF2E71">
            <w:pPr>
              <w:pStyle w:val="TAC"/>
              <w:rPr>
                <w:ins w:id="588" w:author="RAN4#96 - JOH, Nokia" w:date="2020-07-28T12:41:00Z"/>
                <w:rFonts w:cs="Arial"/>
                <w:szCs w:val="18"/>
                <w:lang w:eastAsia="ja-JP"/>
              </w:rPr>
            </w:pPr>
            <w:ins w:id="589" w:author="RAN4#96 - JOH, Nokia" w:date="2020-07-28T12:41:00Z">
              <w:r w:rsidRPr="00E062F1">
                <w:rPr>
                  <w:rFonts w:eastAsia="Yu Mincho"/>
                  <w:szCs w:val="18"/>
                </w:rPr>
                <w:t>Yes</w:t>
              </w:r>
            </w:ins>
          </w:p>
        </w:tc>
        <w:tc>
          <w:tcPr>
            <w:tcW w:w="668" w:type="dxa"/>
            <w:tcBorders>
              <w:top w:val="single" w:sz="4" w:space="0" w:color="auto"/>
              <w:left w:val="single" w:sz="4" w:space="0" w:color="auto"/>
              <w:right w:val="single" w:sz="4" w:space="0" w:color="auto"/>
            </w:tcBorders>
            <w:vAlign w:val="center"/>
          </w:tcPr>
          <w:p w14:paraId="4E9D3D86" w14:textId="77777777" w:rsidR="007811C6" w:rsidRPr="00E062F1" w:rsidRDefault="007811C6" w:rsidP="00FF2E71">
            <w:pPr>
              <w:pStyle w:val="TAC"/>
              <w:rPr>
                <w:ins w:id="590" w:author="RAN4#96 - JOH, Nokia" w:date="2020-07-28T12:41:00Z"/>
                <w:rFonts w:cs="Arial"/>
                <w:szCs w:val="18"/>
                <w:lang w:eastAsia="ja-JP"/>
              </w:rPr>
            </w:pPr>
            <w:ins w:id="591" w:author="RAN4#96 - JOH, Nokia" w:date="2020-07-28T12:41: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014E16EC" w14:textId="77777777" w:rsidR="007811C6" w:rsidRPr="00E062F1" w:rsidRDefault="007811C6" w:rsidP="00FF2E71">
            <w:pPr>
              <w:pStyle w:val="TAC"/>
              <w:rPr>
                <w:ins w:id="592" w:author="RAN4#96 - JOH, Nokia" w:date="2020-07-28T12:41:00Z"/>
                <w:rFonts w:cs="Arial"/>
                <w:szCs w:val="18"/>
                <w:lang w:eastAsia="ja-JP"/>
              </w:rPr>
            </w:pPr>
            <w:ins w:id="593" w:author="RAN4#96 - JOH, Nokia" w:date="2020-07-28T12:41:00Z">
              <w:r w:rsidRPr="00E062F1">
                <w:rPr>
                  <w:rFonts w:eastAsia="Yu Mincho"/>
                  <w:szCs w:val="18"/>
                </w:rPr>
                <w:t>Yes</w:t>
              </w:r>
            </w:ins>
          </w:p>
        </w:tc>
        <w:tc>
          <w:tcPr>
            <w:tcW w:w="668" w:type="dxa"/>
            <w:gridSpan w:val="2"/>
            <w:tcBorders>
              <w:top w:val="single" w:sz="4" w:space="0" w:color="auto"/>
              <w:left w:val="single" w:sz="4" w:space="0" w:color="auto"/>
              <w:right w:val="single" w:sz="4" w:space="0" w:color="auto"/>
            </w:tcBorders>
            <w:vAlign w:val="center"/>
          </w:tcPr>
          <w:p w14:paraId="2BD21C06" w14:textId="77777777" w:rsidR="007811C6" w:rsidRPr="00E062F1" w:rsidRDefault="007811C6" w:rsidP="00FF2E71">
            <w:pPr>
              <w:pStyle w:val="TAC"/>
              <w:rPr>
                <w:ins w:id="594" w:author="RAN4#96 - JOH, Nokia" w:date="2020-07-28T12:41:00Z"/>
                <w:rFonts w:cs="Arial"/>
                <w:szCs w:val="18"/>
                <w:lang w:eastAsia="ja-JP"/>
              </w:rPr>
            </w:pPr>
            <w:ins w:id="595" w:author="RAN4#96 - JOH, Nokia" w:date="2020-07-28T12:41: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3689E62D" w14:textId="77777777" w:rsidR="007811C6" w:rsidRPr="00E062F1" w:rsidRDefault="007811C6" w:rsidP="00FF2E71">
            <w:pPr>
              <w:pStyle w:val="TAC"/>
              <w:rPr>
                <w:ins w:id="596" w:author="RAN4#96 - JOH, Nokia" w:date="2020-07-28T12:41: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63502313" w14:textId="77777777" w:rsidR="007811C6" w:rsidRPr="00E062F1" w:rsidRDefault="007811C6" w:rsidP="00FF2E71">
            <w:pPr>
              <w:pStyle w:val="TAC"/>
              <w:rPr>
                <w:ins w:id="597" w:author="RAN4#96 - JOH, Nokia" w:date="2020-07-28T12:41: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145E8671" w14:textId="77777777" w:rsidR="007811C6" w:rsidRPr="00E062F1" w:rsidRDefault="007811C6" w:rsidP="00FF2E71">
            <w:pPr>
              <w:pStyle w:val="TAC"/>
              <w:rPr>
                <w:ins w:id="598" w:author="RAN4#96 - JOH, Nokia" w:date="2020-07-28T12:41:00Z"/>
                <w:rFonts w:cs="Arial"/>
                <w:szCs w:val="18"/>
                <w:lang w:eastAsia="ja-JP"/>
              </w:rPr>
            </w:pPr>
            <w:ins w:id="599" w:author="RAN4#96 - JOH, Nokia" w:date="2020-07-28T12:41: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09585E2B" w14:textId="77777777" w:rsidR="007811C6" w:rsidRPr="00E062F1" w:rsidRDefault="007811C6" w:rsidP="00FF2E71">
            <w:pPr>
              <w:pStyle w:val="TAC"/>
              <w:rPr>
                <w:ins w:id="600" w:author="RAN4#96 - JOH, Nokia" w:date="2020-07-28T12:41: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1E21452E" w14:textId="77777777" w:rsidR="007811C6" w:rsidRPr="00E062F1" w:rsidRDefault="007811C6" w:rsidP="00FF2E71">
            <w:pPr>
              <w:pStyle w:val="TAC"/>
              <w:rPr>
                <w:ins w:id="601" w:author="RAN4#96 - JOH, Nokia" w:date="2020-07-28T12:41: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7D67B9F8" w14:textId="77777777" w:rsidR="007811C6" w:rsidRPr="00E062F1" w:rsidRDefault="007811C6" w:rsidP="00FF2E71">
            <w:pPr>
              <w:pStyle w:val="TAC"/>
              <w:rPr>
                <w:ins w:id="602" w:author="RAN4#96 - JOH, Nokia" w:date="2020-07-28T12:41:00Z"/>
                <w:rFonts w:cs="Arial"/>
                <w:szCs w:val="18"/>
                <w:lang w:eastAsia="ja-JP"/>
              </w:rPr>
            </w:pPr>
          </w:p>
        </w:tc>
        <w:tc>
          <w:tcPr>
            <w:tcW w:w="668" w:type="dxa"/>
            <w:tcBorders>
              <w:top w:val="single" w:sz="4" w:space="0" w:color="auto"/>
              <w:left w:val="single" w:sz="4" w:space="0" w:color="auto"/>
              <w:right w:val="single" w:sz="4" w:space="0" w:color="auto"/>
            </w:tcBorders>
            <w:vAlign w:val="center"/>
          </w:tcPr>
          <w:p w14:paraId="0F564B25" w14:textId="77777777" w:rsidR="007811C6" w:rsidRPr="00E062F1" w:rsidRDefault="007811C6" w:rsidP="00FF2E71">
            <w:pPr>
              <w:pStyle w:val="TAC"/>
              <w:rPr>
                <w:ins w:id="603" w:author="RAN4#96 - JOH, Nokia" w:date="2020-07-28T12:41: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7C8D7B37" w14:textId="77777777" w:rsidR="007811C6" w:rsidRPr="00E062F1" w:rsidRDefault="007811C6" w:rsidP="00FF2E71">
            <w:pPr>
              <w:pStyle w:val="TAC"/>
              <w:rPr>
                <w:ins w:id="604" w:author="RAN4#96 - JOH, Nokia" w:date="2020-07-28T12:41:00Z"/>
                <w:rFonts w:cs="Arial"/>
                <w:szCs w:val="18"/>
                <w:lang w:eastAsia="ja-JP"/>
              </w:rPr>
            </w:pPr>
          </w:p>
        </w:tc>
        <w:tc>
          <w:tcPr>
            <w:tcW w:w="668" w:type="dxa"/>
            <w:tcBorders>
              <w:top w:val="single" w:sz="4" w:space="0" w:color="auto"/>
              <w:left w:val="single" w:sz="4" w:space="0" w:color="auto"/>
              <w:right w:val="single" w:sz="4" w:space="0" w:color="auto"/>
            </w:tcBorders>
            <w:vAlign w:val="center"/>
          </w:tcPr>
          <w:p w14:paraId="5ABCF6B3" w14:textId="77777777" w:rsidR="007811C6" w:rsidRPr="00E062F1" w:rsidRDefault="007811C6" w:rsidP="00FF2E71">
            <w:pPr>
              <w:pStyle w:val="TAC"/>
              <w:rPr>
                <w:ins w:id="605" w:author="RAN4#96 - JOH, Nokia" w:date="2020-07-28T12:41: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1E510579" w14:textId="77777777" w:rsidR="007811C6" w:rsidRPr="00E062F1" w:rsidRDefault="007811C6" w:rsidP="00FF2E71">
            <w:pPr>
              <w:pStyle w:val="TAC"/>
              <w:rPr>
                <w:ins w:id="606" w:author="RAN4#96 - JOH, Nokia" w:date="2020-07-28T12:41:00Z"/>
                <w:rFonts w:cs="Arial"/>
                <w:szCs w:val="18"/>
                <w:lang w:eastAsia="ja-JP"/>
              </w:rPr>
            </w:pPr>
          </w:p>
        </w:tc>
        <w:tc>
          <w:tcPr>
            <w:tcW w:w="671" w:type="dxa"/>
            <w:tcBorders>
              <w:top w:val="single" w:sz="4" w:space="0" w:color="auto"/>
              <w:left w:val="single" w:sz="4" w:space="0" w:color="auto"/>
              <w:right w:val="single" w:sz="4" w:space="0" w:color="auto"/>
            </w:tcBorders>
            <w:vAlign w:val="center"/>
          </w:tcPr>
          <w:p w14:paraId="254BC1A2" w14:textId="77777777" w:rsidR="007811C6" w:rsidRPr="00E062F1" w:rsidRDefault="007811C6" w:rsidP="00FF2E71">
            <w:pPr>
              <w:pStyle w:val="TAC"/>
              <w:rPr>
                <w:ins w:id="607" w:author="RAN4#96 - JOH, Nokia" w:date="2020-07-28T12:41:00Z"/>
                <w:rFonts w:cs="Arial"/>
                <w:szCs w:val="18"/>
                <w:lang w:eastAsia="ja-JP"/>
              </w:rPr>
            </w:pPr>
          </w:p>
        </w:tc>
        <w:tc>
          <w:tcPr>
            <w:tcW w:w="749" w:type="dxa"/>
            <w:vMerge w:val="restart"/>
            <w:tcBorders>
              <w:left w:val="single" w:sz="4" w:space="0" w:color="auto"/>
              <w:right w:val="single" w:sz="4" w:space="0" w:color="auto"/>
            </w:tcBorders>
            <w:vAlign w:val="center"/>
          </w:tcPr>
          <w:p w14:paraId="6650330C" w14:textId="77777777" w:rsidR="007811C6" w:rsidRPr="00E062F1" w:rsidRDefault="007811C6" w:rsidP="00FF2E71">
            <w:pPr>
              <w:pStyle w:val="TAC"/>
              <w:rPr>
                <w:ins w:id="608" w:author="RAN4#96 - JOH, Nokia" w:date="2020-07-28T12:41:00Z"/>
                <w:lang w:eastAsia="zh-CN"/>
              </w:rPr>
            </w:pPr>
            <w:ins w:id="609" w:author="RAN4#96 - JOH, Nokia" w:date="2020-07-28T12:41:00Z">
              <w:r>
                <w:rPr>
                  <w:lang w:eastAsia="zh-CN"/>
                </w:rPr>
                <w:t>0</w:t>
              </w:r>
            </w:ins>
          </w:p>
        </w:tc>
      </w:tr>
      <w:tr w:rsidR="007811C6" w:rsidRPr="00E062F1" w14:paraId="12FBD537" w14:textId="77777777" w:rsidTr="004533AC">
        <w:trPr>
          <w:trHeight w:val="125"/>
          <w:jc w:val="center"/>
          <w:ins w:id="610" w:author="RAN4#96 - JOH, Nokia" w:date="2020-07-28T12:41:00Z"/>
        </w:trPr>
        <w:tc>
          <w:tcPr>
            <w:tcW w:w="1034" w:type="dxa"/>
            <w:vMerge/>
            <w:tcBorders>
              <w:left w:val="single" w:sz="4" w:space="0" w:color="auto"/>
              <w:right w:val="single" w:sz="4" w:space="0" w:color="auto"/>
            </w:tcBorders>
            <w:vAlign w:val="center"/>
          </w:tcPr>
          <w:p w14:paraId="3960ED5F" w14:textId="77777777" w:rsidR="007811C6" w:rsidRPr="00E062F1" w:rsidRDefault="007811C6" w:rsidP="00FF2E71">
            <w:pPr>
              <w:pStyle w:val="TAC"/>
              <w:rPr>
                <w:ins w:id="611" w:author="RAN4#96 - JOH, Nokia" w:date="2020-07-28T12:41:00Z"/>
              </w:rPr>
            </w:pPr>
          </w:p>
        </w:tc>
        <w:tc>
          <w:tcPr>
            <w:tcW w:w="1034" w:type="dxa"/>
            <w:vMerge/>
            <w:tcBorders>
              <w:left w:val="single" w:sz="4" w:space="0" w:color="auto"/>
              <w:right w:val="single" w:sz="4" w:space="0" w:color="auto"/>
            </w:tcBorders>
            <w:vAlign w:val="center"/>
          </w:tcPr>
          <w:p w14:paraId="567F3B43" w14:textId="77777777" w:rsidR="007811C6" w:rsidRPr="00E062F1" w:rsidRDefault="007811C6" w:rsidP="00FF2E71">
            <w:pPr>
              <w:pStyle w:val="TAC"/>
              <w:rPr>
                <w:ins w:id="612" w:author="RAN4#96 - JOH, Nokia" w:date="2020-07-28T12:41:00Z"/>
                <w:lang w:eastAsia="zh-CN"/>
              </w:rPr>
            </w:pPr>
          </w:p>
        </w:tc>
        <w:tc>
          <w:tcPr>
            <w:tcW w:w="746" w:type="dxa"/>
            <w:vMerge/>
            <w:tcBorders>
              <w:left w:val="single" w:sz="4" w:space="0" w:color="auto"/>
              <w:right w:val="single" w:sz="4" w:space="0" w:color="auto"/>
            </w:tcBorders>
            <w:vAlign w:val="center"/>
          </w:tcPr>
          <w:p w14:paraId="6A116CCD" w14:textId="77777777" w:rsidR="007811C6" w:rsidRPr="00E062F1" w:rsidRDefault="007811C6" w:rsidP="00FF2E71">
            <w:pPr>
              <w:pStyle w:val="TAC"/>
              <w:rPr>
                <w:ins w:id="613" w:author="RAN4#96 - JOH, Nokia" w:date="2020-07-28T12:41:00Z"/>
                <w:rFonts w:cs="Arial"/>
                <w:szCs w:val="18"/>
                <w:lang w:eastAsia="zh-CN"/>
              </w:rPr>
            </w:pPr>
          </w:p>
        </w:tc>
        <w:tc>
          <w:tcPr>
            <w:tcW w:w="668" w:type="dxa"/>
            <w:tcBorders>
              <w:left w:val="single" w:sz="4" w:space="0" w:color="auto"/>
              <w:right w:val="single" w:sz="4" w:space="0" w:color="auto"/>
            </w:tcBorders>
            <w:vAlign w:val="center"/>
          </w:tcPr>
          <w:p w14:paraId="3987F127" w14:textId="77777777" w:rsidR="007811C6" w:rsidRPr="00E062F1" w:rsidRDefault="007811C6" w:rsidP="00FF2E71">
            <w:pPr>
              <w:pStyle w:val="TAC"/>
              <w:rPr>
                <w:ins w:id="614" w:author="RAN4#96 - JOH, Nokia" w:date="2020-07-28T12:41:00Z"/>
                <w:rFonts w:cs="Arial"/>
                <w:szCs w:val="18"/>
                <w:lang w:eastAsia="ja-JP"/>
              </w:rPr>
            </w:pPr>
            <w:ins w:id="615" w:author="RAN4#96 - JOH, Nokia" w:date="2020-07-28T12:41:00Z">
              <w:r w:rsidRPr="00E062F1">
                <w:rPr>
                  <w:rFonts w:cs="Arial"/>
                  <w:szCs w:val="18"/>
                  <w:lang w:eastAsia="zh-CN"/>
                </w:rPr>
                <w:t>30</w:t>
              </w:r>
            </w:ins>
          </w:p>
        </w:tc>
        <w:tc>
          <w:tcPr>
            <w:tcW w:w="669" w:type="dxa"/>
            <w:tcBorders>
              <w:left w:val="single" w:sz="4" w:space="0" w:color="auto"/>
              <w:right w:val="single" w:sz="4" w:space="0" w:color="auto"/>
            </w:tcBorders>
            <w:vAlign w:val="center"/>
          </w:tcPr>
          <w:p w14:paraId="2F3B4899" w14:textId="77777777" w:rsidR="007811C6" w:rsidRPr="00E062F1" w:rsidRDefault="007811C6" w:rsidP="00FF2E71">
            <w:pPr>
              <w:pStyle w:val="TAC"/>
              <w:rPr>
                <w:ins w:id="616" w:author="RAN4#96 - JOH, Nokia" w:date="2020-07-28T12:41:00Z"/>
                <w:rFonts w:cs="Arial"/>
                <w:szCs w:val="18"/>
                <w:lang w:eastAsia="ja-JP"/>
              </w:rPr>
            </w:pPr>
          </w:p>
        </w:tc>
        <w:tc>
          <w:tcPr>
            <w:tcW w:w="668" w:type="dxa"/>
            <w:tcBorders>
              <w:left w:val="single" w:sz="4" w:space="0" w:color="auto"/>
              <w:right w:val="single" w:sz="4" w:space="0" w:color="auto"/>
            </w:tcBorders>
            <w:vAlign w:val="center"/>
          </w:tcPr>
          <w:p w14:paraId="105CF0D9" w14:textId="77777777" w:rsidR="007811C6" w:rsidRPr="00E062F1" w:rsidRDefault="007811C6" w:rsidP="00FF2E71">
            <w:pPr>
              <w:pStyle w:val="TAC"/>
              <w:rPr>
                <w:ins w:id="617" w:author="RAN4#96 - JOH, Nokia" w:date="2020-07-28T12:41:00Z"/>
                <w:rFonts w:cs="Arial"/>
                <w:szCs w:val="18"/>
                <w:lang w:eastAsia="ja-JP"/>
              </w:rPr>
            </w:pPr>
            <w:ins w:id="618" w:author="RAN4#96 - JOH, Nokia" w:date="2020-07-28T12:41:00Z">
              <w:r w:rsidRPr="00E062F1">
                <w:rPr>
                  <w:rFonts w:eastAsia="Yu Mincho"/>
                  <w:szCs w:val="18"/>
                </w:rPr>
                <w:t>Yes</w:t>
              </w:r>
            </w:ins>
          </w:p>
        </w:tc>
        <w:tc>
          <w:tcPr>
            <w:tcW w:w="669" w:type="dxa"/>
            <w:tcBorders>
              <w:left w:val="single" w:sz="4" w:space="0" w:color="auto"/>
              <w:right w:val="single" w:sz="4" w:space="0" w:color="auto"/>
            </w:tcBorders>
            <w:vAlign w:val="center"/>
          </w:tcPr>
          <w:p w14:paraId="58907173" w14:textId="77777777" w:rsidR="007811C6" w:rsidRPr="00E062F1" w:rsidRDefault="007811C6" w:rsidP="00FF2E71">
            <w:pPr>
              <w:pStyle w:val="TAC"/>
              <w:rPr>
                <w:ins w:id="619" w:author="RAN4#96 - JOH, Nokia" w:date="2020-07-28T12:41:00Z"/>
                <w:rFonts w:cs="Arial"/>
                <w:szCs w:val="18"/>
                <w:lang w:eastAsia="ja-JP"/>
              </w:rPr>
            </w:pPr>
            <w:ins w:id="620" w:author="RAN4#96 - JOH, Nokia" w:date="2020-07-28T12:41:00Z">
              <w:r w:rsidRPr="00E062F1">
                <w:rPr>
                  <w:rFonts w:eastAsia="Yu Mincho"/>
                  <w:szCs w:val="18"/>
                </w:rPr>
                <w:t>Yes</w:t>
              </w:r>
            </w:ins>
          </w:p>
        </w:tc>
        <w:tc>
          <w:tcPr>
            <w:tcW w:w="668" w:type="dxa"/>
            <w:gridSpan w:val="2"/>
            <w:tcBorders>
              <w:left w:val="single" w:sz="4" w:space="0" w:color="auto"/>
              <w:right w:val="single" w:sz="4" w:space="0" w:color="auto"/>
            </w:tcBorders>
            <w:vAlign w:val="center"/>
          </w:tcPr>
          <w:p w14:paraId="385D2098" w14:textId="77777777" w:rsidR="007811C6" w:rsidRPr="00E062F1" w:rsidRDefault="007811C6" w:rsidP="00FF2E71">
            <w:pPr>
              <w:pStyle w:val="TAC"/>
              <w:rPr>
                <w:ins w:id="621" w:author="RAN4#96 - JOH, Nokia" w:date="2020-07-28T12:41:00Z"/>
                <w:rFonts w:cs="Arial"/>
                <w:szCs w:val="18"/>
                <w:lang w:eastAsia="ja-JP"/>
              </w:rPr>
            </w:pPr>
            <w:ins w:id="622" w:author="RAN4#96 - JOH, Nokia" w:date="2020-07-28T12:41:00Z">
              <w:r w:rsidRPr="00E062F1">
                <w:rPr>
                  <w:rFonts w:eastAsia="Yu Mincho"/>
                  <w:szCs w:val="18"/>
                </w:rPr>
                <w:t>Yes</w:t>
              </w:r>
            </w:ins>
          </w:p>
        </w:tc>
        <w:tc>
          <w:tcPr>
            <w:tcW w:w="669" w:type="dxa"/>
            <w:tcBorders>
              <w:left w:val="single" w:sz="4" w:space="0" w:color="auto"/>
              <w:right w:val="single" w:sz="4" w:space="0" w:color="auto"/>
            </w:tcBorders>
            <w:vAlign w:val="center"/>
          </w:tcPr>
          <w:p w14:paraId="67B83C8F" w14:textId="77777777" w:rsidR="007811C6" w:rsidRPr="00E062F1" w:rsidRDefault="007811C6" w:rsidP="00FF2E71">
            <w:pPr>
              <w:pStyle w:val="TAC"/>
              <w:rPr>
                <w:ins w:id="623" w:author="RAN4#96 - JOH, Nokia" w:date="2020-07-28T12:41:00Z"/>
                <w:rFonts w:cs="Arial"/>
                <w:szCs w:val="18"/>
                <w:lang w:eastAsia="ja-JP"/>
              </w:rPr>
            </w:pPr>
          </w:p>
        </w:tc>
        <w:tc>
          <w:tcPr>
            <w:tcW w:w="669" w:type="dxa"/>
            <w:gridSpan w:val="2"/>
            <w:tcBorders>
              <w:left w:val="single" w:sz="4" w:space="0" w:color="auto"/>
              <w:right w:val="single" w:sz="4" w:space="0" w:color="auto"/>
            </w:tcBorders>
            <w:vAlign w:val="center"/>
          </w:tcPr>
          <w:p w14:paraId="21F835E2" w14:textId="77777777" w:rsidR="007811C6" w:rsidRPr="00E062F1" w:rsidRDefault="007811C6" w:rsidP="00FF2E71">
            <w:pPr>
              <w:pStyle w:val="TAC"/>
              <w:rPr>
                <w:ins w:id="624" w:author="RAN4#96 - JOH, Nokia" w:date="2020-07-28T12:41:00Z"/>
                <w:rFonts w:cs="Arial"/>
                <w:szCs w:val="18"/>
                <w:lang w:eastAsia="ja-JP"/>
              </w:rPr>
            </w:pPr>
          </w:p>
        </w:tc>
        <w:tc>
          <w:tcPr>
            <w:tcW w:w="669" w:type="dxa"/>
            <w:tcBorders>
              <w:left w:val="single" w:sz="4" w:space="0" w:color="auto"/>
              <w:right w:val="single" w:sz="4" w:space="0" w:color="auto"/>
            </w:tcBorders>
            <w:vAlign w:val="center"/>
          </w:tcPr>
          <w:p w14:paraId="4A37E336" w14:textId="77777777" w:rsidR="007811C6" w:rsidRPr="00E062F1" w:rsidRDefault="007811C6" w:rsidP="00FF2E71">
            <w:pPr>
              <w:pStyle w:val="TAC"/>
              <w:rPr>
                <w:ins w:id="625" w:author="RAN4#96 - JOH, Nokia" w:date="2020-07-28T12:41:00Z"/>
                <w:rFonts w:cs="Arial"/>
                <w:szCs w:val="18"/>
                <w:lang w:eastAsia="ja-JP"/>
              </w:rPr>
            </w:pPr>
            <w:ins w:id="626" w:author="RAN4#96 - JOH, Nokia" w:date="2020-07-28T12:41:00Z">
              <w:r w:rsidRPr="00E062F1">
                <w:rPr>
                  <w:rFonts w:eastAsia="Yu Mincho"/>
                  <w:szCs w:val="18"/>
                </w:rPr>
                <w:t>Yes</w:t>
              </w:r>
            </w:ins>
          </w:p>
        </w:tc>
        <w:tc>
          <w:tcPr>
            <w:tcW w:w="669" w:type="dxa"/>
            <w:tcBorders>
              <w:left w:val="single" w:sz="4" w:space="0" w:color="auto"/>
              <w:right w:val="single" w:sz="4" w:space="0" w:color="auto"/>
            </w:tcBorders>
            <w:vAlign w:val="center"/>
          </w:tcPr>
          <w:p w14:paraId="5D146CBA" w14:textId="77777777" w:rsidR="007811C6" w:rsidRPr="00E062F1" w:rsidRDefault="007811C6" w:rsidP="00FF2E71">
            <w:pPr>
              <w:pStyle w:val="TAC"/>
              <w:rPr>
                <w:ins w:id="627" w:author="RAN4#96 - JOH, Nokia" w:date="2020-07-28T12:41:00Z"/>
                <w:rFonts w:cs="Arial"/>
                <w:szCs w:val="18"/>
                <w:lang w:eastAsia="ja-JP"/>
              </w:rPr>
            </w:pPr>
          </w:p>
        </w:tc>
        <w:tc>
          <w:tcPr>
            <w:tcW w:w="669" w:type="dxa"/>
            <w:tcBorders>
              <w:left w:val="single" w:sz="4" w:space="0" w:color="auto"/>
              <w:right w:val="single" w:sz="4" w:space="0" w:color="auto"/>
            </w:tcBorders>
            <w:vAlign w:val="center"/>
          </w:tcPr>
          <w:p w14:paraId="739BFACD" w14:textId="77777777" w:rsidR="007811C6" w:rsidRPr="00E062F1" w:rsidRDefault="007811C6" w:rsidP="00FF2E71">
            <w:pPr>
              <w:pStyle w:val="TAC"/>
              <w:rPr>
                <w:ins w:id="628" w:author="RAN4#96 - JOH, Nokia" w:date="2020-07-28T12:41:00Z"/>
                <w:rFonts w:cs="Arial"/>
                <w:szCs w:val="18"/>
                <w:lang w:eastAsia="ja-JP"/>
              </w:rPr>
            </w:pPr>
          </w:p>
        </w:tc>
        <w:tc>
          <w:tcPr>
            <w:tcW w:w="669" w:type="dxa"/>
            <w:tcBorders>
              <w:left w:val="single" w:sz="4" w:space="0" w:color="auto"/>
              <w:right w:val="single" w:sz="4" w:space="0" w:color="auto"/>
            </w:tcBorders>
            <w:vAlign w:val="center"/>
          </w:tcPr>
          <w:p w14:paraId="41F18581" w14:textId="77777777" w:rsidR="007811C6" w:rsidRPr="00E062F1" w:rsidRDefault="007811C6" w:rsidP="00FF2E71">
            <w:pPr>
              <w:pStyle w:val="TAC"/>
              <w:rPr>
                <w:ins w:id="629" w:author="RAN4#96 - JOH, Nokia" w:date="2020-07-28T12:41:00Z"/>
                <w:rFonts w:cs="Arial"/>
                <w:szCs w:val="18"/>
                <w:lang w:eastAsia="ja-JP"/>
              </w:rPr>
            </w:pPr>
          </w:p>
        </w:tc>
        <w:tc>
          <w:tcPr>
            <w:tcW w:w="668" w:type="dxa"/>
            <w:tcBorders>
              <w:left w:val="single" w:sz="4" w:space="0" w:color="auto"/>
              <w:right w:val="single" w:sz="4" w:space="0" w:color="auto"/>
            </w:tcBorders>
            <w:vAlign w:val="center"/>
          </w:tcPr>
          <w:p w14:paraId="699B8997" w14:textId="77777777" w:rsidR="007811C6" w:rsidRPr="00E062F1" w:rsidRDefault="007811C6" w:rsidP="00FF2E71">
            <w:pPr>
              <w:pStyle w:val="TAC"/>
              <w:rPr>
                <w:ins w:id="630" w:author="RAN4#96 - JOH, Nokia" w:date="2020-07-28T12:41:00Z"/>
                <w:rFonts w:cs="Arial"/>
                <w:szCs w:val="18"/>
                <w:lang w:eastAsia="ja-JP"/>
              </w:rPr>
            </w:pPr>
          </w:p>
        </w:tc>
        <w:tc>
          <w:tcPr>
            <w:tcW w:w="669" w:type="dxa"/>
            <w:tcBorders>
              <w:left w:val="single" w:sz="4" w:space="0" w:color="auto"/>
              <w:right w:val="single" w:sz="4" w:space="0" w:color="auto"/>
            </w:tcBorders>
            <w:vAlign w:val="center"/>
          </w:tcPr>
          <w:p w14:paraId="0EFA5CFF" w14:textId="77777777" w:rsidR="007811C6" w:rsidRPr="00E062F1" w:rsidRDefault="007811C6" w:rsidP="00FF2E71">
            <w:pPr>
              <w:pStyle w:val="TAC"/>
              <w:rPr>
                <w:ins w:id="631" w:author="RAN4#96 - JOH, Nokia" w:date="2020-07-28T12:41:00Z"/>
                <w:rFonts w:cs="Arial"/>
                <w:szCs w:val="18"/>
                <w:lang w:eastAsia="ja-JP"/>
              </w:rPr>
            </w:pPr>
          </w:p>
        </w:tc>
        <w:tc>
          <w:tcPr>
            <w:tcW w:w="668" w:type="dxa"/>
            <w:tcBorders>
              <w:left w:val="single" w:sz="4" w:space="0" w:color="auto"/>
              <w:right w:val="single" w:sz="4" w:space="0" w:color="auto"/>
            </w:tcBorders>
            <w:vAlign w:val="center"/>
          </w:tcPr>
          <w:p w14:paraId="35CE4EC5" w14:textId="77777777" w:rsidR="007811C6" w:rsidRPr="00E062F1" w:rsidRDefault="007811C6" w:rsidP="00FF2E71">
            <w:pPr>
              <w:pStyle w:val="TAC"/>
              <w:rPr>
                <w:ins w:id="632" w:author="RAN4#96 - JOH, Nokia" w:date="2020-07-28T12:41:00Z"/>
                <w:rFonts w:cs="Arial"/>
                <w:szCs w:val="18"/>
                <w:lang w:eastAsia="ja-JP"/>
              </w:rPr>
            </w:pPr>
          </w:p>
        </w:tc>
        <w:tc>
          <w:tcPr>
            <w:tcW w:w="669" w:type="dxa"/>
            <w:gridSpan w:val="2"/>
            <w:tcBorders>
              <w:left w:val="single" w:sz="4" w:space="0" w:color="auto"/>
              <w:right w:val="single" w:sz="4" w:space="0" w:color="auto"/>
            </w:tcBorders>
            <w:vAlign w:val="center"/>
          </w:tcPr>
          <w:p w14:paraId="46B0B4E1" w14:textId="77777777" w:rsidR="007811C6" w:rsidRPr="00E062F1" w:rsidRDefault="007811C6" w:rsidP="00FF2E71">
            <w:pPr>
              <w:pStyle w:val="TAC"/>
              <w:rPr>
                <w:ins w:id="633" w:author="RAN4#96 - JOH, Nokia" w:date="2020-07-28T12:41:00Z"/>
                <w:rFonts w:cs="Arial"/>
                <w:szCs w:val="18"/>
                <w:lang w:eastAsia="ja-JP"/>
              </w:rPr>
            </w:pPr>
          </w:p>
        </w:tc>
        <w:tc>
          <w:tcPr>
            <w:tcW w:w="671" w:type="dxa"/>
            <w:tcBorders>
              <w:left w:val="single" w:sz="4" w:space="0" w:color="auto"/>
              <w:right w:val="single" w:sz="4" w:space="0" w:color="auto"/>
            </w:tcBorders>
            <w:vAlign w:val="center"/>
          </w:tcPr>
          <w:p w14:paraId="0418095D" w14:textId="77777777" w:rsidR="007811C6" w:rsidRPr="00E062F1" w:rsidRDefault="007811C6" w:rsidP="00FF2E71">
            <w:pPr>
              <w:pStyle w:val="TAC"/>
              <w:rPr>
                <w:ins w:id="634" w:author="RAN4#96 - JOH, Nokia" w:date="2020-07-28T12:41:00Z"/>
                <w:rFonts w:cs="Arial"/>
                <w:szCs w:val="18"/>
                <w:lang w:eastAsia="ja-JP"/>
              </w:rPr>
            </w:pPr>
          </w:p>
        </w:tc>
        <w:tc>
          <w:tcPr>
            <w:tcW w:w="749" w:type="dxa"/>
            <w:vMerge/>
            <w:tcBorders>
              <w:left w:val="single" w:sz="4" w:space="0" w:color="auto"/>
              <w:right w:val="single" w:sz="4" w:space="0" w:color="auto"/>
            </w:tcBorders>
            <w:vAlign w:val="center"/>
          </w:tcPr>
          <w:p w14:paraId="292BDE4C" w14:textId="77777777" w:rsidR="007811C6" w:rsidRPr="00E062F1" w:rsidRDefault="007811C6" w:rsidP="00FF2E71">
            <w:pPr>
              <w:pStyle w:val="TAC"/>
              <w:rPr>
                <w:ins w:id="635" w:author="RAN4#96 - JOH, Nokia" w:date="2020-07-28T12:41:00Z"/>
                <w:lang w:eastAsia="zh-CN"/>
              </w:rPr>
            </w:pPr>
          </w:p>
        </w:tc>
      </w:tr>
      <w:tr w:rsidR="007811C6" w:rsidRPr="00E062F1" w14:paraId="35904145" w14:textId="77777777" w:rsidTr="004533AC">
        <w:trPr>
          <w:trHeight w:val="125"/>
          <w:jc w:val="center"/>
          <w:ins w:id="636" w:author="RAN4#96 - JOH, Nokia" w:date="2020-07-28T12:41:00Z"/>
        </w:trPr>
        <w:tc>
          <w:tcPr>
            <w:tcW w:w="1034" w:type="dxa"/>
            <w:vMerge/>
            <w:tcBorders>
              <w:left w:val="single" w:sz="4" w:space="0" w:color="auto"/>
              <w:right w:val="single" w:sz="4" w:space="0" w:color="auto"/>
            </w:tcBorders>
            <w:vAlign w:val="center"/>
          </w:tcPr>
          <w:p w14:paraId="622F5D05" w14:textId="77777777" w:rsidR="007811C6" w:rsidRPr="00E062F1" w:rsidRDefault="007811C6" w:rsidP="00FF2E71">
            <w:pPr>
              <w:pStyle w:val="TAC"/>
              <w:rPr>
                <w:ins w:id="637" w:author="RAN4#96 - JOH, Nokia" w:date="2020-07-28T12:41:00Z"/>
              </w:rPr>
            </w:pPr>
          </w:p>
        </w:tc>
        <w:tc>
          <w:tcPr>
            <w:tcW w:w="1034" w:type="dxa"/>
            <w:vMerge/>
            <w:tcBorders>
              <w:left w:val="single" w:sz="4" w:space="0" w:color="auto"/>
              <w:right w:val="single" w:sz="4" w:space="0" w:color="auto"/>
            </w:tcBorders>
            <w:vAlign w:val="center"/>
          </w:tcPr>
          <w:p w14:paraId="4E1071F1" w14:textId="77777777" w:rsidR="007811C6" w:rsidRPr="00E062F1" w:rsidRDefault="007811C6" w:rsidP="00FF2E71">
            <w:pPr>
              <w:pStyle w:val="TAC"/>
              <w:rPr>
                <w:ins w:id="638" w:author="RAN4#96 - JOH, Nokia" w:date="2020-07-28T12:41:00Z"/>
                <w:lang w:eastAsia="zh-CN"/>
              </w:rPr>
            </w:pPr>
          </w:p>
        </w:tc>
        <w:tc>
          <w:tcPr>
            <w:tcW w:w="746" w:type="dxa"/>
            <w:vMerge/>
            <w:tcBorders>
              <w:left w:val="single" w:sz="4" w:space="0" w:color="auto"/>
              <w:bottom w:val="single" w:sz="4" w:space="0" w:color="auto"/>
              <w:right w:val="single" w:sz="4" w:space="0" w:color="auto"/>
            </w:tcBorders>
            <w:vAlign w:val="center"/>
          </w:tcPr>
          <w:p w14:paraId="67EFFE52" w14:textId="77777777" w:rsidR="007811C6" w:rsidRPr="00E062F1" w:rsidRDefault="007811C6" w:rsidP="00FF2E71">
            <w:pPr>
              <w:pStyle w:val="TAC"/>
              <w:rPr>
                <w:ins w:id="639" w:author="RAN4#96 - JOH, Nokia" w:date="2020-07-28T12:41:00Z"/>
                <w:rFonts w:cs="Arial"/>
                <w:szCs w:val="18"/>
                <w:lang w:eastAsia="zh-CN"/>
              </w:rPr>
            </w:pPr>
          </w:p>
        </w:tc>
        <w:tc>
          <w:tcPr>
            <w:tcW w:w="668" w:type="dxa"/>
            <w:tcBorders>
              <w:left w:val="single" w:sz="4" w:space="0" w:color="auto"/>
              <w:bottom w:val="single" w:sz="4" w:space="0" w:color="auto"/>
              <w:right w:val="single" w:sz="4" w:space="0" w:color="auto"/>
            </w:tcBorders>
            <w:vAlign w:val="center"/>
          </w:tcPr>
          <w:p w14:paraId="7CFC6C79" w14:textId="77777777" w:rsidR="007811C6" w:rsidRPr="00E062F1" w:rsidRDefault="007811C6" w:rsidP="00FF2E71">
            <w:pPr>
              <w:pStyle w:val="TAC"/>
              <w:rPr>
                <w:ins w:id="640" w:author="RAN4#96 - JOH, Nokia" w:date="2020-07-28T12:41:00Z"/>
                <w:rFonts w:cs="Arial"/>
                <w:szCs w:val="18"/>
                <w:lang w:eastAsia="ja-JP"/>
              </w:rPr>
            </w:pPr>
            <w:ins w:id="641" w:author="RAN4#96 - JOH, Nokia" w:date="2020-07-28T12:41:00Z">
              <w:r w:rsidRPr="00E062F1">
                <w:rPr>
                  <w:rFonts w:cs="Arial"/>
                  <w:szCs w:val="18"/>
                  <w:lang w:eastAsia="zh-CN"/>
                </w:rPr>
                <w:t>60</w:t>
              </w:r>
            </w:ins>
          </w:p>
        </w:tc>
        <w:tc>
          <w:tcPr>
            <w:tcW w:w="669" w:type="dxa"/>
            <w:tcBorders>
              <w:left w:val="single" w:sz="4" w:space="0" w:color="auto"/>
              <w:bottom w:val="single" w:sz="4" w:space="0" w:color="auto"/>
              <w:right w:val="single" w:sz="4" w:space="0" w:color="auto"/>
            </w:tcBorders>
            <w:vAlign w:val="center"/>
          </w:tcPr>
          <w:p w14:paraId="7ADA523E" w14:textId="77777777" w:rsidR="007811C6" w:rsidRPr="00E062F1" w:rsidRDefault="007811C6" w:rsidP="00FF2E71">
            <w:pPr>
              <w:pStyle w:val="TAC"/>
              <w:rPr>
                <w:ins w:id="642" w:author="RAN4#96 - JOH, Nokia" w:date="2020-07-28T12:41: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24921122" w14:textId="77777777" w:rsidR="007811C6" w:rsidRPr="00E062F1" w:rsidRDefault="007811C6" w:rsidP="00FF2E71">
            <w:pPr>
              <w:pStyle w:val="TAC"/>
              <w:rPr>
                <w:ins w:id="643" w:author="RAN4#96 - JOH, Nokia" w:date="2020-07-28T12:41:00Z"/>
                <w:rFonts w:cs="Arial"/>
                <w:szCs w:val="18"/>
                <w:lang w:eastAsia="ja-JP"/>
              </w:rPr>
            </w:pPr>
            <w:ins w:id="644" w:author="RAN4#96 - JOH, Nokia" w:date="2020-07-28T12:41: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12A7FB87" w14:textId="77777777" w:rsidR="007811C6" w:rsidRPr="00E062F1" w:rsidRDefault="007811C6" w:rsidP="00FF2E71">
            <w:pPr>
              <w:pStyle w:val="TAC"/>
              <w:rPr>
                <w:ins w:id="645" w:author="RAN4#96 - JOH, Nokia" w:date="2020-07-28T12:41:00Z"/>
                <w:rFonts w:cs="Arial"/>
                <w:szCs w:val="18"/>
                <w:lang w:eastAsia="ja-JP"/>
              </w:rPr>
            </w:pPr>
            <w:ins w:id="646" w:author="RAN4#96 - JOH, Nokia" w:date="2020-07-28T12:41:00Z">
              <w:r w:rsidRPr="00E062F1">
                <w:rPr>
                  <w:rFonts w:eastAsia="Yu Mincho"/>
                  <w:szCs w:val="18"/>
                </w:rPr>
                <w:t>Yes</w:t>
              </w:r>
            </w:ins>
          </w:p>
        </w:tc>
        <w:tc>
          <w:tcPr>
            <w:tcW w:w="668" w:type="dxa"/>
            <w:gridSpan w:val="2"/>
            <w:tcBorders>
              <w:left w:val="single" w:sz="4" w:space="0" w:color="auto"/>
              <w:bottom w:val="single" w:sz="4" w:space="0" w:color="auto"/>
              <w:right w:val="single" w:sz="4" w:space="0" w:color="auto"/>
            </w:tcBorders>
            <w:vAlign w:val="center"/>
          </w:tcPr>
          <w:p w14:paraId="51692A08" w14:textId="77777777" w:rsidR="007811C6" w:rsidRPr="00E062F1" w:rsidRDefault="007811C6" w:rsidP="00FF2E71">
            <w:pPr>
              <w:pStyle w:val="TAC"/>
              <w:rPr>
                <w:ins w:id="647" w:author="RAN4#96 - JOH, Nokia" w:date="2020-07-28T12:41:00Z"/>
                <w:rFonts w:cs="Arial"/>
                <w:szCs w:val="18"/>
                <w:lang w:eastAsia="ja-JP"/>
              </w:rPr>
            </w:pPr>
            <w:ins w:id="648" w:author="RAN4#96 - JOH, Nokia" w:date="2020-07-28T12:41: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4A7E5364" w14:textId="77777777" w:rsidR="007811C6" w:rsidRPr="00E062F1" w:rsidRDefault="007811C6" w:rsidP="00FF2E71">
            <w:pPr>
              <w:pStyle w:val="TAC"/>
              <w:rPr>
                <w:ins w:id="649" w:author="RAN4#96 - JOH, Nokia" w:date="2020-07-28T12:41: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6B51FF0A" w14:textId="77777777" w:rsidR="007811C6" w:rsidRPr="00E062F1" w:rsidRDefault="007811C6" w:rsidP="00FF2E71">
            <w:pPr>
              <w:pStyle w:val="TAC"/>
              <w:rPr>
                <w:ins w:id="650" w:author="RAN4#96 - JOH, Nokia" w:date="2020-07-28T12:41: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43B2090F" w14:textId="77777777" w:rsidR="007811C6" w:rsidRPr="00E062F1" w:rsidRDefault="007811C6" w:rsidP="00FF2E71">
            <w:pPr>
              <w:pStyle w:val="TAC"/>
              <w:rPr>
                <w:ins w:id="651" w:author="RAN4#96 - JOH, Nokia" w:date="2020-07-28T12:41:00Z"/>
                <w:rFonts w:cs="Arial"/>
                <w:szCs w:val="18"/>
                <w:lang w:eastAsia="ja-JP"/>
              </w:rPr>
            </w:pPr>
            <w:ins w:id="652" w:author="RAN4#96 - JOH, Nokia" w:date="2020-07-28T12:41: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201269FB" w14:textId="77777777" w:rsidR="007811C6" w:rsidRPr="00E062F1" w:rsidRDefault="007811C6" w:rsidP="00FF2E71">
            <w:pPr>
              <w:pStyle w:val="TAC"/>
              <w:rPr>
                <w:ins w:id="653" w:author="RAN4#96 - JOH, Nokia" w:date="2020-07-28T12:41: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7D787A60" w14:textId="77777777" w:rsidR="007811C6" w:rsidRPr="00E062F1" w:rsidRDefault="007811C6" w:rsidP="00FF2E71">
            <w:pPr>
              <w:pStyle w:val="TAC"/>
              <w:rPr>
                <w:ins w:id="654" w:author="RAN4#96 - JOH, Nokia" w:date="2020-07-28T12:41: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11FBBDEC" w14:textId="77777777" w:rsidR="007811C6" w:rsidRPr="00E062F1" w:rsidRDefault="007811C6" w:rsidP="00FF2E71">
            <w:pPr>
              <w:pStyle w:val="TAC"/>
              <w:rPr>
                <w:ins w:id="655" w:author="RAN4#96 - JOH, Nokia" w:date="2020-07-28T12:41: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01B1C2C2" w14:textId="77777777" w:rsidR="007811C6" w:rsidRPr="00E062F1" w:rsidRDefault="007811C6" w:rsidP="00FF2E71">
            <w:pPr>
              <w:pStyle w:val="TAC"/>
              <w:rPr>
                <w:ins w:id="656" w:author="RAN4#96 - JOH, Nokia" w:date="2020-07-28T12:41: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1B892C8C" w14:textId="77777777" w:rsidR="007811C6" w:rsidRPr="00E062F1" w:rsidRDefault="007811C6" w:rsidP="00FF2E71">
            <w:pPr>
              <w:pStyle w:val="TAC"/>
              <w:rPr>
                <w:ins w:id="657" w:author="RAN4#96 - JOH, Nokia" w:date="2020-07-28T12:41:00Z"/>
                <w:rFonts w:cs="Arial"/>
                <w:szCs w:val="18"/>
                <w:lang w:eastAsia="ja-JP"/>
              </w:rPr>
            </w:pPr>
          </w:p>
        </w:tc>
        <w:tc>
          <w:tcPr>
            <w:tcW w:w="668" w:type="dxa"/>
            <w:tcBorders>
              <w:left w:val="single" w:sz="4" w:space="0" w:color="auto"/>
              <w:bottom w:val="single" w:sz="4" w:space="0" w:color="auto"/>
              <w:right w:val="single" w:sz="4" w:space="0" w:color="auto"/>
            </w:tcBorders>
            <w:vAlign w:val="center"/>
          </w:tcPr>
          <w:p w14:paraId="787EC6CF" w14:textId="77777777" w:rsidR="007811C6" w:rsidRPr="00E062F1" w:rsidRDefault="007811C6" w:rsidP="00FF2E71">
            <w:pPr>
              <w:pStyle w:val="TAC"/>
              <w:rPr>
                <w:ins w:id="658" w:author="RAN4#96 - JOH, Nokia" w:date="2020-07-28T12:41: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329DDCC6" w14:textId="77777777" w:rsidR="007811C6" w:rsidRPr="00E062F1" w:rsidRDefault="007811C6" w:rsidP="00FF2E71">
            <w:pPr>
              <w:pStyle w:val="TAC"/>
              <w:rPr>
                <w:ins w:id="659" w:author="RAN4#96 - JOH, Nokia" w:date="2020-07-28T12:41:00Z"/>
                <w:rFonts w:cs="Arial"/>
                <w:szCs w:val="18"/>
                <w:lang w:eastAsia="ja-JP"/>
              </w:rPr>
            </w:pPr>
          </w:p>
        </w:tc>
        <w:tc>
          <w:tcPr>
            <w:tcW w:w="671" w:type="dxa"/>
            <w:tcBorders>
              <w:left w:val="single" w:sz="4" w:space="0" w:color="auto"/>
              <w:bottom w:val="single" w:sz="4" w:space="0" w:color="auto"/>
              <w:right w:val="single" w:sz="4" w:space="0" w:color="auto"/>
            </w:tcBorders>
            <w:vAlign w:val="center"/>
          </w:tcPr>
          <w:p w14:paraId="6D2B6F38" w14:textId="77777777" w:rsidR="007811C6" w:rsidRPr="00E062F1" w:rsidRDefault="007811C6" w:rsidP="00FF2E71">
            <w:pPr>
              <w:pStyle w:val="TAC"/>
              <w:rPr>
                <w:ins w:id="660" w:author="RAN4#96 - JOH, Nokia" w:date="2020-07-28T12:41:00Z"/>
                <w:rFonts w:cs="Arial"/>
                <w:szCs w:val="18"/>
                <w:lang w:eastAsia="ja-JP"/>
              </w:rPr>
            </w:pPr>
          </w:p>
        </w:tc>
        <w:tc>
          <w:tcPr>
            <w:tcW w:w="749" w:type="dxa"/>
            <w:vMerge/>
            <w:tcBorders>
              <w:left w:val="single" w:sz="4" w:space="0" w:color="auto"/>
              <w:right w:val="single" w:sz="4" w:space="0" w:color="auto"/>
            </w:tcBorders>
            <w:vAlign w:val="center"/>
          </w:tcPr>
          <w:p w14:paraId="3656A8A3" w14:textId="77777777" w:rsidR="007811C6" w:rsidRPr="00E062F1" w:rsidRDefault="007811C6" w:rsidP="00FF2E71">
            <w:pPr>
              <w:pStyle w:val="TAC"/>
              <w:rPr>
                <w:ins w:id="661" w:author="RAN4#96 - JOH, Nokia" w:date="2020-07-28T12:41:00Z"/>
                <w:lang w:eastAsia="zh-CN"/>
              </w:rPr>
            </w:pPr>
          </w:p>
        </w:tc>
      </w:tr>
      <w:tr w:rsidR="007811C6" w:rsidRPr="00E062F1" w14:paraId="57167CB1" w14:textId="77777777" w:rsidTr="00F00BC1">
        <w:trPr>
          <w:trHeight w:val="125"/>
          <w:jc w:val="center"/>
          <w:ins w:id="662" w:author="RAN4#96 - JOH, Nokia" w:date="2020-07-28T12:41:00Z"/>
        </w:trPr>
        <w:tc>
          <w:tcPr>
            <w:tcW w:w="1034" w:type="dxa"/>
            <w:vMerge/>
            <w:tcBorders>
              <w:left w:val="single" w:sz="4" w:space="0" w:color="auto"/>
              <w:bottom w:val="single" w:sz="4" w:space="0" w:color="auto"/>
              <w:right w:val="single" w:sz="4" w:space="0" w:color="auto"/>
            </w:tcBorders>
            <w:vAlign w:val="center"/>
          </w:tcPr>
          <w:p w14:paraId="7A24B58D" w14:textId="77777777" w:rsidR="007811C6" w:rsidRPr="00E062F1" w:rsidRDefault="007811C6" w:rsidP="00FF2E71">
            <w:pPr>
              <w:pStyle w:val="TAC"/>
              <w:rPr>
                <w:ins w:id="663" w:author="RAN4#96 - JOH, Nokia" w:date="2020-07-28T12:41:00Z"/>
              </w:rPr>
            </w:pPr>
          </w:p>
        </w:tc>
        <w:tc>
          <w:tcPr>
            <w:tcW w:w="1034" w:type="dxa"/>
            <w:vMerge/>
            <w:tcBorders>
              <w:left w:val="single" w:sz="4" w:space="0" w:color="auto"/>
              <w:bottom w:val="single" w:sz="4" w:space="0" w:color="auto"/>
              <w:right w:val="single" w:sz="4" w:space="0" w:color="auto"/>
            </w:tcBorders>
            <w:vAlign w:val="center"/>
          </w:tcPr>
          <w:p w14:paraId="6D55D8FB" w14:textId="77777777" w:rsidR="007811C6" w:rsidRPr="00E062F1" w:rsidRDefault="007811C6" w:rsidP="00FF2E71">
            <w:pPr>
              <w:pStyle w:val="TAC"/>
              <w:rPr>
                <w:ins w:id="664" w:author="RAN4#96 - JOH, Nokia" w:date="2020-07-28T12:41:00Z"/>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17211A5" w14:textId="77777777" w:rsidR="007811C6" w:rsidRPr="00E062F1" w:rsidRDefault="007811C6" w:rsidP="00FF2E71">
            <w:pPr>
              <w:pStyle w:val="TAC"/>
              <w:rPr>
                <w:ins w:id="665" w:author="RAN4#96 - JOH, Nokia" w:date="2020-07-28T12:41:00Z"/>
                <w:rFonts w:cs="Arial"/>
                <w:szCs w:val="18"/>
                <w:lang w:eastAsia="zh-CN"/>
              </w:rPr>
            </w:pPr>
            <w:ins w:id="666" w:author="RAN4#96 - JOH, Nokia" w:date="2020-07-28T12:41:00Z">
              <w:r w:rsidRPr="00E062F1">
                <w:rPr>
                  <w:rFonts w:cs="Arial"/>
                  <w:szCs w:val="18"/>
                  <w:lang w:eastAsia="zh-CN"/>
                </w:rPr>
                <w:t>n260</w:t>
              </w:r>
            </w:ins>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796AF7AD" w14:textId="670285E9" w:rsidR="007811C6" w:rsidRPr="00E062F1" w:rsidRDefault="007811C6" w:rsidP="00FF2E71">
            <w:pPr>
              <w:pStyle w:val="TAC"/>
              <w:rPr>
                <w:ins w:id="667" w:author="RAN4#96 - JOH, Nokia" w:date="2020-07-28T12:41:00Z"/>
                <w:rFonts w:cs="Arial"/>
                <w:szCs w:val="18"/>
                <w:lang w:eastAsia="ja-JP"/>
              </w:rPr>
            </w:pPr>
            <w:ins w:id="668" w:author="RAN4#96 - JOH, Nokia" w:date="2020-07-28T12:41:00Z">
              <w:r w:rsidRPr="00E062F1">
                <w:rPr>
                  <w:rFonts w:cs="Arial"/>
                  <w:szCs w:val="18"/>
                  <w:lang w:eastAsia="ja-JP"/>
                </w:rPr>
                <w:t>CA_n260</w:t>
              </w:r>
            </w:ins>
            <w:ins w:id="669" w:author="RAN4#96 - JOH, Nokia" w:date="2020-07-28T12:42:00Z">
              <w:r>
                <w:rPr>
                  <w:rFonts w:cs="Arial"/>
                  <w:szCs w:val="18"/>
                  <w:lang w:eastAsia="ja-JP"/>
                </w:rPr>
                <w:t>M</w:t>
              </w:r>
            </w:ins>
          </w:p>
        </w:tc>
        <w:tc>
          <w:tcPr>
            <w:tcW w:w="749" w:type="dxa"/>
            <w:vMerge/>
            <w:tcBorders>
              <w:left w:val="single" w:sz="4" w:space="0" w:color="auto"/>
              <w:bottom w:val="single" w:sz="4" w:space="0" w:color="auto"/>
              <w:right w:val="single" w:sz="4" w:space="0" w:color="auto"/>
            </w:tcBorders>
            <w:vAlign w:val="center"/>
          </w:tcPr>
          <w:p w14:paraId="17ACB132" w14:textId="77777777" w:rsidR="007811C6" w:rsidRPr="00E062F1" w:rsidRDefault="007811C6" w:rsidP="00FF2E71">
            <w:pPr>
              <w:pStyle w:val="TAC"/>
              <w:rPr>
                <w:ins w:id="670" w:author="RAN4#96 - JOH, Nokia" w:date="2020-07-28T12:41:00Z"/>
                <w:lang w:eastAsia="zh-CN"/>
              </w:rPr>
            </w:pPr>
          </w:p>
        </w:tc>
      </w:tr>
      <w:tr w:rsidR="009D407F" w:rsidRPr="00E062F1" w14:paraId="59695D97"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7D780A9" w14:textId="77777777" w:rsidR="009D407F" w:rsidRPr="00E062F1" w:rsidRDefault="009D407F" w:rsidP="009D407F">
            <w:pPr>
              <w:pStyle w:val="TAC"/>
            </w:pPr>
            <w:r w:rsidRPr="00E062F1">
              <w:rPr>
                <w:rFonts w:cs="Arial"/>
                <w:szCs w:val="18"/>
                <w:lang w:eastAsia="ja-JP"/>
              </w:rPr>
              <w:t>CA_n66A-n261A</w:t>
            </w:r>
          </w:p>
        </w:tc>
        <w:tc>
          <w:tcPr>
            <w:tcW w:w="1034" w:type="dxa"/>
            <w:vMerge w:val="restart"/>
            <w:tcBorders>
              <w:top w:val="single" w:sz="4" w:space="0" w:color="auto"/>
              <w:left w:val="single" w:sz="4" w:space="0" w:color="auto"/>
              <w:right w:val="single" w:sz="4" w:space="0" w:color="auto"/>
            </w:tcBorders>
            <w:vAlign w:val="center"/>
          </w:tcPr>
          <w:p w14:paraId="516FC163" w14:textId="77777777" w:rsidR="009D407F" w:rsidRPr="00E062F1" w:rsidRDefault="009D407F" w:rsidP="009D407F">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475AE5AE" w14:textId="77777777" w:rsidR="009D407F" w:rsidRPr="00E062F1" w:rsidRDefault="009D407F" w:rsidP="009D407F">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052A2193" w14:textId="77777777" w:rsidR="009D407F" w:rsidRPr="00E062F1" w:rsidRDefault="009D407F" w:rsidP="009D407F">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3C56C451" w14:textId="77777777" w:rsidR="009D407F" w:rsidRPr="00E062F1" w:rsidRDefault="009D407F" w:rsidP="009D407F">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7B62EF1"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33B362"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1759CA8"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8079BA5"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6EACEC6"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290B725C"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372F0F5C"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236D1165"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A41026B"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B069B97"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78BA5BA"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361C169"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845C81E"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1ADAD2" w14:textId="77777777" w:rsidR="009D407F" w:rsidRPr="00E062F1" w:rsidRDefault="009D407F" w:rsidP="009D407F">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949A5C6" w14:textId="77777777" w:rsidR="009D407F" w:rsidRPr="00E062F1" w:rsidRDefault="009D407F" w:rsidP="009D407F">
            <w:pPr>
              <w:pStyle w:val="TAC"/>
              <w:rPr>
                <w:lang w:eastAsia="zh-CN"/>
              </w:rPr>
            </w:pPr>
            <w:r w:rsidRPr="00E062F1">
              <w:rPr>
                <w:lang w:eastAsia="zh-CN"/>
              </w:rPr>
              <w:t>0</w:t>
            </w:r>
          </w:p>
        </w:tc>
      </w:tr>
      <w:tr w:rsidR="009D407F" w:rsidRPr="00E062F1" w14:paraId="59686D98" w14:textId="77777777" w:rsidTr="009D407F">
        <w:trPr>
          <w:trHeight w:val="90"/>
          <w:jc w:val="center"/>
        </w:trPr>
        <w:tc>
          <w:tcPr>
            <w:tcW w:w="1034" w:type="dxa"/>
            <w:vMerge/>
            <w:tcBorders>
              <w:left w:val="single" w:sz="4" w:space="0" w:color="auto"/>
              <w:right w:val="single" w:sz="4" w:space="0" w:color="auto"/>
            </w:tcBorders>
            <w:vAlign w:val="center"/>
          </w:tcPr>
          <w:p w14:paraId="3A3860B1"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FE2434A" w14:textId="77777777" w:rsidR="009D407F" w:rsidRPr="00E062F1" w:rsidRDefault="009D407F" w:rsidP="009D407F">
            <w:pPr>
              <w:pStyle w:val="TAC"/>
              <w:rPr>
                <w:lang w:eastAsia="zh-CN"/>
              </w:rPr>
            </w:pPr>
          </w:p>
        </w:tc>
        <w:tc>
          <w:tcPr>
            <w:tcW w:w="746" w:type="dxa"/>
            <w:vMerge/>
            <w:tcBorders>
              <w:left w:val="single" w:sz="4" w:space="0" w:color="auto"/>
              <w:right w:val="single" w:sz="4" w:space="0" w:color="auto"/>
            </w:tcBorders>
            <w:vAlign w:val="center"/>
          </w:tcPr>
          <w:p w14:paraId="463C3151"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E3CDC8D" w14:textId="77777777" w:rsidR="009D407F" w:rsidRPr="00E062F1" w:rsidRDefault="009D407F" w:rsidP="009D407F">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4FE5C4D2"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3CBC7D96"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2AC068"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124123F"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FDCEB20"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9352E94"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5848924C"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3213FBA"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D96C5C5"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C2DF280"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9BD13D6"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5AEAB9F"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8FAB30E"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4B3CDB8"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E7D712"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6932B576" w14:textId="77777777" w:rsidR="009D407F" w:rsidRPr="00E062F1" w:rsidRDefault="009D407F" w:rsidP="009D407F">
            <w:pPr>
              <w:pStyle w:val="TAC"/>
              <w:rPr>
                <w:lang w:eastAsia="zh-CN"/>
              </w:rPr>
            </w:pPr>
          </w:p>
        </w:tc>
      </w:tr>
      <w:tr w:rsidR="009D407F" w:rsidRPr="00E062F1" w14:paraId="1F1D93AE" w14:textId="77777777" w:rsidTr="009D407F">
        <w:trPr>
          <w:trHeight w:val="125"/>
          <w:jc w:val="center"/>
        </w:trPr>
        <w:tc>
          <w:tcPr>
            <w:tcW w:w="1034" w:type="dxa"/>
            <w:vMerge/>
            <w:tcBorders>
              <w:left w:val="single" w:sz="4" w:space="0" w:color="auto"/>
              <w:right w:val="single" w:sz="4" w:space="0" w:color="auto"/>
            </w:tcBorders>
            <w:vAlign w:val="center"/>
          </w:tcPr>
          <w:p w14:paraId="1641587B"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63EC2E9D" w14:textId="77777777" w:rsidR="009D407F" w:rsidRPr="00E062F1" w:rsidRDefault="009D407F" w:rsidP="009D407F">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76C52542"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4334838" w14:textId="77777777" w:rsidR="009D407F" w:rsidRPr="00E062F1" w:rsidRDefault="009D407F" w:rsidP="009D407F">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E664DE8"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5C794A5"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9E7635"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E2970E5"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6DCF063"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4FECEB9"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3E4D50FF"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37290C8C"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CD31C65"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9F517C0"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A9CD80D"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E192026"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4F318D5"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D0CAB13"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0BCFF1"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12353ACD" w14:textId="77777777" w:rsidR="009D407F" w:rsidRPr="00E062F1" w:rsidRDefault="009D407F" w:rsidP="009D407F">
            <w:pPr>
              <w:pStyle w:val="TAC"/>
              <w:rPr>
                <w:lang w:eastAsia="zh-CN"/>
              </w:rPr>
            </w:pPr>
          </w:p>
        </w:tc>
      </w:tr>
      <w:tr w:rsidR="009D407F" w:rsidRPr="00E062F1" w14:paraId="4798529B" w14:textId="77777777" w:rsidTr="009D407F">
        <w:trPr>
          <w:trHeight w:val="125"/>
          <w:jc w:val="center"/>
        </w:trPr>
        <w:tc>
          <w:tcPr>
            <w:tcW w:w="1034" w:type="dxa"/>
            <w:vMerge/>
            <w:tcBorders>
              <w:left w:val="single" w:sz="4" w:space="0" w:color="auto"/>
              <w:right w:val="single" w:sz="4" w:space="0" w:color="auto"/>
            </w:tcBorders>
            <w:vAlign w:val="center"/>
          </w:tcPr>
          <w:p w14:paraId="4CB73F72"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2D09CBF6" w14:textId="77777777" w:rsidR="009D407F" w:rsidRPr="00E062F1" w:rsidRDefault="009D407F" w:rsidP="009D407F">
            <w:pPr>
              <w:pStyle w:val="TAC"/>
              <w:rPr>
                <w:lang w:eastAsia="zh-CN"/>
              </w:rPr>
            </w:pPr>
          </w:p>
        </w:tc>
        <w:tc>
          <w:tcPr>
            <w:tcW w:w="746" w:type="dxa"/>
            <w:vMerge w:val="restart"/>
            <w:tcBorders>
              <w:left w:val="single" w:sz="4" w:space="0" w:color="auto"/>
              <w:right w:val="single" w:sz="4" w:space="0" w:color="auto"/>
            </w:tcBorders>
            <w:vAlign w:val="center"/>
          </w:tcPr>
          <w:p w14:paraId="6BE26425" w14:textId="77777777" w:rsidR="009D407F" w:rsidRPr="00E062F1" w:rsidRDefault="009D407F" w:rsidP="009D407F">
            <w:pPr>
              <w:pStyle w:val="TAC"/>
              <w:rPr>
                <w:lang w:eastAsia="zh-CN"/>
              </w:rPr>
            </w:pPr>
            <w:r w:rsidRPr="00E062F1">
              <w:rPr>
                <w:rFonts w:cs="Arial"/>
                <w:szCs w:val="18"/>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6728E017" w14:textId="77777777" w:rsidR="009D407F" w:rsidRPr="00E062F1" w:rsidRDefault="009D407F" w:rsidP="009D407F">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629CDEA"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CCD51A4"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BC1CCEE"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4DFA3D3"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029C9592"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C22B331"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6A413EA2"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640CC9E8"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AAA930"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3298376"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AA5045B"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7A503A2"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0892FE5" w14:textId="77777777" w:rsidR="009D407F" w:rsidRPr="00E062F1" w:rsidRDefault="009D407F" w:rsidP="009D407F">
            <w:pPr>
              <w:pStyle w:val="TAC"/>
              <w:rPr>
                <w:lang w:eastAsia="zh-CN"/>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59FF606C" w14:textId="77777777" w:rsidR="009D407F" w:rsidRPr="00E062F1" w:rsidRDefault="009D407F" w:rsidP="009D407F">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22EF5E"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1845C4B7" w14:textId="77777777" w:rsidR="009D407F" w:rsidRPr="00E062F1" w:rsidRDefault="009D407F" w:rsidP="009D407F">
            <w:pPr>
              <w:pStyle w:val="TAC"/>
              <w:rPr>
                <w:lang w:eastAsia="zh-CN"/>
              </w:rPr>
            </w:pPr>
          </w:p>
        </w:tc>
      </w:tr>
      <w:tr w:rsidR="009D407F" w:rsidRPr="00E062F1" w14:paraId="5D0096DE" w14:textId="77777777" w:rsidTr="009D407F">
        <w:trPr>
          <w:trHeight w:val="125"/>
          <w:jc w:val="center"/>
        </w:trPr>
        <w:tc>
          <w:tcPr>
            <w:tcW w:w="1034" w:type="dxa"/>
            <w:vMerge/>
            <w:tcBorders>
              <w:left w:val="single" w:sz="4" w:space="0" w:color="auto"/>
              <w:right w:val="single" w:sz="4" w:space="0" w:color="auto"/>
            </w:tcBorders>
            <w:vAlign w:val="center"/>
          </w:tcPr>
          <w:p w14:paraId="39A5F201"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2E41E735" w14:textId="77777777" w:rsidR="009D407F" w:rsidRPr="00E062F1" w:rsidRDefault="009D407F" w:rsidP="009D407F">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14FA3BD"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7494813" w14:textId="77777777" w:rsidR="009D407F" w:rsidRPr="00E062F1" w:rsidRDefault="009D407F" w:rsidP="009D407F">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15EE682"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0BDC865"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BBD82E4"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0532126"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302B6AC0"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CAB0738"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18409D0E"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01D5CDEC"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49942E"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BC65A17"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37B09BA"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23113EB"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FD5CEB3" w14:textId="77777777" w:rsidR="009D407F" w:rsidRPr="00E062F1" w:rsidRDefault="009D407F" w:rsidP="009D407F">
            <w:pPr>
              <w:pStyle w:val="TAC"/>
              <w:rPr>
                <w:lang w:eastAsia="zh-CN"/>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386788F0" w14:textId="77777777" w:rsidR="009D407F" w:rsidRPr="00E062F1" w:rsidRDefault="009D407F" w:rsidP="009D407F">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FD3CD8" w14:textId="77777777" w:rsidR="009D407F" w:rsidRPr="00E062F1" w:rsidRDefault="009D407F" w:rsidP="009D407F">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14:paraId="6C142C9E" w14:textId="77777777" w:rsidR="009D407F" w:rsidRPr="00E062F1" w:rsidRDefault="009D407F" w:rsidP="009D407F">
            <w:pPr>
              <w:pStyle w:val="TAC"/>
              <w:rPr>
                <w:lang w:eastAsia="zh-CN"/>
              </w:rPr>
            </w:pPr>
          </w:p>
        </w:tc>
      </w:tr>
      <w:tr w:rsidR="009D407F" w:rsidRPr="00E062F1" w14:paraId="541A7E6B"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7AA8AB05" w14:textId="77777777" w:rsidR="009D407F" w:rsidRPr="00E062F1" w:rsidRDefault="009D407F" w:rsidP="009D407F">
            <w:pPr>
              <w:pStyle w:val="TAC"/>
            </w:pPr>
          </w:p>
        </w:tc>
        <w:tc>
          <w:tcPr>
            <w:tcW w:w="1034" w:type="dxa"/>
            <w:vMerge/>
            <w:tcBorders>
              <w:left w:val="single" w:sz="4" w:space="0" w:color="auto"/>
              <w:bottom w:val="single" w:sz="4" w:space="0" w:color="auto"/>
              <w:right w:val="single" w:sz="4" w:space="0" w:color="auto"/>
            </w:tcBorders>
            <w:vAlign w:val="center"/>
          </w:tcPr>
          <w:p w14:paraId="33B5DFFE" w14:textId="77777777" w:rsidR="009D407F" w:rsidRPr="00E062F1" w:rsidRDefault="009D407F" w:rsidP="009D407F">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35EF2CE"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C95B961" w14:textId="77777777" w:rsidR="009D407F" w:rsidRPr="00E062F1" w:rsidRDefault="009D407F" w:rsidP="009D407F">
            <w:pPr>
              <w:pStyle w:val="TAC"/>
              <w:rPr>
                <w:rFonts w:cs="Arial"/>
                <w:szCs w:val="18"/>
                <w:lang w:eastAsia="ja-JP"/>
              </w:rPr>
            </w:pPr>
          </w:p>
        </w:tc>
        <w:tc>
          <w:tcPr>
            <w:tcW w:w="10033" w:type="dxa"/>
            <w:gridSpan w:val="18"/>
            <w:tcBorders>
              <w:top w:val="single" w:sz="4" w:space="0" w:color="auto"/>
              <w:left w:val="single" w:sz="4" w:space="0" w:color="auto"/>
              <w:bottom w:val="single" w:sz="4" w:space="0" w:color="auto"/>
              <w:right w:val="single" w:sz="4" w:space="0" w:color="auto"/>
            </w:tcBorders>
          </w:tcPr>
          <w:p w14:paraId="26F59156" w14:textId="77777777" w:rsidR="009D407F" w:rsidRPr="00E062F1" w:rsidRDefault="009D407F" w:rsidP="009D407F">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35D55494" w14:textId="77777777" w:rsidR="009D407F" w:rsidRPr="00E062F1" w:rsidRDefault="009D407F" w:rsidP="009D407F">
            <w:pPr>
              <w:pStyle w:val="TAC"/>
              <w:rPr>
                <w:lang w:eastAsia="zh-CN"/>
              </w:rPr>
            </w:pPr>
          </w:p>
        </w:tc>
      </w:tr>
      <w:tr w:rsidR="009D407F" w:rsidRPr="00E062F1" w14:paraId="0826816A"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770A1BF" w14:textId="77777777" w:rsidR="009D407F" w:rsidRPr="00E062F1" w:rsidRDefault="009D407F" w:rsidP="009D407F">
            <w:pPr>
              <w:pStyle w:val="TAC"/>
            </w:pPr>
            <w:r w:rsidRPr="00E062F1">
              <w:rPr>
                <w:rFonts w:cs="Arial"/>
                <w:szCs w:val="18"/>
                <w:lang w:eastAsia="ja-JP"/>
              </w:rPr>
              <w:t>CA_n66A-n261(2A)</w:t>
            </w:r>
          </w:p>
        </w:tc>
        <w:tc>
          <w:tcPr>
            <w:tcW w:w="1034" w:type="dxa"/>
            <w:vMerge w:val="restart"/>
            <w:tcBorders>
              <w:top w:val="single" w:sz="4" w:space="0" w:color="auto"/>
              <w:left w:val="single" w:sz="4" w:space="0" w:color="auto"/>
              <w:right w:val="single" w:sz="4" w:space="0" w:color="auto"/>
            </w:tcBorders>
            <w:vAlign w:val="center"/>
          </w:tcPr>
          <w:p w14:paraId="56F9CBD1" w14:textId="77777777" w:rsidR="009D407F" w:rsidRPr="00E062F1" w:rsidRDefault="009D407F" w:rsidP="009D407F">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480CE9F1" w14:textId="77777777" w:rsidR="009D407F" w:rsidRPr="00E062F1" w:rsidRDefault="009D407F" w:rsidP="009D407F">
            <w:pPr>
              <w:pStyle w:val="TAC"/>
              <w:rPr>
                <w:szCs w:val="22"/>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3277944C" w14:textId="77777777" w:rsidR="009D407F" w:rsidRPr="00E062F1" w:rsidRDefault="009D407F" w:rsidP="009D407F">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308107F8" w14:textId="77777777" w:rsidR="009D407F" w:rsidRPr="00E062F1" w:rsidRDefault="009D407F" w:rsidP="009D407F">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11B7F32"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EB93A7"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68C5C7D"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1C4F3C4"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BC85D33"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60AC53CE"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E17DD5A"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0493A588"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F421219"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4BD0BB2"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3767180"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1ECFA10"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B422B5A"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85F8FC" w14:textId="77777777" w:rsidR="009D407F" w:rsidRPr="00E062F1" w:rsidRDefault="009D407F" w:rsidP="009D407F">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2AD947D" w14:textId="77777777" w:rsidR="009D407F" w:rsidRPr="00E062F1" w:rsidRDefault="009D407F" w:rsidP="009D407F">
            <w:pPr>
              <w:pStyle w:val="TAC"/>
              <w:rPr>
                <w:lang w:eastAsia="zh-CN"/>
              </w:rPr>
            </w:pPr>
            <w:r w:rsidRPr="00E062F1">
              <w:rPr>
                <w:lang w:eastAsia="zh-CN"/>
              </w:rPr>
              <w:t>0</w:t>
            </w:r>
          </w:p>
        </w:tc>
      </w:tr>
      <w:tr w:rsidR="009D407F" w:rsidRPr="00E062F1" w14:paraId="70505751" w14:textId="77777777" w:rsidTr="009D407F">
        <w:trPr>
          <w:trHeight w:val="125"/>
          <w:jc w:val="center"/>
        </w:trPr>
        <w:tc>
          <w:tcPr>
            <w:tcW w:w="1034" w:type="dxa"/>
            <w:vMerge/>
            <w:tcBorders>
              <w:left w:val="single" w:sz="4" w:space="0" w:color="auto"/>
              <w:right w:val="single" w:sz="4" w:space="0" w:color="auto"/>
            </w:tcBorders>
            <w:vAlign w:val="center"/>
          </w:tcPr>
          <w:p w14:paraId="483F78AE"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6057564" w14:textId="77777777" w:rsidR="009D407F" w:rsidRPr="00E062F1" w:rsidRDefault="009D407F" w:rsidP="009D407F">
            <w:pPr>
              <w:pStyle w:val="TAC"/>
              <w:rPr>
                <w:lang w:eastAsia="zh-CN"/>
              </w:rPr>
            </w:pPr>
          </w:p>
        </w:tc>
        <w:tc>
          <w:tcPr>
            <w:tcW w:w="746" w:type="dxa"/>
            <w:vMerge/>
            <w:tcBorders>
              <w:left w:val="single" w:sz="4" w:space="0" w:color="auto"/>
              <w:right w:val="single" w:sz="4" w:space="0" w:color="auto"/>
            </w:tcBorders>
            <w:vAlign w:val="center"/>
          </w:tcPr>
          <w:p w14:paraId="5A75506C" w14:textId="77777777" w:rsidR="009D407F" w:rsidRPr="00E062F1" w:rsidRDefault="009D407F" w:rsidP="009D407F">
            <w:pPr>
              <w:pStyle w:val="TAC"/>
              <w:rPr>
                <w:szCs w:val="22"/>
                <w:lang w:eastAsia="zh-CN"/>
              </w:rPr>
            </w:pPr>
          </w:p>
        </w:tc>
        <w:tc>
          <w:tcPr>
            <w:tcW w:w="668" w:type="dxa"/>
            <w:tcBorders>
              <w:top w:val="single" w:sz="4" w:space="0" w:color="auto"/>
              <w:left w:val="single" w:sz="4" w:space="0" w:color="auto"/>
              <w:bottom w:val="single" w:sz="4" w:space="0" w:color="auto"/>
              <w:right w:val="single" w:sz="4" w:space="0" w:color="auto"/>
            </w:tcBorders>
          </w:tcPr>
          <w:p w14:paraId="619B29EE" w14:textId="77777777" w:rsidR="009D407F" w:rsidRPr="00E062F1" w:rsidRDefault="009D407F" w:rsidP="009D407F">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18A4827B"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A2E5530"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E870E98"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E47B64E"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029CD6B"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EBA37BE"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48F964DE"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29F6168"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7689491"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2186AF2"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DCBB1CF"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A71419E"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5EF2810"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2E0A33D"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E32231"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7AA39321" w14:textId="77777777" w:rsidR="009D407F" w:rsidRPr="00E062F1" w:rsidRDefault="009D407F" w:rsidP="009D407F">
            <w:pPr>
              <w:pStyle w:val="TAC"/>
              <w:rPr>
                <w:lang w:eastAsia="zh-CN"/>
              </w:rPr>
            </w:pPr>
          </w:p>
        </w:tc>
      </w:tr>
      <w:tr w:rsidR="009D407F" w:rsidRPr="00E062F1" w14:paraId="7445FA2C" w14:textId="77777777" w:rsidTr="009D407F">
        <w:trPr>
          <w:trHeight w:val="125"/>
          <w:jc w:val="center"/>
        </w:trPr>
        <w:tc>
          <w:tcPr>
            <w:tcW w:w="1034" w:type="dxa"/>
            <w:vMerge/>
            <w:tcBorders>
              <w:left w:val="single" w:sz="4" w:space="0" w:color="auto"/>
              <w:right w:val="single" w:sz="4" w:space="0" w:color="auto"/>
            </w:tcBorders>
            <w:vAlign w:val="center"/>
          </w:tcPr>
          <w:p w14:paraId="5532A1DB"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27829E6" w14:textId="77777777" w:rsidR="009D407F" w:rsidRPr="00E062F1" w:rsidRDefault="009D407F" w:rsidP="009D407F">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6EC2024" w14:textId="77777777" w:rsidR="009D407F" w:rsidRPr="00E062F1" w:rsidRDefault="009D407F" w:rsidP="009D407F">
            <w:pPr>
              <w:pStyle w:val="TAC"/>
              <w:rPr>
                <w:szCs w:val="22"/>
                <w:lang w:eastAsia="zh-CN"/>
              </w:rPr>
            </w:pPr>
          </w:p>
        </w:tc>
        <w:tc>
          <w:tcPr>
            <w:tcW w:w="668" w:type="dxa"/>
            <w:tcBorders>
              <w:top w:val="single" w:sz="4" w:space="0" w:color="auto"/>
              <w:left w:val="single" w:sz="4" w:space="0" w:color="auto"/>
              <w:bottom w:val="single" w:sz="4" w:space="0" w:color="auto"/>
              <w:right w:val="single" w:sz="4" w:space="0" w:color="auto"/>
            </w:tcBorders>
          </w:tcPr>
          <w:p w14:paraId="4B99D8C6" w14:textId="77777777" w:rsidR="009D407F" w:rsidRPr="00E062F1" w:rsidRDefault="009D407F" w:rsidP="009D407F">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681DF9A5"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0FF2759"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7957D90"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CFEDD4B"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87C7A3C"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A6A3088"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16D497FE"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4D7A2CB"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0F8D3671"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76E47B8"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CC2404D"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329975F"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DA109B4"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5FE1156"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EBED00"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6BF01441" w14:textId="77777777" w:rsidR="009D407F" w:rsidRPr="00E062F1" w:rsidRDefault="009D407F" w:rsidP="009D407F">
            <w:pPr>
              <w:pStyle w:val="TAC"/>
              <w:rPr>
                <w:lang w:eastAsia="zh-CN"/>
              </w:rPr>
            </w:pPr>
          </w:p>
        </w:tc>
      </w:tr>
      <w:tr w:rsidR="009D407F" w:rsidRPr="00E062F1" w14:paraId="2A7A902E" w14:textId="77777777" w:rsidTr="009D407F">
        <w:trPr>
          <w:trHeight w:val="90"/>
          <w:jc w:val="center"/>
        </w:trPr>
        <w:tc>
          <w:tcPr>
            <w:tcW w:w="1034" w:type="dxa"/>
            <w:vMerge/>
            <w:tcBorders>
              <w:left w:val="single" w:sz="4" w:space="0" w:color="auto"/>
              <w:bottom w:val="single" w:sz="4" w:space="0" w:color="auto"/>
              <w:right w:val="single" w:sz="4" w:space="0" w:color="auto"/>
            </w:tcBorders>
            <w:vAlign w:val="center"/>
          </w:tcPr>
          <w:p w14:paraId="3B9B4DDD" w14:textId="77777777" w:rsidR="009D407F" w:rsidRPr="00E062F1" w:rsidRDefault="009D407F" w:rsidP="009D407F">
            <w:pPr>
              <w:pStyle w:val="TAC"/>
            </w:pPr>
          </w:p>
        </w:tc>
        <w:tc>
          <w:tcPr>
            <w:tcW w:w="1034" w:type="dxa"/>
            <w:vMerge/>
            <w:tcBorders>
              <w:left w:val="single" w:sz="4" w:space="0" w:color="auto"/>
              <w:bottom w:val="single" w:sz="4" w:space="0" w:color="auto"/>
              <w:right w:val="single" w:sz="4" w:space="0" w:color="auto"/>
            </w:tcBorders>
            <w:vAlign w:val="center"/>
          </w:tcPr>
          <w:p w14:paraId="5006F612" w14:textId="77777777" w:rsidR="009D407F" w:rsidRPr="00E062F1" w:rsidRDefault="009D407F" w:rsidP="009D407F">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61AE1C3" w14:textId="77777777" w:rsidR="009D407F" w:rsidRPr="00E062F1" w:rsidRDefault="009D407F" w:rsidP="009D407F">
            <w:pPr>
              <w:pStyle w:val="TAC"/>
              <w:rPr>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4053CBC8" w14:textId="77777777" w:rsidR="009D407F" w:rsidRPr="00E062F1" w:rsidRDefault="009D407F" w:rsidP="009D407F">
            <w:pPr>
              <w:pStyle w:val="TAC"/>
              <w:rPr>
                <w:lang w:eastAsia="zh-CN"/>
              </w:rPr>
            </w:pPr>
            <w:r w:rsidRPr="00E062F1">
              <w:rPr>
                <w:rFonts w:cs="Arial"/>
                <w:szCs w:val="18"/>
                <w:lang w:eastAsia="ja-JP"/>
              </w:rPr>
              <w:t>CA_n261(2A)</w:t>
            </w:r>
          </w:p>
        </w:tc>
        <w:tc>
          <w:tcPr>
            <w:tcW w:w="749" w:type="dxa"/>
            <w:vMerge/>
            <w:tcBorders>
              <w:left w:val="single" w:sz="4" w:space="0" w:color="auto"/>
              <w:bottom w:val="single" w:sz="4" w:space="0" w:color="auto"/>
              <w:right w:val="single" w:sz="4" w:space="0" w:color="auto"/>
            </w:tcBorders>
            <w:vAlign w:val="center"/>
          </w:tcPr>
          <w:p w14:paraId="69BD9E9B" w14:textId="77777777" w:rsidR="009D407F" w:rsidRPr="00E062F1" w:rsidRDefault="009D407F" w:rsidP="009D407F">
            <w:pPr>
              <w:pStyle w:val="TAC"/>
              <w:rPr>
                <w:lang w:eastAsia="zh-CN"/>
              </w:rPr>
            </w:pPr>
          </w:p>
        </w:tc>
      </w:tr>
      <w:tr w:rsidR="009D407F" w:rsidRPr="00E062F1" w14:paraId="291A95C1"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AF9EF75" w14:textId="77777777" w:rsidR="009D407F" w:rsidRPr="00E062F1" w:rsidRDefault="009D407F" w:rsidP="009D407F">
            <w:pPr>
              <w:pStyle w:val="TAC"/>
            </w:pPr>
            <w:r w:rsidRPr="00E062F1">
              <w:rPr>
                <w:rFonts w:cs="Arial"/>
                <w:szCs w:val="18"/>
                <w:lang w:eastAsia="ja-JP"/>
              </w:rPr>
              <w:t>CA_n66A-n261(3A)</w:t>
            </w:r>
          </w:p>
        </w:tc>
        <w:tc>
          <w:tcPr>
            <w:tcW w:w="1034" w:type="dxa"/>
            <w:vMerge w:val="restart"/>
            <w:tcBorders>
              <w:top w:val="single" w:sz="4" w:space="0" w:color="auto"/>
              <w:left w:val="single" w:sz="4" w:space="0" w:color="auto"/>
              <w:right w:val="single" w:sz="4" w:space="0" w:color="auto"/>
            </w:tcBorders>
            <w:vAlign w:val="center"/>
          </w:tcPr>
          <w:p w14:paraId="21641E91" w14:textId="77777777" w:rsidR="009D407F" w:rsidRPr="00E062F1" w:rsidRDefault="009D407F" w:rsidP="009D407F">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18F569F5" w14:textId="77777777" w:rsidR="009D407F" w:rsidRPr="00E062F1" w:rsidRDefault="009D407F" w:rsidP="009D407F">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19EEA835" w14:textId="77777777" w:rsidR="009D407F" w:rsidRPr="00E062F1" w:rsidRDefault="009D407F" w:rsidP="009D407F">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3B7C8AD" w14:textId="77777777" w:rsidR="009D407F" w:rsidRPr="00E062F1" w:rsidRDefault="009D407F" w:rsidP="009D407F">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C9A835D"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AE83FD"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80A6ED5"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34AA6D7"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1EF4832"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43B16195"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06F96C8C"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29C5DB0D"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671514C"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448A6B3"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23015EA"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9C599A3"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CA3BDB5"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B1AB23" w14:textId="77777777" w:rsidR="009D407F" w:rsidRPr="00E062F1" w:rsidRDefault="009D407F" w:rsidP="009D407F">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AFF2425" w14:textId="77777777" w:rsidR="009D407F" w:rsidRPr="00E062F1" w:rsidRDefault="009D407F" w:rsidP="009D407F">
            <w:pPr>
              <w:pStyle w:val="TAC"/>
              <w:rPr>
                <w:lang w:eastAsia="zh-CN"/>
              </w:rPr>
            </w:pPr>
            <w:r w:rsidRPr="00E062F1">
              <w:rPr>
                <w:lang w:eastAsia="zh-CN"/>
              </w:rPr>
              <w:t>0</w:t>
            </w:r>
          </w:p>
        </w:tc>
      </w:tr>
      <w:tr w:rsidR="009D407F" w:rsidRPr="00E062F1" w14:paraId="24597EEB" w14:textId="77777777" w:rsidTr="009D407F">
        <w:trPr>
          <w:trHeight w:val="125"/>
          <w:jc w:val="center"/>
        </w:trPr>
        <w:tc>
          <w:tcPr>
            <w:tcW w:w="1034" w:type="dxa"/>
            <w:vMerge/>
            <w:tcBorders>
              <w:left w:val="single" w:sz="4" w:space="0" w:color="auto"/>
              <w:right w:val="single" w:sz="4" w:space="0" w:color="auto"/>
            </w:tcBorders>
            <w:vAlign w:val="center"/>
          </w:tcPr>
          <w:p w14:paraId="7BEFDFC1"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C67FCBA" w14:textId="77777777" w:rsidR="009D407F" w:rsidRPr="00E062F1" w:rsidRDefault="009D407F" w:rsidP="009D407F">
            <w:pPr>
              <w:pStyle w:val="TAC"/>
              <w:rPr>
                <w:lang w:eastAsia="zh-CN"/>
              </w:rPr>
            </w:pPr>
          </w:p>
        </w:tc>
        <w:tc>
          <w:tcPr>
            <w:tcW w:w="746" w:type="dxa"/>
            <w:vMerge/>
            <w:tcBorders>
              <w:left w:val="single" w:sz="4" w:space="0" w:color="auto"/>
              <w:right w:val="single" w:sz="4" w:space="0" w:color="auto"/>
            </w:tcBorders>
            <w:vAlign w:val="center"/>
          </w:tcPr>
          <w:p w14:paraId="7C575118"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CCF0AA4" w14:textId="77777777" w:rsidR="009D407F" w:rsidRPr="00E062F1" w:rsidRDefault="009D407F" w:rsidP="009D407F">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6DD81868"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162D3E07"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B149EA"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C6D78C4"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EBEBA1D"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5F6CC3E"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78063AF7"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2110AC5"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02D6F6EB"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BCB5690"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2C486D8"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875BD3E"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7E9A144"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8DC9690"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890747"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20E8F707" w14:textId="77777777" w:rsidR="009D407F" w:rsidRPr="00E062F1" w:rsidRDefault="009D407F" w:rsidP="009D407F">
            <w:pPr>
              <w:pStyle w:val="TAC"/>
              <w:rPr>
                <w:lang w:eastAsia="zh-CN"/>
              </w:rPr>
            </w:pPr>
          </w:p>
        </w:tc>
      </w:tr>
      <w:tr w:rsidR="009D407F" w:rsidRPr="00E062F1" w14:paraId="433116EC" w14:textId="77777777" w:rsidTr="009D407F">
        <w:trPr>
          <w:trHeight w:val="125"/>
          <w:jc w:val="center"/>
        </w:trPr>
        <w:tc>
          <w:tcPr>
            <w:tcW w:w="1034" w:type="dxa"/>
            <w:vMerge/>
            <w:tcBorders>
              <w:left w:val="single" w:sz="4" w:space="0" w:color="auto"/>
              <w:right w:val="single" w:sz="4" w:space="0" w:color="auto"/>
            </w:tcBorders>
            <w:vAlign w:val="center"/>
          </w:tcPr>
          <w:p w14:paraId="1866B9C4"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7F1571D" w14:textId="77777777" w:rsidR="009D407F" w:rsidRPr="00E062F1" w:rsidRDefault="009D407F" w:rsidP="009D407F">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0A7D53E"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1AC7FF9" w14:textId="77777777" w:rsidR="009D407F" w:rsidRPr="00E062F1" w:rsidRDefault="009D407F" w:rsidP="009D407F">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51B61BC5"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25423C4"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ED06D3"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02B805B"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3FE7E346"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E06CCF5"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25F1B0F7"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41EC507"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B797A74"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E5B96F9"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ABB986A"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9D2D8B2"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8D01BBB"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2C47A19"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8CEE85"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57A72B33" w14:textId="77777777" w:rsidR="009D407F" w:rsidRPr="00E062F1" w:rsidRDefault="009D407F" w:rsidP="009D407F">
            <w:pPr>
              <w:pStyle w:val="TAC"/>
              <w:rPr>
                <w:lang w:eastAsia="zh-CN"/>
              </w:rPr>
            </w:pPr>
          </w:p>
        </w:tc>
      </w:tr>
      <w:tr w:rsidR="009D407F" w:rsidRPr="00E062F1" w14:paraId="7458B924"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4D493BF1" w14:textId="77777777" w:rsidR="009D407F" w:rsidRPr="00E062F1" w:rsidRDefault="009D407F" w:rsidP="009D407F">
            <w:pPr>
              <w:pStyle w:val="TAC"/>
            </w:pPr>
          </w:p>
        </w:tc>
        <w:tc>
          <w:tcPr>
            <w:tcW w:w="1034" w:type="dxa"/>
            <w:vMerge/>
            <w:tcBorders>
              <w:left w:val="single" w:sz="4" w:space="0" w:color="auto"/>
              <w:bottom w:val="single" w:sz="4" w:space="0" w:color="auto"/>
              <w:right w:val="single" w:sz="4" w:space="0" w:color="auto"/>
            </w:tcBorders>
            <w:vAlign w:val="center"/>
          </w:tcPr>
          <w:p w14:paraId="0D8D6F16" w14:textId="77777777" w:rsidR="009D407F" w:rsidRPr="00E062F1" w:rsidRDefault="009D407F" w:rsidP="009D407F">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05EB4D01" w14:textId="77777777" w:rsidR="009D407F" w:rsidRPr="00E062F1" w:rsidRDefault="009D407F" w:rsidP="009D407F">
            <w:pPr>
              <w:pStyle w:val="TAC"/>
              <w:rPr>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2EF5C0B5" w14:textId="77777777" w:rsidR="009D407F" w:rsidRPr="00E062F1" w:rsidRDefault="009D407F" w:rsidP="009D407F">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24EEB313" w14:textId="77777777" w:rsidR="009D407F" w:rsidRPr="00E062F1" w:rsidRDefault="009D407F" w:rsidP="009D407F">
            <w:pPr>
              <w:pStyle w:val="TAC"/>
              <w:rPr>
                <w:lang w:eastAsia="zh-CN"/>
              </w:rPr>
            </w:pPr>
          </w:p>
        </w:tc>
      </w:tr>
      <w:tr w:rsidR="009D407F" w:rsidRPr="00E062F1" w14:paraId="44806B00"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AC380BC" w14:textId="77777777" w:rsidR="009D407F" w:rsidRPr="00E062F1" w:rsidRDefault="009D407F" w:rsidP="009D407F">
            <w:pPr>
              <w:pStyle w:val="TAC"/>
            </w:pPr>
            <w:r w:rsidRPr="00E062F1">
              <w:rPr>
                <w:rFonts w:cs="Arial"/>
                <w:szCs w:val="18"/>
                <w:lang w:eastAsia="ja-JP"/>
              </w:rPr>
              <w:t>CA_n66A-n261(4A)</w:t>
            </w:r>
          </w:p>
        </w:tc>
        <w:tc>
          <w:tcPr>
            <w:tcW w:w="1034" w:type="dxa"/>
            <w:vMerge w:val="restart"/>
            <w:tcBorders>
              <w:top w:val="single" w:sz="4" w:space="0" w:color="auto"/>
              <w:left w:val="single" w:sz="4" w:space="0" w:color="auto"/>
              <w:right w:val="single" w:sz="4" w:space="0" w:color="auto"/>
            </w:tcBorders>
            <w:vAlign w:val="center"/>
          </w:tcPr>
          <w:p w14:paraId="092E5A15" w14:textId="77777777" w:rsidR="009D407F" w:rsidRPr="00E062F1" w:rsidRDefault="009D407F" w:rsidP="009D407F">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52428A6E" w14:textId="77777777" w:rsidR="009D407F" w:rsidRPr="00E062F1" w:rsidRDefault="009D407F" w:rsidP="009D407F">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5DC57DA5" w14:textId="77777777" w:rsidR="009D407F" w:rsidRPr="00E062F1" w:rsidRDefault="009D407F" w:rsidP="009D407F">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C71FB0E" w14:textId="77777777" w:rsidR="009D407F" w:rsidRPr="00E062F1" w:rsidRDefault="009D407F" w:rsidP="009D407F">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BB9394E"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D82A7F"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EE316B7"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8EB3662"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2922784"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1C02CB99"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32495B7D"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3479903"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CC5D052"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BD5B786"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0EE7270"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6A8F59A"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AE2D04A"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5D7B54" w14:textId="77777777" w:rsidR="009D407F" w:rsidRPr="00E062F1" w:rsidRDefault="009D407F" w:rsidP="009D407F">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F511430" w14:textId="77777777" w:rsidR="009D407F" w:rsidRPr="00E062F1" w:rsidRDefault="009D407F" w:rsidP="009D407F">
            <w:pPr>
              <w:pStyle w:val="TAC"/>
              <w:rPr>
                <w:lang w:eastAsia="zh-CN"/>
              </w:rPr>
            </w:pPr>
            <w:r w:rsidRPr="00E062F1">
              <w:rPr>
                <w:lang w:eastAsia="zh-CN"/>
              </w:rPr>
              <w:t>0</w:t>
            </w:r>
          </w:p>
        </w:tc>
      </w:tr>
      <w:tr w:rsidR="009D407F" w:rsidRPr="00E062F1" w14:paraId="2140D933" w14:textId="77777777" w:rsidTr="009D407F">
        <w:trPr>
          <w:trHeight w:val="125"/>
          <w:jc w:val="center"/>
        </w:trPr>
        <w:tc>
          <w:tcPr>
            <w:tcW w:w="1034" w:type="dxa"/>
            <w:vMerge/>
            <w:tcBorders>
              <w:left w:val="single" w:sz="4" w:space="0" w:color="auto"/>
              <w:right w:val="single" w:sz="4" w:space="0" w:color="auto"/>
            </w:tcBorders>
            <w:vAlign w:val="center"/>
          </w:tcPr>
          <w:p w14:paraId="0D95B89E"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3D8422A" w14:textId="77777777" w:rsidR="009D407F" w:rsidRPr="00E062F1" w:rsidRDefault="009D407F" w:rsidP="009D407F">
            <w:pPr>
              <w:pStyle w:val="TAC"/>
              <w:rPr>
                <w:lang w:eastAsia="zh-CN"/>
              </w:rPr>
            </w:pPr>
          </w:p>
        </w:tc>
        <w:tc>
          <w:tcPr>
            <w:tcW w:w="746" w:type="dxa"/>
            <w:vMerge/>
            <w:tcBorders>
              <w:left w:val="single" w:sz="4" w:space="0" w:color="auto"/>
              <w:right w:val="single" w:sz="4" w:space="0" w:color="auto"/>
            </w:tcBorders>
            <w:vAlign w:val="center"/>
          </w:tcPr>
          <w:p w14:paraId="5A6F2B02"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5D1DF30" w14:textId="77777777" w:rsidR="009D407F" w:rsidRPr="00E062F1" w:rsidRDefault="009D407F" w:rsidP="009D407F">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0F6C311F"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44A52F54"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1584C8"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493A946"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FD1BA3F"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BE2D83B"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088E2501"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02E5B79"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D780F12"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1E6DE69"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0EF36D1"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416AD24"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4FD2747"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ED8A989"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EC9EF9"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189B84C3" w14:textId="77777777" w:rsidR="009D407F" w:rsidRPr="00E062F1" w:rsidRDefault="009D407F" w:rsidP="009D407F">
            <w:pPr>
              <w:pStyle w:val="TAC"/>
              <w:rPr>
                <w:lang w:eastAsia="zh-CN"/>
              </w:rPr>
            </w:pPr>
          </w:p>
        </w:tc>
      </w:tr>
      <w:tr w:rsidR="009D407F" w:rsidRPr="00E062F1" w14:paraId="234E9C38" w14:textId="77777777" w:rsidTr="009D407F">
        <w:trPr>
          <w:trHeight w:val="125"/>
          <w:jc w:val="center"/>
        </w:trPr>
        <w:tc>
          <w:tcPr>
            <w:tcW w:w="1034" w:type="dxa"/>
            <w:vMerge/>
            <w:tcBorders>
              <w:left w:val="single" w:sz="4" w:space="0" w:color="auto"/>
              <w:right w:val="single" w:sz="4" w:space="0" w:color="auto"/>
            </w:tcBorders>
            <w:vAlign w:val="center"/>
          </w:tcPr>
          <w:p w14:paraId="4FD94162"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CAE2DDB" w14:textId="77777777" w:rsidR="009D407F" w:rsidRPr="00E062F1" w:rsidRDefault="009D407F" w:rsidP="009D407F">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12221EC"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57C1BC6" w14:textId="77777777" w:rsidR="009D407F" w:rsidRPr="00E062F1" w:rsidRDefault="009D407F" w:rsidP="009D407F">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54247E1"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ACC717C"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2A6781"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5D1A850"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732E6D8"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6CEC7E2"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65D6F3A7"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024E439C"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0F846768"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57FA8F1"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D81242D"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E55D181"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D52FEC9"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4050BFB"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A98769"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52BC77D9" w14:textId="77777777" w:rsidR="009D407F" w:rsidRPr="00E062F1" w:rsidRDefault="009D407F" w:rsidP="009D407F">
            <w:pPr>
              <w:pStyle w:val="TAC"/>
              <w:rPr>
                <w:lang w:eastAsia="zh-CN"/>
              </w:rPr>
            </w:pPr>
          </w:p>
        </w:tc>
      </w:tr>
      <w:tr w:rsidR="009D407F" w:rsidRPr="00E062F1" w14:paraId="3A794F4B" w14:textId="77777777" w:rsidTr="009D407F">
        <w:trPr>
          <w:trHeight w:val="90"/>
          <w:jc w:val="center"/>
        </w:trPr>
        <w:tc>
          <w:tcPr>
            <w:tcW w:w="1034" w:type="dxa"/>
            <w:vMerge/>
            <w:tcBorders>
              <w:left w:val="single" w:sz="4" w:space="0" w:color="auto"/>
              <w:bottom w:val="single" w:sz="4" w:space="0" w:color="auto"/>
              <w:right w:val="single" w:sz="4" w:space="0" w:color="auto"/>
            </w:tcBorders>
            <w:vAlign w:val="center"/>
          </w:tcPr>
          <w:p w14:paraId="19CBE8C3" w14:textId="77777777" w:rsidR="009D407F" w:rsidRPr="00E062F1" w:rsidRDefault="009D407F" w:rsidP="009D407F">
            <w:pPr>
              <w:pStyle w:val="TAC"/>
            </w:pPr>
          </w:p>
        </w:tc>
        <w:tc>
          <w:tcPr>
            <w:tcW w:w="1034" w:type="dxa"/>
            <w:vMerge/>
            <w:tcBorders>
              <w:left w:val="single" w:sz="4" w:space="0" w:color="auto"/>
              <w:bottom w:val="single" w:sz="4" w:space="0" w:color="auto"/>
              <w:right w:val="single" w:sz="4" w:space="0" w:color="auto"/>
            </w:tcBorders>
            <w:vAlign w:val="center"/>
          </w:tcPr>
          <w:p w14:paraId="3EAD4134" w14:textId="77777777" w:rsidR="009D407F" w:rsidRPr="00E062F1" w:rsidRDefault="009D407F" w:rsidP="009D407F">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7AB42DB" w14:textId="77777777" w:rsidR="009D407F" w:rsidRPr="00E062F1" w:rsidRDefault="009D407F" w:rsidP="009D407F">
            <w:pPr>
              <w:pStyle w:val="TAC"/>
              <w:rPr>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203092AB" w14:textId="77777777" w:rsidR="009D407F" w:rsidRPr="00E062F1" w:rsidRDefault="009D407F" w:rsidP="009D407F">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02776C10" w14:textId="77777777" w:rsidR="009D407F" w:rsidRPr="00E062F1" w:rsidRDefault="009D407F" w:rsidP="009D407F">
            <w:pPr>
              <w:pStyle w:val="TAC"/>
              <w:rPr>
                <w:lang w:eastAsia="zh-CN"/>
              </w:rPr>
            </w:pPr>
          </w:p>
        </w:tc>
      </w:tr>
      <w:tr w:rsidR="009D407F" w:rsidRPr="00E062F1" w14:paraId="650A36FA"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AE3D3E7" w14:textId="77777777" w:rsidR="009D407F" w:rsidRPr="00E062F1" w:rsidRDefault="009D407F" w:rsidP="009D407F">
            <w:pPr>
              <w:pStyle w:val="TAC"/>
            </w:pPr>
            <w:r w:rsidRPr="00E062F1">
              <w:rPr>
                <w:rFonts w:cs="Arial"/>
                <w:szCs w:val="18"/>
                <w:lang w:eastAsia="ja-JP"/>
              </w:rPr>
              <w:t>CA_n66A-n261G</w:t>
            </w:r>
          </w:p>
        </w:tc>
        <w:tc>
          <w:tcPr>
            <w:tcW w:w="1034" w:type="dxa"/>
            <w:vMerge w:val="restart"/>
            <w:tcBorders>
              <w:top w:val="single" w:sz="4" w:space="0" w:color="auto"/>
              <w:left w:val="single" w:sz="4" w:space="0" w:color="auto"/>
              <w:right w:val="single" w:sz="4" w:space="0" w:color="auto"/>
            </w:tcBorders>
            <w:vAlign w:val="center"/>
          </w:tcPr>
          <w:p w14:paraId="714525B9" w14:textId="77777777" w:rsidR="009D407F" w:rsidRPr="00E062F1" w:rsidRDefault="009D407F" w:rsidP="009D407F">
            <w:pPr>
              <w:pStyle w:val="TAC"/>
              <w:rPr>
                <w:rFonts w:cs="Arial"/>
                <w:szCs w:val="18"/>
              </w:rPr>
            </w:pPr>
            <w:r w:rsidRPr="00E062F1">
              <w:rPr>
                <w:rFonts w:cs="Arial"/>
                <w:szCs w:val="18"/>
              </w:rPr>
              <w:t>CA_n66A-n261A</w:t>
            </w:r>
          </w:p>
          <w:p w14:paraId="04C51E20" w14:textId="77777777" w:rsidR="009D407F" w:rsidRPr="00E062F1" w:rsidRDefault="009D407F" w:rsidP="009D407F">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A_n261G</w:t>
            </w:r>
          </w:p>
        </w:tc>
        <w:tc>
          <w:tcPr>
            <w:tcW w:w="746" w:type="dxa"/>
            <w:vMerge w:val="restart"/>
            <w:tcBorders>
              <w:top w:val="single" w:sz="4" w:space="0" w:color="auto"/>
              <w:left w:val="single" w:sz="4" w:space="0" w:color="auto"/>
              <w:right w:val="single" w:sz="4" w:space="0" w:color="auto"/>
            </w:tcBorders>
            <w:vAlign w:val="center"/>
          </w:tcPr>
          <w:p w14:paraId="1921651A" w14:textId="77777777" w:rsidR="009D407F" w:rsidRPr="00E062F1" w:rsidRDefault="009D407F" w:rsidP="009D407F">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3130681E" w14:textId="77777777" w:rsidR="009D407F" w:rsidRPr="00E062F1" w:rsidRDefault="009D407F" w:rsidP="009D407F">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2917204A" w14:textId="77777777" w:rsidR="009D407F" w:rsidRPr="00E062F1" w:rsidRDefault="009D407F" w:rsidP="009D407F">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73E851B"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854EED"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931A626"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00BFE7A9"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D26E894"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38B559B9"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03FD8FD"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C742006"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DFD7646"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FAF2B15"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E147B54"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2CC0FEC"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98B925F"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7B24D9" w14:textId="77777777" w:rsidR="009D407F" w:rsidRPr="00E062F1" w:rsidRDefault="009D407F" w:rsidP="009D407F">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141669C" w14:textId="77777777" w:rsidR="009D407F" w:rsidRPr="00E062F1" w:rsidRDefault="009D407F" w:rsidP="009D407F">
            <w:pPr>
              <w:pStyle w:val="TAC"/>
              <w:rPr>
                <w:lang w:eastAsia="zh-CN"/>
              </w:rPr>
            </w:pPr>
            <w:r w:rsidRPr="00E062F1">
              <w:rPr>
                <w:lang w:eastAsia="zh-CN"/>
              </w:rPr>
              <w:t>0</w:t>
            </w:r>
          </w:p>
        </w:tc>
      </w:tr>
      <w:tr w:rsidR="009D407F" w:rsidRPr="00E062F1" w14:paraId="04D34FED" w14:textId="77777777" w:rsidTr="009D407F">
        <w:trPr>
          <w:trHeight w:val="125"/>
          <w:jc w:val="center"/>
        </w:trPr>
        <w:tc>
          <w:tcPr>
            <w:tcW w:w="1034" w:type="dxa"/>
            <w:vMerge/>
            <w:tcBorders>
              <w:left w:val="single" w:sz="4" w:space="0" w:color="auto"/>
              <w:right w:val="single" w:sz="4" w:space="0" w:color="auto"/>
            </w:tcBorders>
            <w:vAlign w:val="center"/>
          </w:tcPr>
          <w:p w14:paraId="53EBF986"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ED06851" w14:textId="77777777" w:rsidR="009D407F" w:rsidRPr="00E062F1" w:rsidRDefault="009D407F" w:rsidP="009D407F">
            <w:pPr>
              <w:pStyle w:val="TAC"/>
              <w:rPr>
                <w:lang w:eastAsia="zh-CN"/>
              </w:rPr>
            </w:pPr>
          </w:p>
        </w:tc>
        <w:tc>
          <w:tcPr>
            <w:tcW w:w="746" w:type="dxa"/>
            <w:vMerge/>
            <w:tcBorders>
              <w:left w:val="single" w:sz="4" w:space="0" w:color="auto"/>
              <w:right w:val="single" w:sz="4" w:space="0" w:color="auto"/>
            </w:tcBorders>
            <w:vAlign w:val="center"/>
          </w:tcPr>
          <w:p w14:paraId="3C3EAEB6"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BC15A4D" w14:textId="77777777" w:rsidR="009D407F" w:rsidRPr="00E062F1" w:rsidRDefault="009D407F" w:rsidP="009D407F">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53B2222D"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3D5E8E5"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547D25"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451DA44"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032F5D37"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B17B9DB"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6841ED36"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4361B9D"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ACE3E8F"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542DCB4"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1199677"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DAE5275"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39E3CD4"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8906144"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F035C9"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0B4C2FD2" w14:textId="77777777" w:rsidR="009D407F" w:rsidRPr="00E062F1" w:rsidRDefault="009D407F" w:rsidP="009D407F">
            <w:pPr>
              <w:pStyle w:val="TAC"/>
              <w:rPr>
                <w:lang w:eastAsia="zh-CN"/>
              </w:rPr>
            </w:pPr>
          </w:p>
        </w:tc>
      </w:tr>
      <w:tr w:rsidR="009D407F" w:rsidRPr="00E062F1" w14:paraId="5ABACFF3" w14:textId="77777777" w:rsidTr="009D407F">
        <w:trPr>
          <w:trHeight w:val="125"/>
          <w:jc w:val="center"/>
        </w:trPr>
        <w:tc>
          <w:tcPr>
            <w:tcW w:w="1034" w:type="dxa"/>
            <w:vMerge/>
            <w:tcBorders>
              <w:left w:val="single" w:sz="4" w:space="0" w:color="auto"/>
              <w:right w:val="single" w:sz="4" w:space="0" w:color="auto"/>
            </w:tcBorders>
            <w:vAlign w:val="center"/>
          </w:tcPr>
          <w:p w14:paraId="39ADF94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624041B9" w14:textId="77777777" w:rsidR="009D407F" w:rsidRPr="00E062F1" w:rsidRDefault="009D407F" w:rsidP="009D407F">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62653DC"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76C1037" w14:textId="77777777" w:rsidR="009D407F" w:rsidRPr="00E062F1" w:rsidRDefault="009D407F" w:rsidP="009D407F">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27B6DA09"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CD74CC2"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AA87EE0"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D182D65"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392433F"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D2AB3A2"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7A3A2F7B"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53C7586"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B7568A1"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23B9EE4"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44B3F5C"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5CA7E8C"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4658E57"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7124C0A"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FBEA75"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625E67A3" w14:textId="77777777" w:rsidR="009D407F" w:rsidRPr="00E062F1" w:rsidRDefault="009D407F" w:rsidP="009D407F">
            <w:pPr>
              <w:pStyle w:val="TAC"/>
              <w:rPr>
                <w:lang w:eastAsia="zh-CN"/>
              </w:rPr>
            </w:pPr>
          </w:p>
        </w:tc>
      </w:tr>
      <w:tr w:rsidR="009D407F" w:rsidRPr="00E062F1" w14:paraId="3757493E"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4BC88128" w14:textId="77777777" w:rsidR="009D407F" w:rsidRPr="00E062F1" w:rsidRDefault="009D407F" w:rsidP="009D407F">
            <w:pPr>
              <w:pStyle w:val="TAC"/>
            </w:pPr>
          </w:p>
        </w:tc>
        <w:tc>
          <w:tcPr>
            <w:tcW w:w="1034" w:type="dxa"/>
            <w:vMerge/>
            <w:tcBorders>
              <w:left w:val="single" w:sz="4" w:space="0" w:color="auto"/>
              <w:bottom w:val="single" w:sz="4" w:space="0" w:color="auto"/>
              <w:right w:val="single" w:sz="4" w:space="0" w:color="auto"/>
            </w:tcBorders>
            <w:vAlign w:val="center"/>
          </w:tcPr>
          <w:p w14:paraId="660FBA3D" w14:textId="77777777" w:rsidR="009D407F" w:rsidRPr="00E062F1" w:rsidRDefault="009D407F" w:rsidP="009D407F">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0468A6C8" w14:textId="77777777" w:rsidR="009D407F" w:rsidRPr="00E062F1" w:rsidRDefault="009D407F" w:rsidP="009D407F">
            <w:pPr>
              <w:pStyle w:val="TAC"/>
              <w:rPr>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3DD2FA5B" w14:textId="77777777" w:rsidR="009D407F" w:rsidRPr="00E062F1" w:rsidRDefault="009D407F" w:rsidP="009D407F">
            <w:pPr>
              <w:pStyle w:val="TAC"/>
              <w:rPr>
                <w:lang w:eastAsia="zh-CN"/>
              </w:rPr>
            </w:pPr>
            <w:r w:rsidRPr="00E062F1">
              <w:rPr>
                <w:rFonts w:cs="Arial"/>
                <w:szCs w:val="18"/>
                <w:lang w:eastAsia="ja-JP"/>
              </w:rPr>
              <w:t>CA_ n261G</w:t>
            </w:r>
          </w:p>
        </w:tc>
        <w:tc>
          <w:tcPr>
            <w:tcW w:w="749" w:type="dxa"/>
            <w:vMerge/>
            <w:tcBorders>
              <w:left w:val="single" w:sz="4" w:space="0" w:color="auto"/>
              <w:bottom w:val="single" w:sz="4" w:space="0" w:color="auto"/>
              <w:right w:val="single" w:sz="4" w:space="0" w:color="auto"/>
            </w:tcBorders>
            <w:vAlign w:val="center"/>
          </w:tcPr>
          <w:p w14:paraId="61DB5BA2" w14:textId="77777777" w:rsidR="009D407F" w:rsidRPr="00E062F1" w:rsidRDefault="009D407F" w:rsidP="009D407F">
            <w:pPr>
              <w:pStyle w:val="TAC"/>
              <w:rPr>
                <w:lang w:eastAsia="zh-CN"/>
              </w:rPr>
            </w:pPr>
          </w:p>
        </w:tc>
      </w:tr>
      <w:tr w:rsidR="009D407F" w:rsidRPr="00E062F1" w14:paraId="4330A47A"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AA19EE0" w14:textId="77777777" w:rsidR="009D407F" w:rsidRPr="00E062F1" w:rsidRDefault="009D407F" w:rsidP="009D407F">
            <w:pPr>
              <w:pStyle w:val="TAC"/>
            </w:pPr>
            <w:r w:rsidRPr="00E062F1">
              <w:rPr>
                <w:rFonts w:cs="Arial"/>
                <w:szCs w:val="18"/>
                <w:lang w:eastAsia="ja-JP"/>
              </w:rPr>
              <w:t>CA_n66A-n261H</w:t>
            </w:r>
          </w:p>
        </w:tc>
        <w:tc>
          <w:tcPr>
            <w:tcW w:w="1034" w:type="dxa"/>
            <w:vMerge w:val="restart"/>
            <w:tcBorders>
              <w:top w:val="single" w:sz="4" w:space="0" w:color="auto"/>
              <w:left w:val="single" w:sz="4" w:space="0" w:color="auto"/>
              <w:right w:val="single" w:sz="4" w:space="0" w:color="auto"/>
            </w:tcBorders>
            <w:vAlign w:val="center"/>
          </w:tcPr>
          <w:p w14:paraId="1558B891" w14:textId="77777777" w:rsidR="009D407F" w:rsidRPr="00E062F1" w:rsidRDefault="009D407F" w:rsidP="009D407F">
            <w:pPr>
              <w:pStyle w:val="TAC"/>
              <w:rPr>
                <w:rFonts w:cs="Arial"/>
                <w:szCs w:val="18"/>
              </w:rPr>
            </w:pPr>
            <w:r w:rsidRPr="00E062F1">
              <w:rPr>
                <w:rFonts w:cs="Arial"/>
                <w:szCs w:val="18"/>
              </w:rPr>
              <w:t>CA_n66A-n261A</w:t>
            </w:r>
          </w:p>
          <w:p w14:paraId="07AD4734" w14:textId="77777777" w:rsidR="009D407F" w:rsidRPr="00E062F1" w:rsidRDefault="009D407F" w:rsidP="009D407F">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1D915608" w14:textId="77777777" w:rsidR="009D407F" w:rsidRPr="00E062F1" w:rsidRDefault="009D407F" w:rsidP="009D407F">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A_n261H</w:t>
            </w:r>
          </w:p>
        </w:tc>
        <w:tc>
          <w:tcPr>
            <w:tcW w:w="746" w:type="dxa"/>
            <w:vMerge w:val="restart"/>
            <w:tcBorders>
              <w:top w:val="single" w:sz="4" w:space="0" w:color="auto"/>
              <w:left w:val="single" w:sz="4" w:space="0" w:color="auto"/>
              <w:right w:val="single" w:sz="4" w:space="0" w:color="auto"/>
            </w:tcBorders>
            <w:vAlign w:val="center"/>
          </w:tcPr>
          <w:p w14:paraId="6B9E36F6" w14:textId="77777777" w:rsidR="009D407F" w:rsidRPr="00E062F1" w:rsidRDefault="009D407F" w:rsidP="009D407F">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2FAF7534" w14:textId="77777777" w:rsidR="009D407F" w:rsidRPr="00E062F1" w:rsidRDefault="009D407F" w:rsidP="009D407F">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9300CDA" w14:textId="77777777" w:rsidR="009D407F" w:rsidRPr="00E062F1" w:rsidRDefault="009D407F" w:rsidP="009D407F">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369F38B"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2B0E826"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7C6CCAC"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0A6DEA4"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CB81298"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2CAE22F8"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F803E17"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5DAC275"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462F4FF"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35DA318"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A469BFF"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1DB5C07"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76662F2"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EE8EB0" w14:textId="77777777" w:rsidR="009D407F" w:rsidRPr="00E062F1" w:rsidRDefault="009D407F" w:rsidP="009D407F">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3E4FFA8" w14:textId="77777777" w:rsidR="009D407F" w:rsidRPr="00E062F1" w:rsidRDefault="009D407F" w:rsidP="009D407F">
            <w:pPr>
              <w:pStyle w:val="TAC"/>
              <w:rPr>
                <w:lang w:eastAsia="zh-CN"/>
              </w:rPr>
            </w:pPr>
            <w:r w:rsidRPr="00E062F1">
              <w:rPr>
                <w:lang w:eastAsia="zh-CN"/>
              </w:rPr>
              <w:t>0</w:t>
            </w:r>
          </w:p>
        </w:tc>
      </w:tr>
      <w:tr w:rsidR="009D407F" w:rsidRPr="00E062F1" w14:paraId="4282DADC" w14:textId="77777777" w:rsidTr="009D407F">
        <w:trPr>
          <w:trHeight w:val="125"/>
          <w:jc w:val="center"/>
        </w:trPr>
        <w:tc>
          <w:tcPr>
            <w:tcW w:w="1034" w:type="dxa"/>
            <w:vMerge/>
            <w:tcBorders>
              <w:left w:val="single" w:sz="4" w:space="0" w:color="auto"/>
              <w:right w:val="single" w:sz="4" w:space="0" w:color="auto"/>
            </w:tcBorders>
            <w:vAlign w:val="center"/>
          </w:tcPr>
          <w:p w14:paraId="3C22AAFF"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906C7D7" w14:textId="77777777" w:rsidR="009D407F" w:rsidRPr="00E062F1" w:rsidRDefault="009D407F" w:rsidP="009D407F">
            <w:pPr>
              <w:pStyle w:val="TAC"/>
              <w:rPr>
                <w:lang w:eastAsia="zh-CN"/>
              </w:rPr>
            </w:pPr>
          </w:p>
        </w:tc>
        <w:tc>
          <w:tcPr>
            <w:tcW w:w="746" w:type="dxa"/>
            <w:vMerge/>
            <w:tcBorders>
              <w:left w:val="single" w:sz="4" w:space="0" w:color="auto"/>
              <w:right w:val="single" w:sz="4" w:space="0" w:color="auto"/>
            </w:tcBorders>
            <w:vAlign w:val="center"/>
          </w:tcPr>
          <w:p w14:paraId="342D365C"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58B2430" w14:textId="77777777" w:rsidR="009D407F" w:rsidRPr="00E062F1" w:rsidRDefault="009D407F" w:rsidP="009D407F">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05F82B32"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1C9DC3E8"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B714B3C"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4602039"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6C12C69"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BD17BCE"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0E876881"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BC0C818"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2DC93981"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BAFDC36"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49FCEFF"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1D4DC23"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E0DF9D7"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9367FC1"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CFD000"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716B7560" w14:textId="77777777" w:rsidR="009D407F" w:rsidRPr="00E062F1" w:rsidRDefault="009D407F" w:rsidP="009D407F">
            <w:pPr>
              <w:pStyle w:val="TAC"/>
              <w:rPr>
                <w:lang w:eastAsia="zh-CN"/>
              </w:rPr>
            </w:pPr>
          </w:p>
        </w:tc>
      </w:tr>
      <w:tr w:rsidR="009D407F" w:rsidRPr="00E062F1" w14:paraId="131610D6" w14:textId="77777777" w:rsidTr="009D407F">
        <w:trPr>
          <w:trHeight w:val="125"/>
          <w:jc w:val="center"/>
        </w:trPr>
        <w:tc>
          <w:tcPr>
            <w:tcW w:w="1034" w:type="dxa"/>
            <w:vMerge/>
            <w:tcBorders>
              <w:left w:val="single" w:sz="4" w:space="0" w:color="auto"/>
              <w:right w:val="single" w:sz="4" w:space="0" w:color="auto"/>
            </w:tcBorders>
            <w:vAlign w:val="center"/>
          </w:tcPr>
          <w:p w14:paraId="311314D9"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4138407" w14:textId="77777777" w:rsidR="009D407F" w:rsidRPr="00E062F1" w:rsidRDefault="009D407F" w:rsidP="009D407F">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BBCC70D"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42D14A3" w14:textId="77777777" w:rsidR="009D407F" w:rsidRPr="00E062F1" w:rsidRDefault="009D407F" w:rsidP="009D407F">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607DA607"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F573B33"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86F981"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51EABDF"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4B453F7"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5060F49"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1485345F"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536D39D"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361033B"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BC5B611"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AE67687"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65DF667"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DC2B3B1"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1748B2E"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0C438B"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2488118D" w14:textId="77777777" w:rsidR="009D407F" w:rsidRPr="00E062F1" w:rsidRDefault="009D407F" w:rsidP="009D407F">
            <w:pPr>
              <w:pStyle w:val="TAC"/>
              <w:rPr>
                <w:lang w:eastAsia="zh-CN"/>
              </w:rPr>
            </w:pPr>
          </w:p>
        </w:tc>
      </w:tr>
      <w:tr w:rsidR="009D407F" w:rsidRPr="00E062F1" w14:paraId="0EB941EE"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5090A793" w14:textId="77777777" w:rsidR="009D407F" w:rsidRPr="00E062F1" w:rsidRDefault="009D407F" w:rsidP="009D407F">
            <w:pPr>
              <w:pStyle w:val="TAC"/>
            </w:pPr>
          </w:p>
        </w:tc>
        <w:tc>
          <w:tcPr>
            <w:tcW w:w="1034" w:type="dxa"/>
            <w:vMerge/>
            <w:tcBorders>
              <w:left w:val="single" w:sz="4" w:space="0" w:color="auto"/>
              <w:bottom w:val="single" w:sz="4" w:space="0" w:color="auto"/>
              <w:right w:val="single" w:sz="4" w:space="0" w:color="auto"/>
            </w:tcBorders>
            <w:vAlign w:val="center"/>
          </w:tcPr>
          <w:p w14:paraId="58799754" w14:textId="77777777" w:rsidR="009D407F" w:rsidRPr="00E062F1" w:rsidRDefault="009D407F" w:rsidP="009D407F">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BAF650E" w14:textId="77777777" w:rsidR="009D407F" w:rsidRPr="00E062F1" w:rsidRDefault="009D407F" w:rsidP="009D407F">
            <w:pPr>
              <w:pStyle w:val="TAC"/>
              <w:rPr>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22C4A760" w14:textId="77777777" w:rsidR="009D407F" w:rsidRPr="00E062F1" w:rsidRDefault="009D407F" w:rsidP="009D407F">
            <w:pPr>
              <w:pStyle w:val="TAC"/>
              <w:rPr>
                <w:lang w:eastAsia="zh-CN"/>
              </w:rPr>
            </w:pPr>
            <w:r w:rsidRPr="00E062F1">
              <w:rPr>
                <w:rFonts w:cs="Arial"/>
                <w:szCs w:val="18"/>
                <w:lang w:eastAsia="ja-JP"/>
              </w:rPr>
              <w:t>CA_ n261</w:t>
            </w:r>
            <w:r w:rsidRPr="00E062F1">
              <w:rPr>
                <w:rFonts w:cs="Arial"/>
                <w:szCs w:val="18"/>
                <w:lang w:eastAsia="zh-CN"/>
              </w:rPr>
              <w:t>H</w:t>
            </w:r>
          </w:p>
        </w:tc>
        <w:tc>
          <w:tcPr>
            <w:tcW w:w="749" w:type="dxa"/>
            <w:vMerge/>
            <w:tcBorders>
              <w:left w:val="single" w:sz="4" w:space="0" w:color="auto"/>
              <w:bottom w:val="single" w:sz="4" w:space="0" w:color="auto"/>
              <w:right w:val="single" w:sz="4" w:space="0" w:color="auto"/>
            </w:tcBorders>
            <w:vAlign w:val="center"/>
          </w:tcPr>
          <w:p w14:paraId="6D55C6D1" w14:textId="77777777" w:rsidR="009D407F" w:rsidRPr="00E062F1" w:rsidRDefault="009D407F" w:rsidP="009D407F">
            <w:pPr>
              <w:pStyle w:val="TAC"/>
              <w:rPr>
                <w:lang w:eastAsia="zh-CN"/>
              </w:rPr>
            </w:pPr>
          </w:p>
        </w:tc>
      </w:tr>
      <w:tr w:rsidR="009D407F" w:rsidRPr="00E062F1" w14:paraId="1D51F3FB"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42300A1" w14:textId="77777777" w:rsidR="009D407F" w:rsidRPr="00E062F1" w:rsidRDefault="009D407F" w:rsidP="009D407F">
            <w:pPr>
              <w:pStyle w:val="TAC"/>
            </w:pPr>
            <w:r w:rsidRPr="00E062F1">
              <w:rPr>
                <w:rFonts w:cs="Arial"/>
                <w:szCs w:val="18"/>
                <w:lang w:eastAsia="ja-JP"/>
              </w:rPr>
              <w:t>CA_n66A-n261I</w:t>
            </w:r>
          </w:p>
        </w:tc>
        <w:tc>
          <w:tcPr>
            <w:tcW w:w="1034" w:type="dxa"/>
            <w:vMerge w:val="restart"/>
            <w:tcBorders>
              <w:top w:val="single" w:sz="4" w:space="0" w:color="auto"/>
              <w:left w:val="single" w:sz="4" w:space="0" w:color="auto"/>
              <w:right w:val="single" w:sz="4" w:space="0" w:color="auto"/>
            </w:tcBorders>
            <w:vAlign w:val="center"/>
          </w:tcPr>
          <w:p w14:paraId="7DDC1107" w14:textId="77777777" w:rsidR="009D407F" w:rsidRPr="00E062F1" w:rsidRDefault="009D407F" w:rsidP="009D407F">
            <w:pPr>
              <w:pStyle w:val="TAC"/>
              <w:rPr>
                <w:rFonts w:cs="Arial"/>
                <w:szCs w:val="18"/>
              </w:rPr>
            </w:pPr>
            <w:r w:rsidRPr="00E062F1">
              <w:rPr>
                <w:rFonts w:cs="Arial"/>
                <w:szCs w:val="18"/>
              </w:rPr>
              <w:t>CA_n66A-n261A</w:t>
            </w:r>
          </w:p>
          <w:p w14:paraId="7E863326" w14:textId="77777777" w:rsidR="009D407F" w:rsidRPr="00E062F1" w:rsidRDefault="009D407F" w:rsidP="009D407F">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7D653183" w14:textId="77777777" w:rsidR="009D407F" w:rsidRPr="00E062F1" w:rsidRDefault="009D407F" w:rsidP="009D407F">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2E296068" w14:textId="77777777" w:rsidR="009D407F" w:rsidRPr="00E062F1" w:rsidRDefault="009D407F" w:rsidP="009D407F">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14:paraId="04644C54" w14:textId="77777777" w:rsidR="009D407F" w:rsidRPr="00E062F1" w:rsidRDefault="009D407F" w:rsidP="009D407F">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16D0DE20" w14:textId="77777777" w:rsidR="009D407F" w:rsidRPr="00E062F1" w:rsidRDefault="009D407F" w:rsidP="009D407F">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65E64086" w14:textId="77777777" w:rsidR="009D407F" w:rsidRPr="00E062F1" w:rsidRDefault="009D407F" w:rsidP="009D407F">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D4638C9"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FD4446"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430EF53"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0459F7FB"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A8B0DD6"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139E8052"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2AD7865"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3F093C9"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F623860"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61970C0"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907403A"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637E00B"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89AB9D9"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D887FB" w14:textId="77777777" w:rsidR="009D407F" w:rsidRPr="00E062F1" w:rsidRDefault="009D407F" w:rsidP="009D407F">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7E59354" w14:textId="77777777" w:rsidR="009D407F" w:rsidRPr="00E062F1" w:rsidRDefault="009D407F" w:rsidP="009D407F">
            <w:pPr>
              <w:pStyle w:val="TAC"/>
              <w:rPr>
                <w:lang w:eastAsia="zh-CN"/>
              </w:rPr>
            </w:pPr>
            <w:r w:rsidRPr="00E062F1">
              <w:rPr>
                <w:lang w:eastAsia="zh-CN"/>
              </w:rPr>
              <w:t>0</w:t>
            </w:r>
          </w:p>
        </w:tc>
      </w:tr>
      <w:tr w:rsidR="009D407F" w:rsidRPr="00E062F1" w14:paraId="4DC92BB5" w14:textId="77777777" w:rsidTr="009D407F">
        <w:trPr>
          <w:trHeight w:val="125"/>
          <w:jc w:val="center"/>
        </w:trPr>
        <w:tc>
          <w:tcPr>
            <w:tcW w:w="1034" w:type="dxa"/>
            <w:vMerge/>
            <w:tcBorders>
              <w:left w:val="single" w:sz="4" w:space="0" w:color="auto"/>
              <w:right w:val="single" w:sz="4" w:space="0" w:color="auto"/>
            </w:tcBorders>
            <w:vAlign w:val="center"/>
          </w:tcPr>
          <w:p w14:paraId="6C099E5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80BD48E" w14:textId="77777777" w:rsidR="009D407F" w:rsidRPr="00E062F1" w:rsidRDefault="009D407F" w:rsidP="009D407F">
            <w:pPr>
              <w:pStyle w:val="TAC"/>
              <w:rPr>
                <w:lang w:eastAsia="zh-CN"/>
              </w:rPr>
            </w:pPr>
          </w:p>
        </w:tc>
        <w:tc>
          <w:tcPr>
            <w:tcW w:w="746" w:type="dxa"/>
            <w:vMerge/>
            <w:tcBorders>
              <w:left w:val="single" w:sz="4" w:space="0" w:color="auto"/>
              <w:right w:val="single" w:sz="4" w:space="0" w:color="auto"/>
            </w:tcBorders>
            <w:vAlign w:val="center"/>
          </w:tcPr>
          <w:p w14:paraId="08E635EA"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2AEFBD2" w14:textId="77777777" w:rsidR="009D407F" w:rsidRPr="00E062F1" w:rsidRDefault="009D407F" w:rsidP="009D407F">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0DFF6868"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1A550B58"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A0E3DE"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6529EA0"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A9C5E4E"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BDAABAE"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4EF907C7"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2AC47C4"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64A0850"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12DC44C"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3D06C48"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DD6C360"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311FCB5"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418ACDC"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AC2634"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144247CC" w14:textId="77777777" w:rsidR="009D407F" w:rsidRPr="00E062F1" w:rsidRDefault="009D407F" w:rsidP="009D407F">
            <w:pPr>
              <w:pStyle w:val="TAC"/>
              <w:rPr>
                <w:lang w:eastAsia="zh-CN"/>
              </w:rPr>
            </w:pPr>
          </w:p>
        </w:tc>
      </w:tr>
      <w:tr w:rsidR="009D407F" w:rsidRPr="00E062F1" w14:paraId="4DB831EF" w14:textId="77777777" w:rsidTr="009D407F">
        <w:trPr>
          <w:trHeight w:val="125"/>
          <w:jc w:val="center"/>
        </w:trPr>
        <w:tc>
          <w:tcPr>
            <w:tcW w:w="1034" w:type="dxa"/>
            <w:vMerge/>
            <w:tcBorders>
              <w:left w:val="single" w:sz="4" w:space="0" w:color="auto"/>
              <w:right w:val="single" w:sz="4" w:space="0" w:color="auto"/>
            </w:tcBorders>
            <w:vAlign w:val="center"/>
          </w:tcPr>
          <w:p w14:paraId="399EAD59"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76D0D12" w14:textId="77777777" w:rsidR="009D407F" w:rsidRPr="00E062F1" w:rsidRDefault="009D407F" w:rsidP="009D407F">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D9B27EE"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457BEBC" w14:textId="77777777" w:rsidR="009D407F" w:rsidRPr="00E062F1" w:rsidRDefault="009D407F" w:rsidP="009D407F">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453D1401"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3353ECE"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CB759E0"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0FFB593"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CE5A204"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0855696"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365777E2"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49EE634"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EF22F35"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C09E7AF"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309FFEA"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1AB7798"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A17D5EB"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F765EBB"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1CF4EB"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40EC8BB3" w14:textId="77777777" w:rsidR="009D407F" w:rsidRPr="00E062F1" w:rsidRDefault="009D407F" w:rsidP="009D407F">
            <w:pPr>
              <w:pStyle w:val="TAC"/>
              <w:rPr>
                <w:lang w:eastAsia="zh-CN"/>
              </w:rPr>
            </w:pPr>
          </w:p>
        </w:tc>
      </w:tr>
      <w:tr w:rsidR="009D407F" w:rsidRPr="00E062F1" w14:paraId="0A5A7D71"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2E608AD9" w14:textId="77777777" w:rsidR="009D407F" w:rsidRPr="00E062F1" w:rsidRDefault="009D407F" w:rsidP="009D407F">
            <w:pPr>
              <w:pStyle w:val="TAC"/>
            </w:pPr>
          </w:p>
        </w:tc>
        <w:tc>
          <w:tcPr>
            <w:tcW w:w="1034" w:type="dxa"/>
            <w:vMerge/>
            <w:tcBorders>
              <w:left w:val="single" w:sz="4" w:space="0" w:color="auto"/>
              <w:bottom w:val="single" w:sz="4" w:space="0" w:color="auto"/>
              <w:right w:val="single" w:sz="4" w:space="0" w:color="auto"/>
            </w:tcBorders>
            <w:vAlign w:val="center"/>
          </w:tcPr>
          <w:p w14:paraId="48BB6552" w14:textId="77777777" w:rsidR="009D407F" w:rsidRPr="00E062F1" w:rsidRDefault="009D407F" w:rsidP="009D407F">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82AE75C" w14:textId="77777777" w:rsidR="009D407F" w:rsidRPr="00E062F1" w:rsidRDefault="009D407F" w:rsidP="009D407F">
            <w:pPr>
              <w:pStyle w:val="TAC"/>
              <w:rPr>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00FA95D5" w14:textId="77777777" w:rsidR="009D407F" w:rsidRPr="00E062F1" w:rsidRDefault="009D407F" w:rsidP="009D407F">
            <w:pPr>
              <w:pStyle w:val="TAC"/>
              <w:rPr>
                <w:lang w:eastAsia="zh-CN"/>
              </w:rPr>
            </w:pPr>
            <w:r w:rsidRPr="00E062F1">
              <w:rPr>
                <w:rFonts w:cs="Arial"/>
                <w:szCs w:val="18"/>
                <w:lang w:eastAsia="ja-JP"/>
              </w:rPr>
              <w:t>CA_ n261</w:t>
            </w:r>
            <w:r w:rsidRPr="00E062F1">
              <w:rPr>
                <w:rFonts w:cs="Arial"/>
                <w:szCs w:val="18"/>
                <w:lang w:eastAsia="zh-CN"/>
              </w:rPr>
              <w:t>I</w:t>
            </w:r>
          </w:p>
        </w:tc>
        <w:tc>
          <w:tcPr>
            <w:tcW w:w="749" w:type="dxa"/>
            <w:vMerge/>
            <w:tcBorders>
              <w:left w:val="single" w:sz="4" w:space="0" w:color="auto"/>
              <w:bottom w:val="single" w:sz="4" w:space="0" w:color="auto"/>
              <w:right w:val="single" w:sz="4" w:space="0" w:color="auto"/>
            </w:tcBorders>
            <w:vAlign w:val="center"/>
          </w:tcPr>
          <w:p w14:paraId="2852C4F4" w14:textId="77777777" w:rsidR="009D407F" w:rsidRPr="00E062F1" w:rsidRDefault="009D407F" w:rsidP="009D407F">
            <w:pPr>
              <w:pStyle w:val="TAC"/>
              <w:rPr>
                <w:lang w:eastAsia="zh-CN"/>
              </w:rPr>
            </w:pPr>
          </w:p>
        </w:tc>
      </w:tr>
      <w:tr w:rsidR="009D407F" w:rsidRPr="00E062F1" w14:paraId="766CE1BF"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C8B0AE4" w14:textId="77777777" w:rsidR="009D407F" w:rsidRPr="00E062F1" w:rsidRDefault="009D407F" w:rsidP="009D407F">
            <w:pPr>
              <w:pStyle w:val="TAC"/>
            </w:pPr>
            <w:r w:rsidRPr="00E062F1">
              <w:rPr>
                <w:rFonts w:cs="Arial"/>
                <w:szCs w:val="18"/>
                <w:lang w:eastAsia="ja-JP"/>
              </w:rPr>
              <w:t>CA_n66A-n261J</w:t>
            </w:r>
          </w:p>
        </w:tc>
        <w:tc>
          <w:tcPr>
            <w:tcW w:w="1034" w:type="dxa"/>
            <w:vMerge w:val="restart"/>
            <w:tcBorders>
              <w:top w:val="single" w:sz="4" w:space="0" w:color="auto"/>
              <w:left w:val="single" w:sz="4" w:space="0" w:color="auto"/>
              <w:right w:val="single" w:sz="4" w:space="0" w:color="auto"/>
            </w:tcBorders>
            <w:vAlign w:val="center"/>
          </w:tcPr>
          <w:p w14:paraId="0D2D9CD1" w14:textId="77777777" w:rsidR="009D407F" w:rsidRPr="00E062F1" w:rsidRDefault="009D407F" w:rsidP="009D407F">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29E5C0C3" w14:textId="77777777" w:rsidR="009D407F" w:rsidRPr="00E062F1" w:rsidRDefault="009D407F" w:rsidP="009D407F">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6E20D393" w14:textId="77777777" w:rsidR="009D407F" w:rsidRPr="00E062F1" w:rsidRDefault="009D407F" w:rsidP="009D407F">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C61AD54" w14:textId="77777777" w:rsidR="009D407F" w:rsidRPr="00E062F1" w:rsidRDefault="009D407F" w:rsidP="009D407F">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A436454"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6CCB40"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6BE1CD5"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664F544"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A21FC09"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54CE9FF0"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5DA9CA5"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7EB83357"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B9682CB"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8249F0E"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FF6B8ED"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721119A"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AACE896"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637956" w14:textId="77777777" w:rsidR="009D407F" w:rsidRPr="00E062F1" w:rsidRDefault="009D407F" w:rsidP="009D407F">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132D6F2" w14:textId="77777777" w:rsidR="009D407F" w:rsidRPr="00E062F1" w:rsidRDefault="009D407F" w:rsidP="009D407F">
            <w:pPr>
              <w:pStyle w:val="TAC"/>
              <w:rPr>
                <w:lang w:eastAsia="zh-CN"/>
              </w:rPr>
            </w:pPr>
            <w:r w:rsidRPr="00E062F1">
              <w:rPr>
                <w:lang w:eastAsia="zh-CN"/>
              </w:rPr>
              <w:t>0</w:t>
            </w:r>
          </w:p>
        </w:tc>
      </w:tr>
      <w:tr w:rsidR="009D407F" w:rsidRPr="00E062F1" w14:paraId="6EBBF563" w14:textId="77777777" w:rsidTr="009D407F">
        <w:trPr>
          <w:trHeight w:val="125"/>
          <w:jc w:val="center"/>
        </w:trPr>
        <w:tc>
          <w:tcPr>
            <w:tcW w:w="1034" w:type="dxa"/>
            <w:vMerge/>
            <w:tcBorders>
              <w:left w:val="single" w:sz="4" w:space="0" w:color="auto"/>
              <w:right w:val="single" w:sz="4" w:space="0" w:color="auto"/>
            </w:tcBorders>
            <w:vAlign w:val="center"/>
          </w:tcPr>
          <w:p w14:paraId="4A1D4270"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F8AABCF" w14:textId="77777777" w:rsidR="009D407F" w:rsidRPr="00E062F1" w:rsidRDefault="009D407F" w:rsidP="009D407F">
            <w:pPr>
              <w:pStyle w:val="TAC"/>
              <w:rPr>
                <w:lang w:eastAsia="zh-CN"/>
              </w:rPr>
            </w:pPr>
          </w:p>
        </w:tc>
        <w:tc>
          <w:tcPr>
            <w:tcW w:w="746" w:type="dxa"/>
            <w:vMerge/>
            <w:tcBorders>
              <w:left w:val="single" w:sz="4" w:space="0" w:color="auto"/>
              <w:right w:val="single" w:sz="4" w:space="0" w:color="auto"/>
            </w:tcBorders>
            <w:vAlign w:val="center"/>
          </w:tcPr>
          <w:p w14:paraId="65EE1E55"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B0E7F90" w14:textId="77777777" w:rsidR="009D407F" w:rsidRPr="00E062F1" w:rsidRDefault="009D407F" w:rsidP="009D407F">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7640AB99"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2A040930"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E152F9"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A3900D0"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7E0E3D6"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9914C08"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461E86BA"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C2373C6"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71D437B"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8B28346"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362FA1B"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721CA4F"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65AECC7"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93A4AFC"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5B8454"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5DF0821A" w14:textId="77777777" w:rsidR="009D407F" w:rsidRPr="00E062F1" w:rsidRDefault="009D407F" w:rsidP="009D407F">
            <w:pPr>
              <w:pStyle w:val="TAC"/>
              <w:rPr>
                <w:lang w:eastAsia="zh-CN"/>
              </w:rPr>
            </w:pPr>
          </w:p>
        </w:tc>
      </w:tr>
      <w:tr w:rsidR="009D407F" w:rsidRPr="00E062F1" w14:paraId="28BDC387" w14:textId="77777777" w:rsidTr="009D407F">
        <w:trPr>
          <w:trHeight w:val="125"/>
          <w:jc w:val="center"/>
        </w:trPr>
        <w:tc>
          <w:tcPr>
            <w:tcW w:w="1034" w:type="dxa"/>
            <w:vMerge/>
            <w:tcBorders>
              <w:left w:val="single" w:sz="4" w:space="0" w:color="auto"/>
              <w:right w:val="single" w:sz="4" w:space="0" w:color="auto"/>
            </w:tcBorders>
            <w:vAlign w:val="center"/>
          </w:tcPr>
          <w:p w14:paraId="3BC1BDEB"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29FAA07" w14:textId="77777777" w:rsidR="009D407F" w:rsidRPr="00E062F1" w:rsidRDefault="009D407F" w:rsidP="009D407F">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24A973A"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29846E3" w14:textId="77777777" w:rsidR="009D407F" w:rsidRPr="00E062F1" w:rsidRDefault="009D407F" w:rsidP="009D407F">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6E462DC"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2B15714"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668D35"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143F64F"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74CF630"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E8D5FD5"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10A26AC3"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1E68266"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3254870"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858D22C"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283A186"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ED86CB8"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FCF9CEB"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AC3C78E"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CB4085"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7776EF0D" w14:textId="77777777" w:rsidR="009D407F" w:rsidRPr="00E062F1" w:rsidRDefault="009D407F" w:rsidP="009D407F">
            <w:pPr>
              <w:pStyle w:val="TAC"/>
              <w:rPr>
                <w:lang w:eastAsia="zh-CN"/>
              </w:rPr>
            </w:pPr>
          </w:p>
        </w:tc>
      </w:tr>
      <w:tr w:rsidR="009D407F" w:rsidRPr="00E062F1" w14:paraId="5B61943E"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1302EAFC" w14:textId="77777777" w:rsidR="009D407F" w:rsidRPr="00E062F1" w:rsidRDefault="009D407F" w:rsidP="009D407F">
            <w:pPr>
              <w:pStyle w:val="TAC"/>
            </w:pPr>
          </w:p>
        </w:tc>
        <w:tc>
          <w:tcPr>
            <w:tcW w:w="1034" w:type="dxa"/>
            <w:vMerge/>
            <w:tcBorders>
              <w:left w:val="single" w:sz="4" w:space="0" w:color="auto"/>
              <w:bottom w:val="single" w:sz="4" w:space="0" w:color="auto"/>
              <w:right w:val="single" w:sz="4" w:space="0" w:color="auto"/>
            </w:tcBorders>
            <w:vAlign w:val="center"/>
          </w:tcPr>
          <w:p w14:paraId="71FD9053" w14:textId="77777777" w:rsidR="009D407F" w:rsidRPr="00E062F1" w:rsidRDefault="009D407F" w:rsidP="009D407F">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796A4A2" w14:textId="77777777" w:rsidR="009D407F" w:rsidRPr="00E062F1" w:rsidRDefault="009D407F" w:rsidP="009D407F">
            <w:pPr>
              <w:pStyle w:val="TAC"/>
              <w:rPr>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5936A4A8" w14:textId="77777777" w:rsidR="009D407F" w:rsidRPr="00E062F1" w:rsidRDefault="009D407F" w:rsidP="009D407F">
            <w:pPr>
              <w:pStyle w:val="TAC"/>
              <w:rPr>
                <w:lang w:eastAsia="zh-CN"/>
              </w:rPr>
            </w:pPr>
            <w:r w:rsidRPr="00E062F1">
              <w:rPr>
                <w:rFonts w:cs="Arial"/>
                <w:szCs w:val="18"/>
                <w:lang w:eastAsia="ja-JP"/>
              </w:rPr>
              <w:t>CA_ n261</w:t>
            </w:r>
            <w:r w:rsidRPr="00E062F1">
              <w:rPr>
                <w:rFonts w:cs="Arial"/>
                <w:szCs w:val="18"/>
                <w:lang w:eastAsia="zh-CN"/>
              </w:rPr>
              <w:t>J</w:t>
            </w:r>
          </w:p>
        </w:tc>
        <w:tc>
          <w:tcPr>
            <w:tcW w:w="749" w:type="dxa"/>
            <w:vMerge/>
            <w:tcBorders>
              <w:left w:val="single" w:sz="4" w:space="0" w:color="auto"/>
              <w:bottom w:val="single" w:sz="4" w:space="0" w:color="auto"/>
              <w:right w:val="single" w:sz="4" w:space="0" w:color="auto"/>
            </w:tcBorders>
            <w:vAlign w:val="center"/>
          </w:tcPr>
          <w:p w14:paraId="205797A7" w14:textId="77777777" w:rsidR="009D407F" w:rsidRPr="00E062F1" w:rsidRDefault="009D407F" w:rsidP="009D407F">
            <w:pPr>
              <w:pStyle w:val="TAC"/>
              <w:rPr>
                <w:lang w:eastAsia="zh-CN"/>
              </w:rPr>
            </w:pPr>
          </w:p>
        </w:tc>
      </w:tr>
      <w:tr w:rsidR="009D407F" w:rsidRPr="00E062F1" w14:paraId="50FBA886"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980FFAA" w14:textId="77777777" w:rsidR="009D407F" w:rsidRPr="00E062F1" w:rsidRDefault="009D407F" w:rsidP="009D407F">
            <w:pPr>
              <w:pStyle w:val="TAC"/>
            </w:pPr>
            <w:r w:rsidRPr="00E062F1">
              <w:rPr>
                <w:rFonts w:cs="Arial"/>
                <w:szCs w:val="18"/>
                <w:lang w:eastAsia="ja-JP"/>
              </w:rPr>
              <w:t>CA_n66A-n261K</w:t>
            </w:r>
          </w:p>
        </w:tc>
        <w:tc>
          <w:tcPr>
            <w:tcW w:w="1034" w:type="dxa"/>
            <w:vMerge w:val="restart"/>
            <w:tcBorders>
              <w:top w:val="single" w:sz="4" w:space="0" w:color="auto"/>
              <w:left w:val="single" w:sz="4" w:space="0" w:color="auto"/>
              <w:right w:val="single" w:sz="4" w:space="0" w:color="auto"/>
            </w:tcBorders>
            <w:vAlign w:val="center"/>
          </w:tcPr>
          <w:p w14:paraId="74DD013C" w14:textId="77777777" w:rsidR="009D407F" w:rsidRPr="00E062F1" w:rsidRDefault="009D407F" w:rsidP="009D407F">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5D854AE3" w14:textId="77777777" w:rsidR="009D407F" w:rsidRPr="00E062F1" w:rsidRDefault="009D407F" w:rsidP="009D407F">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5D96DC7A" w14:textId="77777777" w:rsidR="009D407F" w:rsidRPr="00E062F1" w:rsidRDefault="009D407F" w:rsidP="009D407F">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F951161" w14:textId="77777777" w:rsidR="009D407F" w:rsidRPr="00E062F1" w:rsidRDefault="009D407F" w:rsidP="009D407F">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4C8A702"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BBB970"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CC5E2FD"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EA1F3ED"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617BA38"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774FB834"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85A9621"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63E57EA"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0BF8360"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E1FCBC6"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4D932DC"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B810A25"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06F20AF"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459B22" w14:textId="77777777" w:rsidR="009D407F" w:rsidRPr="00E062F1" w:rsidRDefault="009D407F" w:rsidP="009D407F">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35D6515" w14:textId="77777777" w:rsidR="009D407F" w:rsidRPr="00E062F1" w:rsidRDefault="009D407F" w:rsidP="009D407F">
            <w:pPr>
              <w:pStyle w:val="TAC"/>
              <w:rPr>
                <w:lang w:eastAsia="zh-CN"/>
              </w:rPr>
            </w:pPr>
            <w:r w:rsidRPr="00E062F1">
              <w:rPr>
                <w:lang w:eastAsia="zh-CN"/>
              </w:rPr>
              <w:t>0</w:t>
            </w:r>
          </w:p>
        </w:tc>
      </w:tr>
      <w:tr w:rsidR="009D407F" w:rsidRPr="00E062F1" w14:paraId="7120C56B" w14:textId="77777777" w:rsidTr="009D407F">
        <w:trPr>
          <w:trHeight w:val="125"/>
          <w:jc w:val="center"/>
        </w:trPr>
        <w:tc>
          <w:tcPr>
            <w:tcW w:w="1034" w:type="dxa"/>
            <w:vMerge/>
            <w:tcBorders>
              <w:left w:val="single" w:sz="4" w:space="0" w:color="auto"/>
              <w:right w:val="single" w:sz="4" w:space="0" w:color="auto"/>
            </w:tcBorders>
            <w:vAlign w:val="center"/>
          </w:tcPr>
          <w:p w14:paraId="617D0AF9"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51ADAAF" w14:textId="77777777" w:rsidR="009D407F" w:rsidRPr="00E062F1" w:rsidRDefault="009D407F" w:rsidP="009D407F">
            <w:pPr>
              <w:pStyle w:val="TAC"/>
              <w:rPr>
                <w:lang w:eastAsia="zh-CN"/>
              </w:rPr>
            </w:pPr>
          </w:p>
        </w:tc>
        <w:tc>
          <w:tcPr>
            <w:tcW w:w="746" w:type="dxa"/>
            <w:vMerge/>
            <w:tcBorders>
              <w:left w:val="single" w:sz="4" w:space="0" w:color="auto"/>
              <w:right w:val="single" w:sz="4" w:space="0" w:color="auto"/>
            </w:tcBorders>
            <w:vAlign w:val="center"/>
          </w:tcPr>
          <w:p w14:paraId="42443873"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E367B8D" w14:textId="77777777" w:rsidR="009D407F" w:rsidRPr="00E062F1" w:rsidRDefault="009D407F" w:rsidP="009D407F">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1B2EC005"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6B893397"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8D1567"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47AD97A"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7F5D49D"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CEA8D30"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3D37318C"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097489CD"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6D72AF4"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797B64C"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2394B6A"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B0EF820"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851BC90"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2BBD175"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F339F"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514C247E" w14:textId="77777777" w:rsidR="009D407F" w:rsidRPr="00E062F1" w:rsidRDefault="009D407F" w:rsidP="009D407F">
            <w:pPr>
              <w:pStyle w:val="TAC"/>
              <w:rPr>
                <w:lang w:eastAsia="zh-CN"/>
              </w:rPr>
            </w:pPr>
          </w:p>
        </w:tc>
      </w:tr>
      <w:tr w:rsidR="009D407F" w:rsidRPr="00E062F1" w14:paraId="1FC4A848" w14:textId="77777777" w:rsidTr="009D407F">
        <w:trPr>
          <w:trHeight w:val="184"/>
          <w:jc w:val="center"/>
        </w:trPr>
        <w:tc>
          <w:tcPr>
            <w:tcW w:w="1034" w:type="dxa"/>
            <w:vMerge/>
            <w:tcBorders>
              <w:left w:val="single" w:sz="4" w:space="0" w:color="auto"/>
              <w:right w:val="single" w:sz="4" w:space="0" w:color="auto"/>
            </w:tcBorders>
            <w:vAlign w:val="center"/>
          </w:tcPr>
          <w:p w14:paraId="11429D4C"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399372A" w14:textId="77777777" w:rsidR="009D407F" w:rsidRPr="00E062F1" w:rsidRDefault="009D407F" w:rsidP="009D407F">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7E615D4"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0E0627A" w14:textId="77777777" w:rsidR="009D407F" w:rsidRPr="00E062F1" w:rsidRDefault="009D407F" w:rsidP="009D407F">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B2E8A7C"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3837851"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AB5C05"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9F6062D"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E57EECC"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E70EB17"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0CF7A940"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424B234"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ED51FF9"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1387E4E"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F5250EC"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3F75EB9"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3F9DC1C"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37E1695"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352813"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3D4F217E" w14:textId="77777777" w:rsidR="009D407F" w:rsidRPr="00E062F1" w:rsidRDefault="009D407F" w:rsidP="009D407F">
            <w:pPr>
              <w:pStyle w:val="TAC"/>
              <w:rPr>
                <w:lang w:eastAsia="zh-CN"/>
              </w:rPr>
            </w:pPr>
          </w:p>
        </w:tc>
      </w:tr>
      <w:tr w:rsidR="009D407F" w:rsidRPr="00E062F1" w14:paraId="51EDFDE8"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56788CE6" w14:textId="77777777" w:rsidR="009D407F" w:rsidRPr="00E062F1" w:rsidRDefault="009D407F" w:rsidP="009D407F">
            <w:pPr>
              <w:pStyle w:val="TAC"/>
            </w:pPr>
          </w:p>
        </w:tc>
        <w:tc>
          <w:tcPr>
            <w:tcW w:w="1034" w:type="dxa"/>
            <w:vMerge/>
            <w:tcBorders>
              <w:left w:val="single" w:sz="4" w:space="0" w:color="auto"/>
              <w:bottom w:val="single" w:sz="4" w:space="0" w:color="auto"/>
              <w:right w:val="single" w:sz="4" w:space="0" w:color="auto"/>
            </w:tcBorders>
            <w:vAlign w:val="center"/>
          </w:tcPr>
          <w:p w14:paraId="69C23CFA" w14:textId="77777777" w:rsidR="009D407F" w:rsidRPr="00E062F1" w:rsidRDefault="009D407F" w:rsidP="009D407F">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BAA3276" w14:textId="77777777" w:rsidR="009D407F" w:rsidRPr="00E062F1" w:rsidRDefault="009D407F" w:rsidP="009D407F">
            <w:pPr>
              <w:pStyle w:val="TAC"/>
              <w:rPr>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2B5ECB6F" w14:textId="77777777" w:rsidR="009D407F" w:rsidRPr="00E062F1" w:rsidRDefault="009D407F" w:rsidP="009D407F">
            <w:pPr>
              <w:pStyle w:val="TAC"/>
              <w:rPr>
                <w:lang w:eastAsia="zh-CN"/>
              </w:rPr>
            </w:pPr>
            <w:r w:rsidRPr="00E062F1">
              <w:rPr>
                <w:rFonts w:cs="Arial"/>
                <w:szCs w:val="18"/>
                <w:lang w:eastAsia="ja-JP"/>
              </w:rPr>
              <w:t>CA_ n261</w:t>
            </w:r>
            <w:r w:rsidRPr="00E062F1">
              <w:rPr>
                <w:rFonts w:cs="Arial"/>
                <w:szCs w:val="18"/>
                <w:lang w:eastAsia="zh-CN"/>
              </w:rPr>
              <w:t>K</w:t>
            </w:r>
          </w:p>
        </w:tc>
        <w:tc>
          <w:tcPr>
            <w:tcW w:w="749" w:type="dxa"/>
            <w:vMerge/>
            <w:tcBorders>
              <w:left w:val="single" w:sz="4" w:space="0" w:color="auto"/>
              <w:bottom w:val="single" w:sz="4" w:space="0" w:color="auto"/>
              <w:right w:val="single" w:sz="4" w:space="0" w:color="auto"/>
            </w:tcBorders>
            <w:vAlign w:val="center"/>
          </w:tcPr>
          <w:p w14:paraId="6EAF30BF" w14:textId="77777777" w:rsidR="009D407F" w:rsidRPr="00E062F1" w:rsidRDefault="009D407F" w:rsidP="009D407F">
            <w:pPr>
              <w:pStyle w:val="TAC"/>
              <w:rPr>
                <w:lang w:eastAsia="zh-CN"/>
              </w:rPr>
            </w:pPr>
          </w:p>
        </w:tc>
      </w:tr>
      <w:tr w:rsidR="009D407F" w:rsidRPr="00E062F1" w14:paraId="12339FAE"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2328420" w14:textId="77777777" w:rsidR="009D407F" w:rsidRPr="00E062F1" w:rsidRDefault="009D407F" w:rsidP="009D407F">
            <w:pPr>
              <w:pStyle w:val="TAC"/>
            </w:pPr>
            <w:r w:rsidRPr="00E062F1">
              <w:rPr>
                <w:rFonts w:cs="Arial"/>
                <w:szCs w:val="18"/>
                <w:lang w:eastAsia="ja-JP"/>
              </w:rPr>
              <w:t>CA_n66A-n261L</w:t>
            </w:r>
          </w:p>
        </w:tc>
        <w:tc>
          <w:tcPr>
            <w:tcW w:w="1034" w:type="dxa"/>
            <w:vMerge w:val="restart"/>
            <w:tcBorders>
              <w:top w:val="single" w:sz="4" w:space="0" w:color="auto"/>
              <w:left w:val="single" w:sz="4" w:space="0" w:color="auto"/>
              <w:right w:val="single" w:sz="4" w:space="0" w:color="auto"/>
            </w:tcBorders>
            <w:vAlign w:val="center"/>
          </w:tcPr>
          <w:p w14:paraId="5703871B" w14:textId="77777777" w:rsidR="009D407F" w:rsidRPr="00E062F1" w:rsidRDefault="009D407F" w:rsidP="009D407F">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3D62FB96" w14:textId="77777777" w:rsidR="009D407F" w:rsidRPr="00E062F1" w:rsidRDefault="009D407F" w:rsidP="009D407F">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195A8F19" w14:textId="77777777" w:rsidR="009D407F" w:rsidRPr="00E062F1" w:rsidRDefault="009D407F" w:rsidP="009D407F">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4230713F" w14:textId="77777777" w:rsidR="009D407F" w:rsidRPr="00E062F1" w:rsidRDefault="009D407F" w:rsidP="009D407F">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7755C72"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686418"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BD4CF06"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0E16FF03"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341C3CC"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2D013B4F"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34D0324"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C7E53D1"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5626DA9"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C15EC72"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01CBB96"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9555217"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93B2C13"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16A826" w14:textId="77777777" w:rsidR="009D407F" w:rsidRPr="00E062F1" w:rsidRDefault="009D407F" w:rsidP="009D407F">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63D8C13" w14:textId="77777777" w:rsidR="009D407F" w:rsidRPr="00E062F1" w:rsidRDefault="009D407F" w:rsidP="009D407F">
            <w:pPr>
              <w:pStyle w:val="TAC"/>
              <w:rPr>
                <w:lang w:eastAsia="zh-CN"/>
              </w:rPr>
            </w:pPr>
            <w:r w:rsidRPr="00E062F1">
              <w:rPr>
                <w:lang w:eastAsia="zh-CN"/>
              </w:rPr>
              <w:t>0</w:t>
            </w:r>
          </w:p>
        </w:tc>
      </w:tr>
      <w:tr w:rsidR="009D407F" w:rsidRPr="00E062F1" w14:paraId="3310CD10" w14:textId="77777777" w:rsidTr="009D407F">
        <w:trPr>
          <w:trHeight w:val="125"/>
          <w:jc w:val="center"/>
        </w:trPr>
        <w:tc>
          <w:tcPr>
            <w:tcW w:w="1034" w:type="dxa"/>
            <w:vMerge/>
            <w:tcBorders>
              <w:left w:val="single" w:sz="4" w:space="0" w:color="auto"/>
              <w:right w:val="single" w:sz="4" w:space="0" w:color="auto"/>
            </w:tcBorders>
            <w:vAlign w:val="center"/>
          </w:tcPr>
          <w:p w14:paraId="61818377"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09D6158" w14:textId="77777777" w:rsidR="009D407F" w:rsidRPr="00E062F1" w:rsidRDefault="009D407F" w:rsidP="009D407F">
            <w:pPr>
              <w:pStyle w:val="TAC"/>
              <w:rPr>
                <w:lang w:eastAsia="zh-CN"/>
              </w:rPr>
            </w:pPr>
          </w:p>
        </w:tc>
        <w:tc>
          <w:tcPr>
            <w:tcW w:w="746" w:type="dxa"/>
            <w:vMerge/>
            <w:tcBorders>
              <w:left w:val="single" w:sz="4" w:space="0" w:color="auto"/>
              <w:right w:val="single" w:sz="4" w:space="0" w:color="auto"/>
            </w:tcBorders>
            <w:vAlign w:val="center"/>
          </w:tcPr>
          <w:p w14:paraId="70AC4322"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B986B36" w14:textId="77777777" w:rsidR="009D407F" w:rsidRPr="00E062F1" w:rsidRDefault="009D407F" w:rsidP="009D407F">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4155B3D5"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0FE0DB95"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0549781"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845086F"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B613242"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AD20710"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2665B8AC"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76A5961"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5F3AF3D"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0967832"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78E097C"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F0E7C10"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9BA5D7D"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DA138A3"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068FD8"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0FC92804" w14:textId="77777777" w:rsidR="009D407F" w:rsidRPr="00E062F1" w:rsidRDefault="009D407F" w:rsidP="009D407F">
            <w:pPr>
              <w:pStyle w:val="TAC"/>
              <w:rPr>
                <w:lang w:eastAsia="zh-CN"/>
              </w:rPr>
            </w:pPr>
          </w:p>
        </w:tc>
      </w:tr>
      <w:tr w:rsidR="009D407F" w:rsidRPr="00E062F1" w14:paraId="3C798C23" w14:textId="77777777" w:rsidTr="009D407F">
        <w:trPr>
          <w:trHeight w:val="220"/>
          <w:jc w:val="center"/>
        </w:trPr>
        <w:tc>
          <w:tcPr>
            <w:tcW w:w="1034" w:type="dxa"/>
            <w:vMerge/>
            <w:tcBorders>
              <w:left w:val="single" w:sz="4" w:space="0" w:color="auto"/>
              <w:right w:val="single" w:sz="4" w:space="0" w:color="auto"/>
            </w:tcBorders>
            <w:vAlign w:val="center"/>
          </w:tcPr>
          <w:p w14:paraId="2697ADB7"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23F00339" w14:textId="77777777" w:rsidR="009D407F" w:rsidRPr="00E062F1" w:rsidRDefault="009D407F" w:rsidP="009D407F">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9B86EF5"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3859142" w14:textId="77777777" w:rsidR="009D407F" w:rsidRPr="00E062F1" w:rsidRDefault="009D407F" w:rsidP="009D407F">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6226C29"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19C6346"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992A02"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9ED3D56"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3D56BEF8"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3E908CF"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5E03C96F"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253982A"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C017239"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E87F54A"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0D9BFAC"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C9AEE46"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EB39D2B"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BA134C4"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721B3F"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5E8C03C5" w14:textId="77777777" w:rsidR="009D407F" w:rsidRPr="00E062F1" w:rsidRDefault="009D407F" w:rsidP="009D407F">
            <w:pPr>
              <w:pStyle w:val="TAC"/>
              <w:rPr>
                <w:lang w:eastAsia="zh-CN"/>
              </w:rPr>
            </w:pPr>
          </w:p>
        </w:tc>
      </w:tr>
      <w:tr w:rsidR="009D407F" w:rsidRPr="00E062F1" w14:paraId="156DC533"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1E01DFF3" w14:textId="77777777" w:rsidR="009D407F" w:rsidRPr="00E062F1" w:rsidRDefault="009D407F" w:rsidP="009D407F">
            <w:pPr>
              <w:pStyle w:val="TAC"/>
            </w:pPr>
          </w:p>
        </w:tc>
        <w:tc>
          <w:tcPr>
            <w:tcW w:w="1034" w:type="dxa"/>
            <w:vMerge/>
            <w:tcBorders>
              <w:left w:val="single" w:sz="4" w:space="0" w:color="auto"/>
              <w:bottom w:val="single" w:sz="4" w:space="0" w:color="auto"/>
              <w:right w:val="single" w:sz="4" w:space="0" w:color="auto"/>
            </w:tcBorders>
            <w:vAlign w:val="center"/>
          </w:tcPr>
          <w:p w14:paraId="48F940D2" w14:textId="77777777" w:rsidR="009D407F" w:rsidRPr="00E062F1" w:rsidRDefault="009D407F" w:rsidP="009D407F">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D38A670" w14:textId="77777777" w:rsidR="009D407F" w:rsidRPr="00E062F1" w:rsidRDefault="009D407F" w:rsidP="009D407F">
            <w:pPr>
              <w:pStyle w:val="TAC"/>
              <w:rPr>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2155CA9D" w14:textId="77777777" w:rsidR="009D407F" w:rsidRPr="00E062F1" w:rsidRDefault="009D407F" w:rsidP="009D407F">
            <w:pPr>
              <w:pStyle w:val="TAC"/>
              <w:rPr>
                <w:lang w:eastAsia="zh-CN"/>
              </w:rPr>
            </w:pPr>
            <w:r w:rsidRPr="00E062F1">
              <w:rPr>
                <w:rFonts w:cs="Arial"/>
                <w:szCs w:val="18"/>
                <w:lang w:eastAsia="ja-JP"/>
              </w:rPr>
              <w:t>CA_ n261</w:t>
            </w:r>
            <w:r w:rsidRPr="00E062F1">
              <w:rPr>
                <w:rFonts w:cs="Arial"/>
                <w:szCs w:val="18"/>
                <w:lang w:eastAsia="zh-CN"/>
              </w:rPr>
              <w:t>L</w:t>
            </w:r>
          </w:p>
        </w:tc>
        <w:tc>
          <w:tcPr>
            <w:tcW w:w="749" w:type="dxa"/>
            <w:vMerge/>
            <w:tcBorders>
              <w:left w:val="single" w:sz="4" w:space="0" w:color="auto"/>
              <w:bottom w:val="single" w:sz="4" w:space="0" w:color="auto"/>
              <w:right w:val="single" w:sz="4" w:space="0" w:color="auto"/>
            </w:tcBorders>
            <w:vAlign w:val="center"/>
          </w:tcPr>
          <w:p w14:paraId="734ABE27" w14:textId="77777777" w:rsidR="009D407F" w:rsidRPr="00E062F1" w:rsidRDefault="009D407F" w:rsidP="009D407F">
            <w:pPr>
              <w:pStyle w:val="TAC"/>
              <w:rPr>
                <w:lang w:eastAsia="zh-CN"/>
              </w:rPr>
            </w:pPr>
          </w:p>
        </w:tc>
      </w:tr>
      <w:tr w:rsidR="009D407F" w:rsidRPr="00E062F1" w14:paraId="3211D094" w14:textId="77777777" w:rsidTr="009D407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F32DFB7" w14:textId="77777777" w:rsidR="009D407F" w:rsidRPr="00E062F1" w:rsidRDefault="009D407F" w:rsidP="009D407F">
            <w:pPr>
              <w:pStyle w:val="TAC"/>
            </w:pPr>
            <w:r w:rsidRPr="00E062F1">
              <w:rPr>
                <w:rFonts w:cs="Arial"/>
                <w:szCs w:val="18"/>
                <w:lang w:eastAsia="ja-JP"/>
              </w:rPr>
              <w:t>CA_n66A-n261M</w:t>
            </w:r>
          </w:p>
        </w:tc>
        <w:tc>
          <w:tcPr>
            <w:tcW w:w="1034" w:type="dxa"/>
            <w:vMerge w:val="restart"/>
            <w:tcBorders>
              <w:top w:val="single" w:sz="4" w:space="0" w:color="auto"/>
              <w:left w:val="single" w:sz="4" w:space="0" w:color="auto"/>
              <w:right w:val="single" w:sz="4" w:space="0" w:color="auto"/>
            </w:tcBorders>
            <w:vAlign w:val="center"/>
          </w:tcPr>
          <w:p w14:paraId="4DBD2D12" w14:textId="77777777" w:rsidR="009D407F" w:rsidRPr="00E062F1" w:rsidRDefault="009D407F" w:rsidP="009D407F">
            <w:pPr>
              <w:pStyle w:val="TAC"/>
              <w:rPr>
                <w:rFonts w:cs="Arial"/>
                <w:szCs w:val="18"/>
              </w:rPr>
            </w:pPr>
            <w:r w:rsidRPr="00E062F1">
              <w:rPr>
                <w:rFonts w:cs="Arial"/>
                <w:szCs w:val="18"/>
              </w:rPr>
              <w:t>CA_n66A-n261A</w:t>
            </w:r>
          </w:p>
          <w:p w14:paraId="6D76F137" w14:textId="77777777" w:rsidR="009D407F" w:rsidRPr="00E062F1" w:rsidRDefault="009D407F" w:rsidP="009D407F">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0710B77B" w14:textId="77777777" w:rsidR="009D407F" w:rsidRPr="00E062F1" w:rsidRDefault="009D407F" w:rsidP="009D407F">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275B9DC3" w14:textId="77777777" w:rsidR="009D407F" w:rsidRPr="00E062F1" w:rsidRDefault="009D407F" w:rsidP="009D407F">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14:paraId="00BFFE89" w14:textId="77777777" w:rsidR="009D407F" w:rsidRPr="00E062F1" w:rsidRDefault="009D407F" w:rsidP="009D407F">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60948630" w14:textId="77777777" w:rsidR="009D407F" w:rsidRPr="00E062F1" w:rsidRDefault="009D407F" w:rsidP="009D407F">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3CECD706" w14:textId="77777777" w:rsidR="009D407F" w:rsidRPr="00E062F1" w:rsidRDefault="009D407F" w:rsidP="009D407F">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501E296"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5E736E"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67EFBC3"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08D0F2D"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E8C190C"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6FA9CA2E"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FBE4B55"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225CE934"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16B23E4"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64CBDEA"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91E9CEA"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6768DDC"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D2CE406"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348F60" w14:textId="77777777" w:rsidR="009D407F" w:rsidRPr="00E062F1" w:rsidRDefault="009D407F" w:rsidP="009D407F">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16D1D81" w14:textId="77777777" w:rsidR="009D407F" w:rsidRPr="00E062F1" w:rsidRDefault="009D407F" w:rsidP="009D407F">
            <w:pPr>
              <w:pStyle w:val="TAC"/>
              <w:rPr>
                <w:lang w:eastAsia="zh-CN"/>
              </w:rPr>
            </w:pPr>
            <w:r w:rsidRPr="00E062F1">
              <w:rPr>
                <w:lang w:eastAsia="zh-CN"/>
              </w:rPr>
              <w:t>0</w:t>
            </w:r>
          </w:p>
        </w:tc>
      </w:tr>
      <w:tr w:rsidR="009D407F" w:rsidRPr="00E062F1" w14:paraId="4554B946" w14:textId="77777777" w:rsidTr="009D407F">
        <w:trPr>
          <w:trHeight w:val="125"/>
          <w:jc w:val="center"/>
        </w:trPr>
        <w:tc>
          <w:tcPr>
            <w:tcW w:w="1034" w:type="dxa"/>
            <w:vMerge/>
            <w:tcBorders>
              <w:left w:val="single" w:sz="4" w:space="0" w:color="auto"/>
              <w:right w:val="single" w:sz="4" w:space="0" w:color="auto"/>
            </w:tcBorders>
            <w:vAlign w:val="center"/>
          </w:tcPr>
          <w:p w14:paraId="707B9B20"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0FB00E7" w14:textId="77777777" w:rsidR="009D407F" w:rsidRPr="00E062F1" w:rsidRDefault="009D407F" w:rsidP="009D407F">
            <w:pPr>
              <w:pStyle w:val="TAC"/>
              <w:rPr>
                <w:lang w:eastAsia="zh-CN"/>
              </w:rPr>
            </w:pPr>
          </w:p>
        </w:tc>
        <w:tc>
          <w:tcPr>
            <w:tcW w:w="746" w:type="dxa"/>
            <w:vMerge/>
            <w:tcBorders>
              <w:left w:val="single" w:sz="4" w:space="0" w:color="auto"/>
              <w:right w:val="single" w:sz="4" w:space="0" w:color="auto"/>
            </w:tcBorders>
            <w:vAlign w:val="center"/>
          </w:tcPr>
          <w:p w14:paraId="485E7582"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ACEE307" w14:textId="77777777" w:rsidR="009D407F" w:rsidRPr="00E062F1" w:rsidRDefault="009D407F" w:rsidP="009D407F">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1DE8657A"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789BC61"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0CC4E1"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6E9DE74"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507E593"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AFF25A5"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295424B4"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C10C750"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ABB0B33"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4A973C8"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3CB615F"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C636FAC"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DC0048E"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A7BAB13"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5F02E4"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58FEE2EE" w14:textId="77777777" w:rsidR="009D407F" w:rsidRPr="00E062F1" w:rsidRDefault="009D407F" w:rsidP="009D407F">
            <w:pPr>
              <w:pStyle w:val="TAC"/>
              <w:rPr>
                <w:lang w:eastAsia="zh-CN"/>
              </w:rPr>
            </w:pPr>
          </w:p>
        </w:tc>
      </w:tr>
      <w:tr w:rsidR="009D407F" w:rsidRPr="00E062F1" w14:paraId="5C7CBDCF" w14:textId="77777777" w:rsidTr="009D407F">
        <w:trPr>
          <w:trHeight w:val="125"/>
          <w:jc w:val="center"/>
        </w:trPr>
        <w:tc>
          <w:tcPr>
            <w:tcW w:w="1034" w:type="dxa"/>
            <w:vMerge/>
            <w:tcBorders>
              <w:left w:val="single" w:sz="4" w:space="0" w:color="auto"/>
              <w:right w:val="single" w:sz="4" w:space="0" w:color="auto"/>
            </w:tcBorders>
            <w:vAlign w:val="center"/>
          </w:tcPr>
          <w:p w14:paraId="5E549316"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6D9B98F8" w14:textId="77777777" w:rsidR="009D407F" w:rsidRPr="00E062F1" w:rsidRDefault="009D407F" w:rsidP="009D407F">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548441B"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0696366" w14:textId="77777777" w:rsidR="009D407F" w:rsidRPr="00E062F1" w:rsidRDefault="009D407F" w:rsidP="009D407F">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2617249C"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0E4455E"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46190A" w14:textId="77777777" w:rsidR="009D407F" w:rsidRPr="00E062F1" w:rsidRDefault="009D407F" w:rsidP="009D407F">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C3B7212" w14:textId="77777777" w:rsidR="009D407F" w:rsidRPr="00E062F1" w:rsidRDefault="009D407F" w:rsidP="009D407F">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F93E36B"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78879A1"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59AEF5B2" w14:textId="77777777" w:rsidR="009D407F" w:rsidRPr="00E062F1" w:rsidRDefault="009D407F" w:rsidP="009D407F">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8149032"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7ECA289"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C24297B"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25800A4"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51D6CD1"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4E47494"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B5925C3"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0A7511" w14:textId="77777777" w:rsidR="009D407F" w:rsidRPr="00E062F1" w:rsidRDefault="009D407F" w:rsidP="009D407F">
            <w:pPr>
              <w:pStyle w:val="TAC"/>
              <w:rPr>
                <w:lang w:eastAsia="zh-CN"/>
              </w:rPr>
            </w:pPr>
          </w:p>
        </w:tc>
        <w:tc>
          <w:tcPr>
            <w:tcW w:w="749" w:type="dxa"/>
            <w:vMerge/>
            <w:tcBorders>
              <w:left w:val="single" w:sz="4" w:space="0" w:color="auto"/>
              <w:right w:val="single" w:sz="4" w:space="0" w:color="auto"/>
            </w:tcBorders>
            <w:vAlign w:val="center"/>
          </w:tcPr>
          <w:p w14:paraId="3A39F51A" w14:textId="77777777" w:rsidR="009D407F" w:rsidRPr="00E062F1" w:rsidRDefault="009D407F" w:rsidP="009D407F">
            <w:pPr>
              <w:pStyle w:val="TAC"/>
              <w:rPr>
                <w:lang w:eastAsia="zh-CN"/>
              </w:rPr>
            </w:pPr>
          </w:p>
        </w:tc>
      </w:tr>
      <w:tr w:rsidR="009D407F" w:rsidRPr="00E062F1" w14:paraId="447D5A5A" w14:textId="77777777" w:rsidTr="009D407F">
        <w:trPr>
          <w:trHeight w:val="125"/>
          <w:jc w:val="center"/>
        </w:trPr>
        <w:tc>
          <w:tcPr>
            <w:tcW w:w="1034" w:type="dxa"/>
            <w:vMerge/>
            <w:tcBorders>
              <w:left w:val="single" w:sz="4" w:space="0" w:color="auto"/>
              <w:bottom w:val="single" w:sz="4" w:space="0" w:color="auto"/>
              <w:right w:val="single" w:sz="4" w:space="0" w:color="auto"/>
            </w:tcBorders>
            <w:vAlign w:val="center"/>
          </w:tcPr>
          <w:p w14:paraId="388AA676" w14:textId="77777777" w:rsidR="009D407F" w:rsidRPr="00E062F1" w:rsidRDefault="009D407F" w:rsidP="009D407F">
            <w:pPr>
              <w:pStyle w:val="TAC"/>
            </w:pPr>
          </w:p>
        </w:tc>
        <w:tc>
          <w:tcPr>
            <w:tcW w:w="1034" w:type="dxa"/>
            <w:vMerge/>
            <w:tcBorders>
              <w:left w:val="single" w:sz="4" w:space="0" w:color="auto"/>
              <w:bottom w:val="single" w:sz="4" w:space="0" w:color="auto"/>
              <w:right w:val="single" w:sz="4" w:space="0" w:color="auto"/>
            </w:tcBorders>
            <w:vAlign w:val="center"/>
          </w:tcPr>
          <w:p w14:paraId="3A20C4CD" w14:textId="77777777" w:rsidR="009D407F" w:rsidRPr="00E062F1" w:rsidRDefault="009D407F" w:rsidP="009D407F">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62AAE56" w14:textId="77777777" w:rsidR="009D407F" w:rsidRPr="00E062F1" w:rsidRDefault="009D407F" w:rsidP="009D407F">
            <w:pPr>
              <w:pStyle w:val="TAC"/>
              <w:rPr>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7E6EE61D" w14:textId="77777777" w:rsidR="009D407F" w:rsidRPr="00E062F1" w:rsidRDefault="009D407F" w:rsidP="009D407F">
            <w:pPr>
              <w:pStyle w:val="TAC"/>
              <w:rPr>
                <w:lang w:eastAsia="zh-CN"/>
              </w:rPr>
            </w:pPr>
            <w:r w:rsidRPr="00E062F1">
              <w:rPr>
                <w:rFonts w:cs="Arial"/>
                <w:szCs w:val="18"/>
                <w:lang w:eastAsia="ja-JP"/>
              </w:rPr>
              <w:t>CA_ n261M</w:t>
            </w:r>
          </w:p>
        </w:tc>
        <w:tc>
          <w:tcPr>
            <w:tcW w:w="749" w:type="dxa"/>
            <w:vMerge/>
            <w:tcBorders>
              <w:left w:val="single" w:sz="4" w:space="0" w:color="auto"/>
              <w:bottom w:val="single" w:sz="4" w:space="0" w:color="auto"/>
              <w:right w:val="single" w:sz="4" w:space="0" w:color="auto"/>
            </w:tcBorders>
            <w:vAlign w:val="center"/>
          </w:tcPr>
          <w:p w14:paraId="7F7EF4AC" w14:textId="77777777" w:rsidR="009D407F" w:rsidRPr="00E062F1" w:rsidRDefault="009D407F" w:rsidP="009D407F">
            <w:pPr>
              <w:pStyle w:val="TAC"/>
              <w:rPr>
                <w:lang w:eastAsia="zh-CN"/>
              </w:rPr>
            </w:pPr>
          </w:p>
        </w:tc>
      </w:tr>
      <w:tr w:rsidR="009D407F" w:rsidRPr="00E062F1" w14:paraId="4B831A06" w14:textId="77777777" w:rsidTr="009D407F">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8000FE1" w14:textId="77777777" w:rsidR="009D407F" w:rsidRPr="00E062F1" w:rsidRDefault="009D407F" w:rsidP="009D407F">
            <w:pPr>
              <w:pStyle w:val="TAC"/>
            </w:pPr>
            <w:r w:rsidRPr="00E062F1">
              <w:t>CA_n</w:t>
            </w:r>
            <w:r w:rsidRPr="00E062F1">
              <w:rPr>
                <w:lang w:eastAsia="zh-CN"/>
              </w:rPr>
              <w:t>71</w:t>
            </w:r>
            <w:r w:rsidRPr="00E062F1">
              <w:t>A-n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556DF4C4" w14:textId="77777777" w:rsidR="009D407F" w:rsidRPr="00E062F1" w:rsidRDefault="009D407F" w:rsidP="009D407F">
            <w:pPr>
              <w:pStyle w:val="TAC"/>
              <w:rPr>
                <w:lang w:eastAsia="zh-CN"/>
              </w:rPr>
            </w:pPr>
            <w:r w:rsidRPr="00E062F1">
              <w:rPr>
                <w:lang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653EEB9" w14:textId="77777777" w:rsidR="009D407F" w:rsidRPr="00E062F1" w:rsidRDefault="009D407F" w:rsidP="009D407F">
            <w:pPr>
              <w:pStyle w:val="TAC"/>
              <w:rPr>
                <w:lang w:eastAsia="zh-CN"/>
              </w:rPr>
            </w:pPr>
            <w:r w:rsidRPr="00E062F1">
              <w:rPr>
                <w:lang w:eastAsia="zh-CN"/>
              </w:rPr>
              <w:t>n71</w:t>
            </w:r>
          </w:p>
        </w:tc>
        <w:tc>
          <w:tcPr>
            <w:tcW w:w="668" w:type="dxa"/>
            <w:tcBorders>
              <w:top w:val="single" w:sz="4" w:space="0" w:color="auto"/>
              <w:left w:val="single" w:sz="4" w:space="0" w:color="auto"/>
              <w:bottom w:val="single" w:sz="4" w:space="0" w:color="auto"/>
              <w:right w:val="single" w:sz="4" w:space="0" w:color="auto"/>
            </w:tcBorders>
          </w:tcPr>
          <w:p w14:paraId="0CFA2227" w14:textId="77777777" w:rsidR="009D407F" w:rsidRPr="00E062F1" w:rsidRDefault="009D407F" w:rsidP="009D407F">
            <w:pPr>
              <w:pStyle w:val="TAC"/>
            </w:pPr>
            <w:r w:rsidRPr="00E062F1">
              <w:t>15</w:t>
            </w:r>
          </w:p>
        </w:tc>
        <w:tc>
          <w:tcPr>
            <w:tcW w:w="669" w:type="dxa"/>
            <w:tcBorders>
              <w:top w:val="single" w:sz="4" w:space="0" w:color="auto"/>
              <w:left w:val="single" w:sz="4" w:space="0" w:color="auto"/>
              <w:bottom w:val="single" w:sz="4" w:space="0" w:color="auto"/>
              <w:right w:val="single" w:sz="4" w:space="0" w:color="auto"/>
            </w:tcBorders>
          </w:tcPr>
          <w:p w14:paraId="72FCD7DB" w14:textId="77777777" w:rsidR="009D407F" w:rsidRPr="00E062F1" w:rsidRDefault="009D407F" w:rsidP="009D407F">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8F1D468" w14:textId="77777777" w:rsidR="009D407F" w:rsidRPr="00E062F1" w:rsidRDefault="009D407F" w:rsidP="009D407F">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6E90B2" w14:textId="77777777" w:rsidR="009D407F" w:rsidRPr="00E062F1" w:rsidRDefault="009D407F" w:rsidP="009D407F">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CB1BA41" w14:textId="77777777" w:rsidR="009D407F" w:rsidRPr="00E062F1" w:rsidRDefault="009D407F" w:rsidP="009D407F">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5943354A"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2604462"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422C17AD"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30952AE8"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59BD5B4"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66248E9"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393E96A"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C6E4805"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DCDD0B8"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BCCE1B5"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FBC5CF" w14:textId="77777777" w:rsidR="009D407F" w:rsidRPr="00E062F1" w:rsidRDefault="009D407F" w:rsidP="009D407F">
            <w:pPr>
              <w:pStyle w:val="TAC"/>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0EE03CA4" w14:textId="77777777" w:rsidR="009D407F" w:rsidRPr="00E062F1" w:rsidRDefault="009D407F" w:rsidP="009D407F">
            <w:pPr>
              <w:pStyle w:val="TAC"/>
              <w:rPr>
                <w:lang w:eastAsia="zh-CN"/>
              </w:rPr>
            </w:pPr>
            <w:r w:rsidRPr="00E062F1">
              <w:rPr>
                <w:lang w:eastAsia="zh-CN"/>
              </w:rPr>
              <w:t>0</w:t>
            </w:r>
          </w:p>
        </w:tc>
      </w:tr>
      <w:tr w:rsidR="009D407F" w:rsidRPr="00E062F1" w14:paraId="7CFE01CA" w14:textId="77777777" w:rsidTr="009D407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F8A25BA" w14:textId="77777777" w:rsidR="009D407F" w:rsidRPr="00E062F1" w:rsidRDefault="009D407F" w:rsidP="009D407F">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71D650B2"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5E2ADE1"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24357C43" w14:textId="77777777" w:rsidR="009D407F" w:rsidRPr="00E062F1" w:rsidRDefault="009D407F" w:rsidP="009D407F">
            <w:pPr>
              <w:pStyle w:val="TAC"/>
              <w:rPr>
                <w:lang w:eastAsia="zh-CN"/>
              </w:rPr>
            </w:pPr>
            <w:r w:rsidRPr="00E062F1">
              <w:t>30</w:t>
            </w:r>
          </w:p>
        </w:tc>
        <w:tc>
          <w:tcPr>
            <w:tcW w:w="669" w:type="dxa"/>
            <w:tcBorders>
              <w:top w:val="single" w:sz="4" w:space="0" w:color="auto"/>
              <w:left w:val="single" w:sz="4" w:space="0" w:color="auto"/>
              <w:bottom w:val="single" w:sz="4" w:space="0" w:color="auto"/>
              <w:right w:val="single" w:sz="4" w:space="0" w:color="auto"/>
            </w:tcBorders>
          </w:tcPr>
          <w:p w14:paraId="32ECE2EB"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44CA1D46" w14:textId="77777777" w:rsidR="009D407F" w:rsidRPr="00E062F1" w:rsidRDefault="009D407F" w:rsidP="009D407F">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D1E059" w14:textId="77777777" w:rsidR="009D407F" w:rsidRPr="00E062F1" w:rsidRDefault="009D407F" w:rsidP="009D407F">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698689C" w14:textId="77777777" w:rsidR="009D407F" w:rsidRPr="00E062F1" w:rsidRDefault="009D407F" w:rsidP="009D407F">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5FF1FDF0"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1A7D526"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7EA90165"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34A783CA"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977BF37"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1EF6ADD"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8E35781"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4A0EB0C"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C65F683"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EAEE08D"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E9367F" w14:textId="77777777" w:rsidR="009D407F" w:rsidRPr="00E062F1" w:rsidRDefault="009D407F" w:rsidP="009D407F">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EDC8598" w14:textId="77777777" w:rsidR="009D407F" w:rsidRPr="00E062F1" w:rsidRDefault="009D407F" w:rsidP="009D407F">
            <w:pPr>
              <w:pStyle w:val="TAC"/>
              <w:rPr>
                <w:lang w:eastAsia="zh-CN"/>
              </w:rPr>
            </w:pPr>
          </w:p>
        </w:tc>
      </w:tr>
      <w:tr w:rsidR="009D407F" w:rsidRPr="00E062F1" w14:paraId="286C18BF" w14:textId="77777777" w:rsidTr="009D407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7979FF7" w14:textId="77777777" w:rsidR="009D407F" w:rsidRPr="00E062F1" w:rsidRDefault="009D407F" w:rsidP="009D407F">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4EE08AB1"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735787A"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795BA16E" w14:textId="77777777" w:rsidR="009D407F" w:rsidRPr="00E062F1" w:rsidRDefault="009D407F" w:rsidP="009D407F">
            <w:pPr>
              <w:pStyle w:val="TAC"/>
            </w:pPr>
            <w:r w:rsidRPr="00E062F1">
              <w:t>60</w:t>
            </w:r>
          </w:p>
        </w:tc>
        <w:tc>
          <w:tcPr>
            <w:tcW w:w="669" w:type="dxa"/>
            <w:tcBorders>
              <w:top w:val="single" w:sz="4" w:space="0" w:color="auto"/>
              <w:left w:val="single" w:sz="4" w:space="0" w:color="auto"/>
              <w:bottom w:val="single" w:sz="4" w:space="0" w:color="auto"/>
              <w:right w:val="single" w:sz="4" w:space="0" w:color="auto"/>
            </w:tcBorders>
          </w:tcPr>
          <w:p w14:paraId="4B4CF33E"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21C7C25"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9D3837C" w14:textId="77777777" w:rsidR="009D407F" w:rsidRPr="00E062F1" w:rsidRDefault="009D407F" w:rsidP="009D407F">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2682967"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10929EA" w14:textId="77777777" w:rsidR="009D407F" w:rsidRPr="00E062F1" w:rsidRDefault="009D407F" w:rsidP="009D407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799B326"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6E7A9B08"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tcPr>
          <w:p w14:paraId="709A8720" w14:textId="77777777" w:rsidR="009D407F" w:rsidRPr="00E062F1" w:rsidRDefault="009D407F" w:rsidP="009D407F">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733ED553"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C8AD759"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5745777"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B4C1372"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092E47E" w14:textId="77777777" w:rsidR="009D407F" w:rsidRPr="00E062F1" w:rsidRDefault="009D407F" w:rsidP="009D407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E5474B6" w14:textId="77777777" w:rsidR="009D407F" w:rsidRPr="00E062F1" w:rsidRDefault="009D407F" w:rsidP="009D40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0E5A23" w14:textId="77777777" w:rsidR="009D407F" w:rsidRPr="00E062F1" w:rsidRDefault="009D407F" w:rsidP="009D407F">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6A4B978" w14:textId="77777777" w:rsidR="009D407F" w:rsidRPr="00E062F1" w:rsidRDefault="009D407F" w:rsidP="009D407F">
            <w:pPr>
              <w:pStyle w:val="TAC"/>
              <w:rPr>
                <w:lang w:eastAsia="zh-CN"/>
              </w:rPr>
            </w:pPr>
          </w:p>
        </w:tc>
      </w:tr>
      <w:tr w:rsidR="009D407F" w:rsidRPr="00E062F1" w14:paraId="551C7CB9"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5FE1D72" w14:textId="77777777" w:rsidR="009D407F" w:rsidRPr="00E062F1" w:rsidRDefault="009D407F" w:rsidP="009D407F">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10BC71E3" w14:textId="77777777" w:rsidR="009D407F" w:rsidRPr="00E062F1" w:rsidRDefault="009D407F" w:rsidP="009D407F">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2869D248" w14:textId="77777777" w:rsidR="009D407F" w:rsidRPr="00E062F1" w:rsidRDefault="009D407F" w:rsidP="009D407F">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tcPr>
          <w:p w14:paraId="7EB4CC33"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90ABBA2"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BCD207A"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763AE13" w14:textId="77777777" w:rsidR="009D407F" w:rsidRPr="00E062F1" w:rsidRDefault="009D407F" w:rsidP="009D407F">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61A133A"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1606984"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ABCD7CE"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9AFAE36"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3BB262F"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DB4A75F"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1685E099" w14:textId="77777777" w:rsidR="009D407F" w:rsidRPr="00E062F1" w:rsidRDefault="009D407F" w:rsidP="009D407F">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29061571"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69714AF1"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A54F6EA"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891300B" w14:textId="77777777" w:rsidR="009D407F" w:rsidRPr="00E062F1" w:rsidRDefault="009D407F" w:rsidP="009D407F">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ED0950" w14:textId="77777777" w:rsidR="009D407F" w:rsidRPr="00E062F1" w:rsidRDefault="009D407F" w:rsidP="009D407F">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348B0A72" w14:textId="77777777" w:rsidR="009D407F" w:rsidRPr="00E062F1" w:rsidRDefault="009D407F" w:rsidP="009D407F">
            <w:pPr>
              <w:pStyle w:val="TAC"/>
              <w:rPr>
                <w:lang w:eastAsia="zh-CN"/>
              </w:rPr>
            </w:pPr>
          </w:p>
        </w:tc>
      </w:tr>
      <w:tr w:rsidR="009D407F" w:rsidRPr="00E062F1" w14:paraId="79A12B6F"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0E99FB8" w14:textId="77777777" w:rsidR="009D407F" w:rsidRPr="00E062F1" w:rsidRDefault="009D407F" w:rsidP="009D407F">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5DA13FDE"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E1C0251"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639188A8" w14:textId="77777777" w:rsidR="009D407F" w:rsidRPr="00E062F1" w:rsidRDefault="009D407F" w:rsidP="009D407F">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61348DD0"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8315D46" w14:textId="77777777" w:rsidR="009D407F" w:rsidRPr="00E062F1" w:rsidRDefault="009D407F" w:rsidP="009D407F">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8D411CE" w14:textId="77777777" w:rsidR="009D407F" w:rsidRPr="00E062F1" w:rsidRDefault="009D407F" w:rsidP="009D407F">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ABC01B2" w14:textId="77777777" w:rsidR="009D407F" w:rsidRPr="00E062F1" w:rsidRDefault="009D407F" w:rsidP="009D407F">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7999FF26"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3DE4DD1"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25C0BE4"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040EFD0"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3CCB11"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547101C"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241E036"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4432985"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F9CAC1D" w14:textId="77777777" w:rsidR="009D407F" w:rsidRPr="00E062F1" w:rsidRDefault="009D407F" w:rsidP="009D407F">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838205" w14:textId="77777777" w:rsidR="009D407F" w:rsidRPr="00E062F1" w:rsidRDefault="009D407F" w:rsidP="009D407F">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1FB71C" w14:textId="77777777" w:rsidR="009D407F" w:rsidRPr="00E062F1" w:rsidRDefault="009D407F" w:rsidP="009D407F">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14:paraId="33C076FA" w14:textId="77777777" w:rsidR="009D407F" w:rsidRPr="00E062F1" w:rsidRDefault="009D407F" w:rsidP="009D407F">
            <w:pPr>
              <w:pStyle w:val="TAC"/>
              <w:rPr>
                <w:lang w:eastAsia="zh-CN"/>
              </w:rPr>
            </w:pPr>
          </w:p>
        </w:tc>
      </w:tr>
      <w:tr w:rsidR="009D407F" w:rsidRPr="00E062F1" w14:paraId="3C707B26"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70C40A1" w14:textId="77777777" w:rsidR="009D407F" w:rsidRPr="00E062F1" w:rsidRDefault="009D407F" w:rsidP="009D407F">
            <w:pPr>
              <w:pStyle w:val="TAC"/>
            </w:pPr>
            <w:r w:rsidRPr="00E062F1">
              <w:rPr>
                <w:lang w:eastAsia="zh-CN"/>
              </w:rPr>
              <w:t>CA_n71A-n260A</w:t>
            </w:r>
          </w:p>
        </w:tc>
        <w:tc>
          <w:tcPr>
            <w:tcW w:w="1034" w:type="dxa"/>
            <w:vMerge w:val="restart"/>
            <w:tcBorders>
              <w:top w:val="single" w:sz="4" w:space="0" w:color="auto"/>
              <w:left w:val="single" w:sz="4" w:space="0" w:color="auto"/>
              <w:right w:val="single" w:sz="4" w:space="0" w:color="auto"/>
            </w:tcBorders>
            <w:vAlign w:val="center"/>
          </w:tcPr>
          <w:p w14:paraId="6C182B57" w14:textId="77777777" w:rsidR="009D407F" w:rsidRPr="00E062F1" w:rsidRDefault="009D407F" w:rsidP="009D407F">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7643940D" w14:textId="77777777" w:rsidR="009D407F" w:rsidRPr="00E062F1" w:rsidRDefault="009D407F" w:rsidP="009D407F">
            <w:pPr>
              <w:pStyle w:val="TAC"/>
              <w:rPr>
                <w:lang w:eastAsia="zh-CN"/>
              </w:rPr>
            </w:pPr>
            <w:r w:rsidRPr="00E062F1">
              <w:rPr>
                <w:lang w:eastAsia="zh-CN"/>
              </w:rPr>
              <w:t>n71</w:t>
            </w:r>
          </w:p>
        </w:tc>
        <w:tc>
          <w:tcPr>
            <w:tcW w:w="668" w:type="dxa"/>
            <w:tcBorders>
              <w:top w:val="single" w:sz="4" w:space="0" w:color="auto"/>
              <w:left w:val="single" w:sz="4" w:space="0" w:color="auto"/>
              <w:bottom w:val="single" w:sz="4" w:space="0" w:color="auto"/>
              <w:right w:val="single" w:sz="4" w:space="0" w:color="auto"/>
            </w:tcBorders>
          </w:tcPr>
          <w:p w14:paraId="1993A2D9"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4FDB1681" w14:textId="77777777" w:rsidR="009D407F" w:rsidRPr="00E062F1" w:rsidRDefault="009D407F" w:rsidP="009D407F">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2FB2B22"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B269C8" w14:textId="77777777" w:rsidR="009D407F" w:rsidRPr="00E062F1" w:rsidRDefault="009D407F" w:rsidP="009D407F">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F90DA80"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431B26DC" w14:textId="77777777" w:rsidR="009D407F" w:rsidRPr="00E062F1" w:rsidRDefault="009D407F" w:rsidP="009D407F">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03AE8EE8"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5AAD0A9C"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3B7CE29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10D34C9"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2AEE7E0"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B024294"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20C12F8A"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E4979B5"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CECD8C"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B067EC" w14:textId="77777777" w:rsidR="009D407F" w:rsidRPr="00E062F1" w:rsidRDefault="009D407F" w:rsidP="009D407F">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D8FB06F" w14:textId="77777777" w:rsidR="009D407F" w:rsidRPr="00E062F1" w:rsidRDefault="009D407F" w:rsidP="009D407F">
            <w:pPr>
              <w:pStyle w:val="TAC"/>
              <w:rPr>
                <w:lang w:eastAsia="zh-CN"/>
              </w:rPr>
            </w:pPr>
            <w:r w:rsidRPr="00E062F1">
              <w:rPr>
                <w:lang w:eastAsia="zh-CN"/>
              </w:rPr>
              <w:t>0</w:t>
            </w:r>
          </w:p>
        </w:tc>
      </w:tr>
      <w:tr w:rsidR="009D407F" w:rsidRPr="00E062F1" w14:paraId="033D924D" w14:textId="77777777" w:rsidTr="009D407F">
        <w:trPr>
          <w:trHeight w:val="148"/>
          <w:jc w:val="center"/>
        </w:trPr>
        <w:tc>
          <w:tcPr>
            <w:tcW w:w="1034" w:type="dxa"/>
            <w:vMerge/>
            <w:tcBorders>
              <w:left w:val="single" w:sz="4" w:space="0" w:color="auto"/>
              <w:right w:val="single" w:sz="4" w:space="0" w:color="auto"/>
            </w:tcBorders>
            <w:vAlign w:val="center"/>
          </w:tcPr>
          <w:p w14:paraId="42313F24"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65015DA"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79633ADC"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6ED61510"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25F2EC7E"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36763FA"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737597" w14:textId="77777777" w:rsidR="009D407F" w:rsidRPr="00E062F1" w:rsidRDefault="009D407F" w:rsidP="009D407F">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87300CA"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7EF2248A" w14:textId="77777777" w:rsidR="009D407F" w:rsidRPr="00E062F1" w:rsidRDefault="009D407F" w:rsidP="009D407F">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2A70B633"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10A83F1"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B747DFB"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F11E052"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BD79755"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8D58726"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52AE8C9A"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D54DAF2"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603814"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5419A8"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668F2F7" w14:textId="77777777" w:rsidR="009D407F" w:rsidRPr="00E062F1" w:rsidRDefault="009D407F" w:rsidP="009D407F">
            <w:pPr>
              <w:pStyle w:val="TAC"/>
              <w:rPr>
                <w:lang w:eastAsia="zh-CN"/>
              </w:rPr>
            </w:pPr>
          </w:p>
        </w:tc>
      </w:tr>
      <w:tr w:rsidR="009D407F" w:rsidRPr="00E062F1" w14:paraId="50CAF7A9" w14:textId="77777777" w:rsidTr="009D407F">
        <w:trPr>
          <w:trHeight w:val="148"/>
          <w:jc w:val="center"/>
        </w:trPr>
        <w:tc>
          <w:tcPr>
            <w:tcW w:w="1034" w:type="dxa"/>
            <w:vMerge/>
            <w:tcBorders>
              <w:left w:val="single" w:sz="4" w:space="0" w:color="auto"/>
              <w:right w:val="single" w:sz="4" w:space="0" w:color="auto"/>
            </w:tcBorders>
            <w:vAlign w:val="center"/>
          </w:tcPr>
          <w:p w14:paraId="6C2239A9"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80AF03F" w14:textId="77777777" w:rsidR="009D407F" w:rsidRPr="00E062F1" w:rsidRDefault="009D407F" w:rsidP="009D407F">
            <w:pPr>
              <w:pStyle w:val="TAC"/>
            </w:pPr>
          </w:p>
        </w:tc>
        <w:tc>
          <w:tcPr>
            <w:tcW w:w="746" w:type="dxa"/>
            <w:vMerge/>
            <w:tcBorders>
              <w:left w:val="single" w:sz="4" w:space="0" w:color="auto"/>
              <w:bottom w:val="single" w:sz="4" w:space="0" w:color="auto"/>
              <w:right w:val="single" w:sz="4" w:space="0" w:color="auto"/>
            </w:tcBorders>
            <w:vAlign w:val="center"/>
          </w:tcPr>
          <w:p w14:paraId="56AF885D"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270F2BC8"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0C0F62E3"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551600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DDDC3E8" w14:textId="77777777" w:rsidR="009D407F" w:rsidRPr="00E062F1" w:rsidRDefault="009D407F" w:rsidP="009D407F">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FB1938B"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7A76036D"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C6E54D3"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FB8EF9A"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4CCD5B1"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12EAC9C"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6A0B730"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EA07019"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7BF949BE"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58EF5FC"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7F970A"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D25A4F"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DDF7653" w14:textId="77777777" w:rsidR="009D407F" w:rsidRPr="00E062F1" w:rsidRDefault="009D407F" w:rsidP="009D407F">
            <w:pPr>
              <w:pStyle w:val="TAC"/>
              <w:rPr>
                <w:lang w:eastAsia="zh-CN"/>
              </w:rPr>
            </w:pPr>
          </w:p>
        </w:tc>
      </w:tr>
      <w:tr w:rsidR="009D407F" w:rsidRPr="00E062F1" w14:paraId="601BAB5B" w14:textId="77777777" w:rsidTr="009D407F">
        <w:trPr>
          <w:trHeight w:val="148"/>
          <w:jc w:val="center"/>
        </w:trPr>
        <w:tc>
          <w:tcPr>
            <w:tcW w:w="1034" w:type="dxa"/>
            <w:vMerge/>
            <w:tcBorders>
              <w:left w:val="single" w:sz="4" w:space="0" w:color="auto"/>
              <w:right w:val="single" w:sz="4" w:space="0" w:color="auto"/>
            </w:tcBorders>
            <w:vAlign w:val="center"/>
          </w:tcPr>
          <w:p w14:paraId="158C005D"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6F6ADD4" w14:textId="77777777" w:rsidR="009D407F" w:rsidRPr="00E062F1" w:rsidRDefault="009D407F" w:rsidP="009D407F">
            <w:pPr>
              <w:pStyle w:val="TAC"/>
            </w:pPr>
          </w:p>
        </w:tc>
        <w:tc>
          <w:tcPr>
            <w:tcW w:w="746" w:type="dxa"/>
            <w:vMerge w:val="restart"/>
            <w:tcBorders>
              <w:top w:val="single" w:sz="4" w:space="0" w:color="auto"/>
              <w:left w:val="single" w:sz="4" w:space="0" w:color="auto"/>
              <w:right w:val="single" w:sz="4" w:space="0" w:color="auto"/>
            </w:tcBorders>
            <w:vAlign w:val="center"/>
          </w:tcPr>
          <w:p w14:paraId="307760C7" w14:textId="77777777" w:rsidR="009D407F" w:rsidRPr="00E062F1" w:rsidRDefault="009D407F" w:rsidP="009D407F">
            <w:pPr>
              <w:pStyle w:val="TAC"/>
              <w:rPr>
                <w:lang w:eastAsia="zh-CN"/>
              </w:rPr>
            </w:pPr>
            <w:r w:rsidRPr="00E062F1">
              <w:rPr>
                <w:lang w:eastAsia="zh-CN"/>
              </w:rPr>
              <w:t>n260</w:t>
            </w:r>
          </w:p>
        </w:tc>
        <w:tc>
          <w:tcPr>
            <w:tcW w:w="668" w:type="dxa"/>
            <w:tcBorders>
              <w:top w:val="single" w:sz="4" w:space="0" w:color="auto"/>
              <w:left w:val="single" w:sz="4" w:space="0" w:color="auto"/>
              <w:bottom w:val="single" w:sz="4" w:space="0" w:color="auto"/>
              <w:right w:val="single" w:sz="4" w:space="0" w:color="auto"/>
            </w:tcBorders>
          </w:tcPr>
          <w:p w14:paraId="6EC8860F"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1DCBF080"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3D62C80"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A7607B6"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D12A975"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2FFBCD43"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9FE626C"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F12B654"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BE9A056"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B8EBB0"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D36C73B" w14:textId="77777777" w:rsidR="009D407F" w:rsidRPr="00E062F1" w:rsidRDefault="009D407F" w:rsidP="009D407F">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9860BDC"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4681C034"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AB75717"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950324" w14:textId="77777777" w:rsidR="009D407F" w:rsidRPr="00E062F1" w:rsidRDefault="009D407F" w:rsidP="009D407F">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A66A98" w14:textId="77777777" w:rsidR="009D407F" w:rsidRPr="00E062F1" w:rsidRDefault="009D407F" w:rsidP="009D407F">
            <w:pPr>
              <w:pStyle w:val="TAC"/>
              <w:rPr>
                <w:rFonts w:cs="Arial"/>
              </w:rPr>
            </w:pPr>
          </w:p>
        </w:tc>
        <w:tc>
          <w:tcPr>
            <w:tcW w:w="749" w:type="dxa"/>
            <w:vMerge/>
            <w:tcBorders>
              <w:left w:val="single" w:sz="4" w:space="0" w:color="auto"/>
              <w:right w:val="single" w:sz="4" w:space="0" w:color="auto"/>
            </w:tcBorders>
            <w:vAlign w:val="center"/>
          </w:tcPr>
          <w:p w14:paraId="74544659" w14:textId="77777777" w:rsidR="009D407F" w:rsidRPr="00E062F1" w:rsidRDefault="009D407F" w:rsidP="009D407F">
            <w:pPr>
              <w:pStyle w:val="TAC"/>
              <w:rPr>
                <w:lang w:eastAsia="zh-CN"/>
              </w:rPr>
            </w:pPr>
          </w:p>
        </w:tc>
      </w:tr>
      <w:tr w:rsidR="009D407F" w:rsidRPr="00E062F1" w14:paraId="2BA8EB81" w14:textId="77777777" w:rsidTr="009D407F">
        <w:trPr>
          <w:trHeight w:val="148"/>
          <w:jc w:val="center"/>
        </w:trPr>
        <w:tc>
          <w:tcPr>
            <w:tcW w:w="1034" w:type="dxa"/>
            <w:vMerge/>
            <w:tcBorders>
              <w:left w:val="single" w:sz="4" w:space="0" w:color="auto"/>
              <w:bottom w:val="single" w:sz="4" w:space="0" w:color="auto"/>
              <w:right w:val="single" w:sz="4" w:space="0" w:color="auto"/>
            </w:tcBorders>
            <w:vAlign w:val="center"/>
          </w:tcPr>
          <w:p w14:paraId="2089B8F9" w14:textId="77777777" w:rsidR="009D407F" w:rsidRPr="00E062F1" w:rsidRDefault="009D407F" w:rsidP="009D407F">
            <w:pPr>
              <w:pStyle w:val="TAC"/>
            </w:pPr>
          </w:p>
        </w:tc>
        <w:tc>
          <w:tcPr>
            <w:tcW w:w="1034" w:type="dxa"/>
            <w:vMerge/>
            <w:tcBorders>
              <w:left w:val="single" w:sz="4" w:space="0" w:color="auto"/>
              <w:bottom w:val="single" w:sz="4" w:space="0" w:color="auto"/>
              <w:right w:val="single" w:sz="4" w:space="0" w:color="auto"/>
            </w:tcBorders>
            <w:vAlign w:val="center"/>
          </w:tcPr>
          <w:p w14:paraId="5E89E60C" w14:textId="77777777" w:rsidR="009D407F" w:rsidRPr="00E062F1" w:rsidRDefault="009D407F" w:rsidP="009D407F">
            <w:pPr>
              <w:pStyle w:val="TAC"/>
            </w:pPr>
          </w:p>
        </w:tc>
        <w:tc>
          <w:tcPr>
            <w:tcW w:w="746" w:type="dxa"/>
            <w:vMerge/>
            <w:tcBorders>
              <w:left w:val="single" w:sz="4" w:space="0" w:color="auto"/>
              <w:bottom w:val="single" w:sz="4" w:space="0" w:color="auto"/>
              <w:right w:val="single" w:sz="4" w:space="0" w:color="auto"/>
            </w:tcBorders>
            <w:vAlign w:val="center"/>
          </w:tcPr>
          <w:p w14:paraId="6B4B4009"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40E485C4" w14:textId="77777777" w:rsidR="009D407F" w:rsidRPr="00E062F1" w:rsidRDefault="009D407F" w:rsidP="009D407F">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19EC8AA5"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28F98A3"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9DF5DA2"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9180771"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9E229A1"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463EC70"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87274B5"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9F40C83"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90BF61"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60AB225"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3612157"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048CFA9"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453640E" w14:textId="77777777" w:rsidR="009D407F" w:rsidRPr="00E062F1" w:rsidRDefault="009D407F" w:rsidP="009D407F">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3248DF" w14:textId="77777777" w:rsidR="009D407F" w:rsidRPr="00E062F1" w:rsidRDefault="009D407F" w:rsidP="009D407F">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228069" w14:textId="77777777" w:rsidR="009D407F" w:rsidRPr="00E062F1" w:rsidRDefault="009D407F" w:rsidP="009D407F">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38A4F71D" w14:textId="77777777" w:rsidR="009D407F" w:rsidRPr="00E062F1" w:rsidRDefault="009D407F" w:rsidP="009D407F">
            <w:pPr>
              <w:pStyle w:val="TAC"/>
              <w:rPr>
                <w:lang w:eastAsia="zh-CN"/>
              </w:rPr>
            </w:pPr>
          </w:p>
        </w:tc>
      </w:tr>
      <w:tr w:rsidR="009D407F" w:rsidRPr="00E062F1" w14:paraId="059FA353"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A5F70C9" w14:textId="77777777" w:rsidR="009D407F" w:rsidRPr="00E062F1" w:rsidRDefault="009D407F" w:rsidP="009D407F">
            <w:pPr>
              <w:pStyle w:val="TAC"/>
            </w:pPr>
            <w:r w:rsidRPr="00E062F1">
              <w:rPr>
                <w:lang w:eastAsia="zh-CN"/>
              </w:rPr>
              <w:t>CA_n71A-n260(2A)</w:t>
            </w:r>
          </w:p>
        </w:tc>
        <w:tc>
          <w:tcPr>
            <w:tcW w:w="1034" w:type="dxa"/>
            <w:vMerge w:val="restart"/>
            <w:tcBorders>
              <w:top w:val="single" w:sz="4" w:space="0" w:color="auto"/>
              <w:left w:val="single" w:sz="4" w:space="0" w:color="auto"/>
              <w:right w:val="single" w:sz="4" w:space="0" w:color="auto"/>
            </w:tcBorders>
            <w:vAlign w:val="center"/>
          </w:tcPr>
          <w:p w14:paraId="0A7675FC" w14:textId="77777777" w:rsidR="009D407F" w:rsidRPr="00E062F1" w:rsidRDefault="009D407F" w:rsidP="009D407F">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7D990967" w14:textId="77777777" w:rsidR="009D407F" w:rsidRPr="00E062F1" w:rsidRDefault="009D407F" w:rsidP="009D407F">
            <w:pPr>
              <w:pStyle w:val="TAC"/>
              <w:rPr>
                <w:lang w:eastAsia="zh-CN"/>
              </w:rPr>
            </w:pPr>
            <w:r w:rsidRPr="00E062F1">
              <w:rPr>
                <w:lang w:eastAsia="zh-CN"/>
              </w:rPr>
              <w:t>n71</w:t>
            </w:r>
          </w:p>
        </w:tc>
        <w:tc>
          <w:tcPr>
            <w:tcW w:w="668" w:type="dxa"/>
            <w:tcBorders>
              <w:top w:val="single" w:sz="4" w:space="0" w:color="auto"/>
              <w:left w:val="single" w:sz="4" w:space="0" w:color="auto"/>
              <w:bottom w:val="single" w:sz="4" w:space="0" w:color="auto"/>
              <w:right w:val="single" w:sz="4" w:space="0" w:color="auto"/>
            </w:tcBorders>
          </w:tcPr>
          <w:p w14:paraId="730AB1D8"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C55AE5D" w14:textId="77777777" w:rsidR="009D407F" w:rsidRPr="00E062F1" w:rsidRDefault="009D407F" w:rsidP="009D407F">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E0F3292"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1416EF" w14:textId="77777777" w:rsidR="009D407F" w:rsidRPr="00E062F1" w:rsidRDefault="009D407F" w:rsidP="009D407F">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5C08719"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660B8D5E" w14:textId="77777777" w:rsidR="009D407F" w:rsidRPr="00E062F1" w:rsidRDefault="009D407F" w:rsidP="009D407F">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643B2D55"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D46FC15"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3741822D"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72BDC4D"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8AF5BA7"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A5BDBCE"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510C21E9"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97DCAB3"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D613D0"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C2E3C9" w14:textId="77777777" w:rsidR="009D407F" w:rsidRPr="00E062F1" w:rsidRDefault="009D407F" w:rsidP="009D407F">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33A96BF7" w14:textId="77777777" w:rsidR="009D407F" w:rsidRPr="00E062F1" w:rsidRDefault="009D407F" w:rsidP="009D407F">
            <w:pPr>
              <w:pStyle w:val="TAC"/>
              <w:rPr>
                <w:lang w:eastAsia="zh-CN"/>
              </w:rPr>
            </w:pPr>
            <w:r w:rsidRPr="00E062F1">
              <w:rPr>
                <w:lang w:eastAsia="zh-CN"/>
              </w:rPr>
              <w:t>0</w:t>
            </w:r>
          </w:p>
        </w:tc>
      </w:tr>
      <w:tr w:rsidR="009D407F" w:rsidRPr="00E062F1" w14:paraId="57EC5DC7" w14:textId="77777777" w:rsidTr="009D407F">
        <w:trPr>
          <w:trHeight w:val="148"/>
          <w:jc w:val="center"/>
        </w:trPr>
        <w:tc>
          <w:tcPr>
            <w:tcW w:w="1034" w:type="dxa"/>
            <w:vMerge/>
            <w:tcBorders>
              <w:left w:val="single" w:sz="4" w:space="0" w:color="auto"/>
              <w:right w:val="single" w:sz="4" w:space="0" w:color="auto"/>
            </w:tcBorders>
            <w:vAlign w:val="center"/>
          </w:tcPr>
          <w:p w14:paraId="58494A4B"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0EB4005B"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2A7E661F"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4E207C8B"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4F56ACB3"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B2C1E73"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99104B" w14:textId="77777777" w:rsidR="009D407F" w:rsidRPr="00E062F1" w:rsidRDefault="009D407F" w:rsidP="009D407F">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9130A60"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1A81EBE7" w14:textId="77777777" w:rsidR="009D407F" w:rsidRPr="00E062F1" w:rsidRDefault="009D407F" w:rsidP="009D407F">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0543CD65"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152B5251"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3A01B0DD"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DEAD40A"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4D587F4"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ECD9373"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5F9E8DA0"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0AC0DDD"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9CAFDA"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130C7E"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ED336DC" w14:textId="77777777" w:rsidR="009D407F" w:rsidRPr="00E062F1" w:rsidRDefault="009D407F" w:rsidP="009D407F">
            <w:pPr>
              <w:pStyle w:val="TAC"/>
              <w:rPr>
                <w:lang w:eastAsia="zh-CN"/>
              </w:rPr>
            </w:pPr>
          </w:p>
        </w:tc>
      </w:tr>
      <w:tr w:rsidR="009D407F" w:rsidRPr="00E062F1" w14:paraId="42EDB811" w14:textId="77777777" w:rsidTr="009D407F">
        <w:trPr>
          <w:trHeight w:val="148"/>
          <w:jc w:val="center"/>
        </w:trPr>
        <w:tc>
          <w:tcPr>
            <w:tcW w:w="1034" w:type="dxa"/>
            <w:vMerge/>
            <w:tcBorders>
              <w:left w:val="single" w:sz="4" w:space="0" w:color="auto"/>
              <w:right w:val="single" w:sz="4" w:space="0" w:color="auto"/>
            </w:tcBorders>
            <w:vAlign w:val="center"/>
          </w:tcPr>
          <w:p w14:paraId="21D67C8D"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C74FE38" w14:textId="77777777" w:rsidR="009D407F" w:rsidRPr="00E062F1" w:rsidRDefault="009D407F" w:rsidP="009D407F">
            <w:pPr>
              <w:pStyle w:val="TAC"/>
            </w:pPr>
          </w:p>
        </w:tc>
        <w:tc>
          <w:tcPr>
            <w:tcW w:w="746" w:type="dxa"/>
            <w:vMerge/>
            <w:tcBorders>
              <w:left w:val="single" w:sz="4" w:space="0" w:color="auto"/>
              <w:bottom w:val="single" w:sz="4" w:space="0" w:color="auto"/>
              <w:right w:val="single" w:sz="4" w:space="0" w:color="auto"/>
            </w:tcBorders>
            <w:vAlign w:val="center"/>
          </w:tcPr>
          <w:p w14:paraId="6F4991BE"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74691956"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EFDE70F"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D961D29"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2E9B1B2" w14:textId="77777777" w:rsidR="009D407F" w:rsidRPr="00E062F1" w:rsidRDefault="009D407F" w:rsidP="009D407F">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A52C09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63B46E20"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BF19DB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F3C3206"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357E10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D60A302"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F5A58EC"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8121D5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39FD6B80"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A11EADC"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C6BE033"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84DC0B"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20FA71D5" w14:textId="77777777" w:rsidR="009D407F" w:rsidRPr="00E062F1" w:rsidRDefault="009D407F" w:rsidP="009D407F">
            <w:pPr>
              <w:pStyle w:val="TAC"/>
              <w:rPr>
                <w:lang w:eastAsia="zh-CN"/>
              </w:rPr>
            </w:pPr>
          </w:p>
        </w:tc>
      </w:tr>
      <w:tr w:rsidR="009D407F" w:rsidRPr="00E062F1" w14:paraId="7BA819CE" w14:textId="77777777" w:rsidTr="009D407F">
        <w:trPr>
          <w:trHeight w:val="148"/>
          <w:jc w:val="center"/>
        </w:trPr>
        <w:tc>
          <w:tcPr>
            <w:tcW w:w="1034" w:type="dxa"/>
            <w:vMerge/>
            <w:tcBorders>
              <w:left w:val="single" w:sz="4" w:space="0" w:color="auto"/>
              <w:right w:val="single" w:sz="4" w:space="0" w:color="auto"/>
            </w:tcBorders>
            <w:vAlign w:val="center"/>
          </w:tcPr>
          <w:p w14:paraId="34BB4D27"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08B9701" w14:textId="77777777" w:rsidR="009D407F" w:rsidRPr="00E062F1" w:rsidRDefault="009D407F" w:rsidP="009D407F">
            <w:pPr>
              <w:pStyle w:val="TAC"/>
            </w:pPr>
          </w:p>
        </w:tc>
        <w:tc>
          <w:tcPr>
            <w:tcW w:w="746" w:type="dxa"/>
            <w:tcBorders>
              <w:top w:val="single" w:sz="4" w:space="0" w:color="auto"/>
              <w:left w:val="single" w:sz="4" w:space="0" w:color="auto"/>
              <w:right w:val="single" w:sz="4" w:space="0" w:color="auto"/>
            </w:tcBorders>
            <w:vAlign w:val="center"/>
          </w:tcPr>
          <w:p w14:paraId="562CBFED" w14:textId="77777777" w:rsidR="009D407F" w:rsidRPr="00E062F1" w:rsidRDefault="009D407F" w:rsidP="009D407F">
            <w:pPr>
              <w:pStyle w:val="TAC"/>
              <w:rPr>
                <w:lang w:eastAsia="zh-CN"/>
              </w:rPr>
            </w:pPr>
            <w:r w:rsidRPr="00E062F1">
              <w:rPr>
                <w:lang w:eastAsia="zh-CN"/>
              </w:rPr>
              <w:t>n260</w:t>
            </w:r>
          </w:p>
        </w:tc>
        <w:tc>
          <w:tcPr>
            <w:tcW w:w="10701" w:type="dxa"/>
            <w:gridSpan w:val="19"/>
            <w:tcBorders>
              <w:top w:val="single" w:sz="4" w:space="0" w:color="auto"/>
              <w:left w:val="single" w:sz="4" w:space="0" w:color="auto"/>
              <w:right w:val="single" w:sz="4" w:space="0" w:color="auto"/>
            </w:tcBorders>
          </w:tcPr>
          <w:p w14:paraId="0DCBDAA4" w14:textId="77777777" w:rsidR="009D407F" w:rsidRPr="00E062F1" w:rsidRDefault="009D407F" w:rsidP="009D407F">
            <w:pPr>
              <w:pStyle w:val="TAC"/>
              <w:rPr>
                <w:rFonts w:cs="Arial"/>
              </w:rPr>
            </w:pPr>
            <w:r w:rsidRPr="00E062F1">
              <w:rPr>
                <w:rFonts w:cs="Arial"/>
                <w:lang w:eastAsia="ja-JP"/>
              </w:rPr>
              <w:t>CA_n260(2A)</w:t>
            </w:r>
          </w:p>
        </w:tc>
        <w:tc>
          <w:tcPr>
            <w:tcW w:w="749" w:type="dxa"/>
            <w:vMerge/>
            <w:tcBorders>
              <w:left w:val="single" w:sz="4" w:space="0" w:color="auto"/>
              <w:right w:val="single" w:sz="4" w:space="0" w:color="auto"/>
            </w:tcBorders>
            <w:vAlign w:val="center"/>
          </w:tcPr>
          <w:p w14:paraId="608F7C80" w14:textId="77777777" w:rsidR="009D407F" w:rsidRPr="00E062F1" w:rsidRDefault="009D407F" w:rsidP="009D407F">
            <w:pPr>
              <w:pStyle w:val="TAC"/>
              <w:rPr>
                <w:lang w:eastAsia="zh-CN"/>
              </w:rPr>
            </w:pPr>
          </w:p>
        </w:tc>
      </w:tr>
      <w:tr w:rsidR="009D407F" w:rsidRPr="00E062F1" w14:paraId="1F421F75"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AF2F5D5" w14:textId="77777777" w:rsidR="009D407F" w:rsidRPr="00E062F1" w:rsidRDefault="009D407F" w:rsidP="009D407F">
            <w:pPr>
              <w:pStyle w:val="TAC"/>
            </w:pPr>
            <w:r w:rsidRPr="00E062F1">
              <w:rPr>
                <w:rFonts w:cs="Arial"/>
                <w:lang w:eastAsia="zh-CN"/>
              </w:rPr>
              <w:t>CA_n71A-n260(3A)</w:t>
            </w:r>
          </w:p>
        </w:tc>
        <w:tc>
          <w:tcPr>
            <w:tcW w:w="1034" w:type="dxa"/>
            <w:vMerge w:val="restart"/>
            <w:tcBorders>
              <w:top w:val="single" w:sz="4" w:space="0" w:color="auto"/>
              <w:left w:val="single" w:sz="4" w:space="0" w:color="auto"/>
              <w:right w:val="single" w:sz="4" w:space="0" w:color="auto"/>
            </w:tcBorders>
            <w:vAlign w:val="center"/>
          </w:tcPr>
          <w:p w14:paraId="55CDF246" w14:textId="77777777" w:rsidR="009D407F" w:rsidRPr="00E062F1" w:rsidRDefault="009D407F" w:rsidP="009D407F">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14:paraId="58D4580C" w14:textId="77777777" w:rsidR="009D407F" w:rsidRPr="00E062F1" w:rsidRDefault="009D407F" w:rsidP="009D407F">
            <w:pPr>
              <w:pStyle w:val="TAC"/>
              <w:rPr>
                <w:lang w:eastAsia="zh-CN"/>
              </w:rPr>
            </w:pPr>
            <w:r w:rsidRPr="00E062F1">
              <w:rPr>
                <w:rFonts w:cs="Arial"/>
                <w:lang w:eastAsia="zh-CN"/>
              </w:rPr>
              <w:t>n71</w:t>
            </w:r>
          </w:p>
        </w:tc>
        <w:tc>
          <w:tcPr>
            <w:tcW w:w="668" w:type="dxa"/>
            <w:tcBorders>
              <w:top w:val="single" w:sz="4" w:space="0" w:color="auto"/>
              <w:left w:val="single" w:sz="4" w:space="0" w:color="auto"/>
              <w:bottom w:val="single" w:sz="4" w:space="0" w:color="auto"/>
              <w:right w:val="single" w:sz="4" w:space="0" w:color="auto"/>
            </w:tcBorders>
          </w:tcPr>
          <w:p w14:paraId="65429E6C" w14:textId="77777777" w:rsidR="009D407F" w:rsidRPr="00E062F1" w:rsidRDefault="009D407F" w:rsidP="009D407F">
            <w:pPr>
              <w:pStyle w:val="TAC"/>
            </w:pPr>
            <w:r w:rsidRPr="00E062F1">
              <w:rPr>
                <w:rFonts w:cs="Arial"/>
                <w:lang w:eastAsia="zh-CN"/>
              </w:rPr>
              <w:t>15</w:t>
            </w:r>
          </w:p>
        </w:tc>
        <w:tc>
          <w:tcPr>
            <w:tcW w:w="669" w:type="dxa"/>
            <w:tcBorders>
              <w:top w:val="single" w:sz="4" w:space="0" w:color="auto"/>
              <w:left w:val="single" w:sz="4" w:space="0" w:color="auto"/>
              <w:bottom w:val="single" w:sz="4" w:space="0" w:color="auto"/>
              <w:right w:val="single" w:sz="4" w:space="0" w:color="auto"/>
            </w:tcBorders>
          </w:tcPr>
          <w:p w14:paraId="47C47BD0" w14:textId="77777777" w:rsidR="009D407F" w:rsidRPr="00E062F1" w:rsidRDefault="009D407F" w:rsidP="009D407F">
            <w:pPr>
              <w:pStyle w:val="TAC"/>
              <w:rPr>
                <w:szCs w:val="18"/>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7CEA796" w14:textId="77777777" w:rsidR="009D407F" w:rsidRPr="00E062F1" w:rsidRDefault="009D407F" w:rsidP="009D407F">
            <w:pPr>
              <w:pStyle w:val="TAC"/>
              <w:rPr>
                <w:rFonts w:cs="Arial"/>
                <w:lang w:eastAsia="zh-CN"/>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001B35" w14:textId="77777777" w:rsidR="009D407F" w:rsidRPr="00E062F1" w:rsidRDefault="009D407F" w:rsidP="009D407F">
            <w:pPr>
              <w:pStyle w:val="TAC"/>
              <w:rPr>
                <w:rFonts w:cs="Arial"/>
                <w:lang w:eastAsia="zh-CN"/>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5208171" w14:textId="77777777" w:rsidR="009D407F" w:rsidRPr="00E062F1" w:rsidRDefault="009D407F" w:rsidP="009D407F">
            <w:pPr>
              <w:pStyle w:val="TAC"/>
              <w:rPr>
                <w:rFonts w:cs="Arial"/>
                <w:lang w:eastAsia="zh-CN"/>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5B12A6F0" w14:textId="77777777" w:rsidR="009D407F" w:rsidRPr="00E062F1" w:rsidRDefault="009D407F" w:rsidP="009D407F">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759B2BB0"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5CE7EB5B"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83CFBF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69B20D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8490BA9"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5514DE0"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2B257167"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67C4CE4"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9EA3D0"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FF4C5C" w14:textId="77777777" w:rsidR="009D407F" w:rsidRPr="00E062F1" w:rsidRDefault="009D407F" w:rsidP="009D407F">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3E21518B" w14:textId="77777777" w:rsidR="009D407F" w:rsidRPr="00E062F1" w:rsidRDefault="009D407F" w:rsidP="009D407F">
            <w:pPr>
              <w:pStyle w:val="TAC"/>
              <w:rPr>
                <w:lang w:eastAsia="zh-CN"/>
              </w:rPr>
            </w:pPr>
            <w:r w:rsidRPr="00E062F1">
              <w:rPr>
                <w:lang w:eastAsia="zh-CN"/>
              </w:rPr>
              <w:t>0</w:t>
            </w:r>
          </w:p>
        </w:tc>
      </w:tr>
      <w:tr w:rsidR="009D407F" w:rsidRPr="00E062F1" w14:paraId="35FB969C" w14:textId="77777777" w:rsidTr="009D407F">
        <w:trPr>
          <w:trHeight w:val="148"/>
          <w:jc w:val="center"/>
        </w:trPr>
        <w:tc>
          <w:tcPr>
            <w:tcW w:w="1034" w:type="dxa"/>
            <w:vMerge/>
            <w:tcBorders>
              <w:left w:val="single" w:sz="4" w:space="0" w:color="auto"/>
              <w:right w:val="single" w:sz="4" w:space="0" w:color="auto"/>
            </w:tcBorders>
            <w:vAlign w:val="center"/>
          </w:tcPr>
          <w:p w14:paraId="46BD9CCD"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3354162"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5D1A2F6E"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509A7F47" w14:textId="77777777" w:rsidR="009D407F" w:rsidRPr="00E062F1" w:rsidRDefault="009D407F" w:rsidP="009D407F">
            <w:pPr>
              <w:pStyle w:val="TAC"/>
            </w:pPr>
            <w:r w:rsidRPr="00E062F1">
              <w:rPr>
                <w:rFonts w:cs="Arial"/>
                <w:lang w:eastAsia="zh-CN"/>
              </w:rPr>
              <w:t>30</w:t>
            </w:r>
          </w:p>
        </w:tc>
        <w:tc>
          <w:tcPr>
            <w:tcW w:w="669" w:type="dxa"/>
            <w:tcBorders>
              <w:top w:val="single" w:sz="4" w:space="0" w:color="auto"/>
              <w:left w:val="single" w:sz="4" w:space="0" w:color="auto"/>
              <w:bottom w:val="single" w:sz="4" w:space="0" w:color="auto"/>
              <w:right w:val="single" w:sz="4" w:space="0" w:color="auto"/>
            </w:tcBorders>
          </w:tcPr>
          <w:p w14:paraId="5211AB59"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AE74609" w14:textId="77777777" w:rsidR="009D407F" w:rsidRPr="00E062F1" w:rsidRDefault="009D407F" w:rsidP="009D407F">
            <w:pPr>
              <w:pStyle w:val="TAC"/>
              <w:rPr>
                <w:rFonts w:cs="Arial"/>
                <w:lang w:eastAsia="ja-JP"/>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766C6F" w14:textId="77777777" w:rsidR="009D407F" w:rsidRPr="00E062F1" w:rsidRDefault="009D407F" w:rsidP="009D407F">
            <w:pPr>
              <w:pStyle w:val="TAC"/>
              <w:rPr>
                <w:rFonts w:cs="Arial"/>
                <w:lang w:eastAsia="ja-JP"/>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B2ABBC3" w14:textId="77777777" w:rsidR="009D407F" w:rsidRPr="00E062F1" w:rsidRDefault="009D407F" w:rsidP="009D407F">
            <w:pPr>
              <w:pStyle w:val="TAC"/>
              <w:rPr>
                <w:rFonts w:cs="Arial"/>
                <w:lang w:eastAsia="ja-JP"/>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0171EEBA" w14:textId="77777777" w:rsidR="009D407F" w:rsidRPr="00E062F1" w:rsidRDefault="009D407F" w:rsidP="009D407F">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0AE0029B"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ED0AE27"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36B5FC33"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E991394"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19119EA"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69BF74E"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686B483F"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6BF7BB7"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FA0BBA"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095F1"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CA5214F" w14:textId="77777777" w:rsidR="009D407F" w:rsidRPr="00E062F1" w:rsidRDefault="009D407F" w:rsidP="009D407F">
            <w:pPr>
              <w:pStyle w:val="TAC"/>
              <w:rPr>
                <w:lang w:eastAsia="zh-CN"/>
              </w:rPr>
            </w:pPr>
          </w:p>
        </w:tc>
      </w:tr>
      <w:tr w:rsidR="009D407F" w:rsidRPr="00E062F1" w14:paraId="26DF86B9" w14:textId="77777777" w:rsidTr="009D407F">
        <w:trPr>
          <w:trHeight w:val="148"/>
          <w:jc w:val="center"/>
        </w:trPr>
        <w:tc>
          <w:tcPr>
            <w:tcW w:w="1034" w:type="dxa"/>
            <w:vMerge/>
            <w:tcBorders>
              <w:left w:val="single" w:sz="4" w:space="0" w:color="auto"/>
              <w:right w:val="single" w:sz="4" w:space="0" w:color="auto"/>
            </w:tcBorders>
            <w:vAlign w:val="center"/>
          </w:tcPr>
          <w:p w14:paraId="0FCDC062"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635A1DAE" w14:textId="77777777" w:rsidR="009D407F" w:rsidRPr="00E062F1" w:rsidRDefault="009D407F" w:rsidP="009D407F">
            <w:pPr>
              <w:pStyle w:val="TAC"/>
            </w:pPr>
          </w:p>
        </w:tc>
        <w:tc>
          <w:tcPr>
            <w:tcW w:w="746" w:type="dxa"/>
            <w:vMerge/>
            <w:tcBorders>
              <w:left w:val="single" w:sz="4" w:space="0" w:color="auto"/>
              <w:bottom w:val="single" w:sz="4" w:space="0" w:color="auto"/>
              <w:right w:val="single" w:sz="4" w:space="0" w:color="auto"/>
            </w:tcBorders>
            <w:vAlign w:val="center"/>
          </w:tcPr>
          <w:p w14:paraId="13319141"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6F9E1372" w14:textId="77777777" w:rsidR="009D407F" w:rsidRPr="00E062F1" w:rsidRDefault="009D407F" w:rsidP="009D407F">
            <w:pPr>
              <w:pStyle w:val="TAC"/>
            </w:pPr>
            <w:r w:rsidRPr="00E062F1">
              <w:rPr>
                <w:rFonts w:cs="Arial"/>
                <w:lang w:eastAsia="zh-CN"/>
              </w:rPr>
              <w:t>60</w:t>
            </w:r>
          </w:p>
        </w:tc>
        <w:tc>
          <w:tcPr>
            <w:tcW w:w="669" w:type="dxa"/>
            <w:tcBorders>
              <w:top w:val="single" w:sz="4" w:space="0" w:color="auto"/>
              <w:left w:val="single" w:sz="4" w:space="0" w:color="auto"/>
              <w:bottom w:val="single" w:sz="4" w:space="0" w:color="auto"/>
              <w:right w:val="single" w:sz="4" w:space="0" w:color="auto"/>
            </w:tcBorders>
          </w:tcPr>
          <w:p w14:paraId="1E5CFC65"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04B6B7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8664D42" w14:textId="77777777" w:rsidR="009D407F" w:rsidRPr="00E062F1" w:rsidRDefault="009D407F" w:rsidP="009D407F">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7AEAA3B"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72C55752"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7B3E658"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B9873B1"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29B303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695321A"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4AFE8E9"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B8707D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76448ABC"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E8B4103"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49ED86"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2A1AED"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3457C9A5" w14:textId="77777777" w:rsidR="009D407F" w:rsidRPr="00E062F1" w:rsidRDefault="009D407F" w:rsidP="009D407F">
            <w:pPr>
              <w:pStyle w:val="TAC"/>
              <w:rPr>
                <w:lang w:eastAsia="zh-CN"/>
              </w:rPr>
            </w:pPr>
          </w:p>
        </w:tc>
      </w:tr>
      <w:tr w:rsidR="009D407F" w:rsidRPr="00E062F1" w14:paraId="05304E4C" w14:textId="77777777" w:rsidTr="009D407F">
        <w:trPr>
          <w:trHeight w:val="148"/>
          <w:jc w:val="center"/>
        </w:trPr>
        <w:tc>
          <w:tcPr>
            <w:tcW w:w="1034" w:type="dxa"/>
            <w:vMerge/>
            <w:tcBorders>
              <w:left w:val="single" w:sz="4" w:space="0" w:color="auto"/>
              <w:right w:val="single" w:sz="4" w:space="0" w:color="auto"/>
            </w:tcBorders>
            <w:vAlign w:val="center"/>
          </w:tcPr>
          <w:p w14:paraId="6840417E"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041D7A42" w14:textId="77777777" w:rsidR="009D407F" w:rsidRPr="00E062F1" w:rsidRDefault="009D407F" w:rsidP="009D407F">
            <w:pPr>
              <w:pStyle w:val="TAC"/>
            </w:pPr>
          </w:p>
        </w:tc>
        <w:tc>
          <w:tcPr>
            <w:tcW w:w="746" w:type="dxa"/>
            <w:tcBorders>
              <w:top w:val="single" w:sz="4" w:space="0" w:color="auto"/>
              <w:left w:val="single" w:sz="4" w:space="0" w:color="auto"/>
              <w:right w:val="single" w:sz="4" w:space="0" w:color="auto"/>
            </w:tcBorders>
            <w:vAlign w:val="center"/>
          </w:tcPr>
          <w:p w14:paraId="79E7F6A3" w14:textId="77777777" w:rsidR="009D407F" w:rsidRPr="00E062F1" w:rsidRDefault="009D407F" w:rsidP="009D407F">
            <w:pPr>
              <w:pStyle w:val="TAC"/>
              <w:rPr>
                <w:lang w:eastAsia="zh-CN"/>
              </w:rPr>
            </w:pPr>
            <w:r w:rsidRPr="00E062F1">
              <w:rPr>
                <w:rFonts w:cs="Arial"/>
                <w:lang w:eastAsia="zh-CN"/>
              </w:rPr>
              <w:t>n260</w:t>
            </w:r>
          </w:p>
        </w:tc>
        <w:tc>
          <w:tcPr>
            <w:tcW w:w="10701" w:type="dxa"/>
            <w:gridSpan w:val="19"/>
            <w:tcBorders>
              <w:top w:val="single" w:sz="4" w:space="0" w:color="auto"/>
              <w:left w:val="single" w:sz="4" w:space="0" w:color="auto"/>
              <w:right w:val="single" w:sz="4" w:space="0" w:color="auto"/>
            </w:tcBorders>
          </w:tcPr>
          <w:p w14:paraId="52EDC20D" w14:textId="77777777" w:rsidR="009D407F" w:rsidRPr="00E062F1" w:rsidRDefault="009D407F" w:rsidP="009D407F">
            <w:pPr>
              <w:pStyle w:val="TAC"/>
              <w:rPr>
                <w:rFonts w:cs="Arial"/>
              </w:rPr>
            </w:pPr>
            <w:r w:rsidRPr="00E062F1">
              <w:rPr>
                <w:rFonts w:cs="Arial"/>
                <w:lang w:eastAsia="ja-JP"/>
              </w:rPr>
              <w:t>CA_n260(</w:t>
            </w:r>
            <w:r w:rsidRPr="00E062F1">
              <w:rPr>
                <w:rFonts w:cs="Arial"/>
                <w:lang w:eastAsia="zh-CN"/>
              </w:rPr>
              <w:t>3</w:t>
            </w:r>
            <w:r w:rsidRPr="00E062F1">
              <w:rPr>
                <w:rFonts w:cs="Arial"/>
                <w:lang w:eastAsia="ja-JP"/>
              </w:rPr>
              <w:t>A)</w:t>
            </w:r>
          </w:p>
        </w:tc>
        <w:tc>
          <w:tcPr>
            <w:tcW w:w="749" w:type="dxa"/>
            <w:vMerge/>
            <w:tcBorders>
              <w:left w:val="single" w:sz="4" w:space="0" w:color="auto"/>
              <w:right w:val="single" w:sz="4" w:space="0" w:color="auto"/>
            </w:tcBorders>
            <w:vAlign w:val="center"/>
          </w:tcPr>
          <w:p w14:paraId="063A49DD" w14:textId="77777777" w:rsidR="009D407F" w:rsidRPr="00E062F1" w:rsidRDefault="009D407F" w:rsidP="009D407F">
            <w:pPr>
              <w:pStyle w:val="TAC"/>
              <w:rPr>
                <w:lang w:eastAsia="zh-CN"/>
              </w:rPr>
            </w:pPr>
          </w:p>
        </w:tc>
      </w:tr>
      <w:tr w:rsidR="009D407F" w:rsidRPr="00E062F1" w14:paraId="3B65A749"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29387721" w14:textId="77777777" w:rsidR="009D407F" w:rsidRPr="00E062F1" w:rsidRDefault="009D407F" w:rsidP="009D407F">
            <w:pPr>
              <w:pStyle w:val="TAC"/>
            </w:pPr>
            <w:r w:rsidRPr="00E062F1">
              <w:rPr>
                <w:rFonts w:cs="Arial"/>
                <w:lang w:eastAsia="zh-CN"/>
              </w:rPr>
              <w:t>CA_n71A-n260(4A)</w:t>
            </w:r>
          </w:p>
        </w:tc>
        <w:tc>
          <w:tcPr>
            <w:tcW w:w="1034" w:type="dxa"/>
            <w:vMerge w:val="restart"/>
            <w:tcBorders>
              <w:top w:val="single" w:sz="4" w:space="0" w:color="auto"/>
              <w:left w:val="single" w:sz="4" w:space="0" w:color="auto"/>
              <w:right w:val="single" w:sz="4" w:space="0" w:color="auto"/>
            </w:tcBorders>
            <w:vAlign w:val="center"/>
          </w:tcPr>
          <w:p w14:paraId="763EE555" w14:textId="77777777" w:rsidR="009D407F" w:rsidRPr="00E062F1" w:rsidRDefault="009D407F" w:rsidP="009D407F">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14:paraId="65F0DE7F" w14:textId="77777777" w:rsidR="009D407F" w:rsidRPr="00E062F1" w:rsidRDefault="009D407F" w:rsidP="009D407F">
            <w:pPr>
              <w:pStyle w:val="TAC"/>
              <w:rPr>
                <w:lang w:eastAsia="zh-CN"/>
              </w:rPr>
            </w:pPr>
            <w:r w:rsidRPr="00E062F1">
              <w:rPr>
                <w:rFonts w:cs="Arial"/>
                <w:lang w:eastAsia="zh-CN"/>
              </w:rPr>
              <w:t>n71</w:t>
            </w:r>
          </w:p>
        </w:tc>
        <w:tc>
          <w:tcPr>
            <w:tcW w:w="668" w:type="dxa"/>
            <w:tcBorders>
              <w:top w:val="single" w:sz="4" w:space="0" w:color="auto"/>
              <w:left w:val="single" w:sz="4" w:space="0" w:color="auto"/>
              <w:bottom w:val="single" w:sz="4" w:space="0" w:color="auto"/>
              <w:right w:val="single" w:sz="4" w:space="0" w:color="auto"/>
            </w:tcBorders>
          </w:tcPr>
          <w:p w14:paraId="64948846" w14:textId="77777777" w:rsidR="009D407F" w:rsidRPr="00E062F1" w:rsidRDefault="009D407F" w:rsidP="009D407F">
            <w:pPr>
              <w:pStyle w:val="TAC"/>
            </w:pPr>
            <w:r w:rsidRPr="00E062F1">
              <w:rPr>
                <w:rFonts w:cs="Arial"/>
                <w:lang w:eastAsia="zh-CN"/>
              </w:rPr>
              <w:t>15</w:t>
            </w:r>
          </w:p>
        </w:tc>
        <w:tc>
          <w:tcPr>
            <w:tcW w:w="669" w:type="dxa"/>
            <w:tcBorders>
              <w:top w:val="single" w:sz="4" w:space="0" w:color="auto"/>
              <w:left w:val="single" w:sz="4" w:space="0" w:color="auto"/>
              <w:bottom w:val="single" w:sz="4" w:space="0" w:color="auto"/>
              <w:right w:val="single" w:sz="4" w:space="0" w:color="auto"/>
            </w:tcBorders>
          </w:tcPr>
          <w:p w14:paraId="313CD2FA" w14:textId="77777777" w:rsidR="009D407F" w:rsidRPr="00E062F1" w:rsidRDefault="009D407F" w:rsidP="009D407F">
            <w:pPr>
              <w:pStyle w:val="TAC"/>
              <w:rPr>
                <w:szCs w:val="18"/>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57689BB" w14:textId="77777777" w:rsidR="009D407F" w:rsidRPr="00E062F1" w:rsidRDefault="009D407F" w:rsidP="009D407F">
            <w:pPr>
              <w:pStyle w:val="TAC"/>
              <w:rPr>
                <w:rFonts w:cs="Arial"/>
                <w:lang w:eastAsia="zh-CN"/>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F8E744C" w14:textId="77777777" w:rsidR="009D407F" w:rsidRPr="00E062F1" w:rsidRDefault="009D407F" w:rsidP="009D407F">
            <w:pPr>
              <w:pStyle w:val="TAC"/>
              <w:rPr>
                <w:rFonts w:cs="Arial"/>
                <w:lang w:eastAsia="zh-CN"/>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7104547" w14:textId="77777777" w:rsidR="009D407F" w:rsidRPr="00E062F1" w:rsidRDefault="009D407F" w:rsidP="009D407F">
            <w:pPr>
              <w:pStyle w:val="TAC"/>
              <w:rPr>
                <w:rFonts w:cs="Arial"/>
                <w:lang w:eastAsia="zh-CN"/>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163E7B14" w14:textId="77777777" w:rsidR="009D407F" w:rsidRPr="00E062F1" w:rsidRDefault="009D407F" w:rsidP="009D407F">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76047046"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23542E9C"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F8CCFD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80E5BA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9DEC28D"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1DA6D7E"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13A7658D"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7EF7F7B"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FA606F"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2587D" w14:textId="77777777" w:rsidR="009D407F" w:rsidRPr="00E062F1" w:rsidRDefault="009D407F" w:rsidP="009D407F">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319AF44" w14:textId="77777777" w:rsidR="009D407F" w:rsidRPr="00E062F1" w:rsidRDefault="009D407F" w:rsidP="009D407F">
            <w:pPr>
              <w:pStyle w:val="TAC"/>
              <w:rPr>
                <w:lang w:eastAsia="zh-CN"/>
              </w:rPr>
            </w:pPr>
            <w:r w:rsidRPr="00E062F1">
              <w:rPr>
                <w:lang w:eastAsia="zh-CN"/>
              </w:rPr>
              <w:t>0</w:t>
            </w:r>
          </w:p>
        </w:tc>
      </w:tr>
      <w:tr w:rsidR="009D407F" w:rsidRPr="00E062F1" w14:paraId="601F6F6C" w14:textId="77777777" w:rsidTr="009D407F">
        <w:trPr>
          <w:trHeight w:val="148"/>
          <w:jc w:val="center"/>
        </w:trPr>
        <w:tc>
          <w:tcPr>
            <w:tcW w:w="1034" w:type="dxa"/>
            <w:vMerge/>
            <w:tcBorders>
              <w:left w:val="single" w:sz="4" w:space="0" w:color="auto"/>
              <w:right w:val="single" w:sz="4" w:space="0" w:color="auto"/>
            </w:tcBorders>
            <w:vAlign w:val="center"/>
          </w:tcPr>
          <w:p w14:paraId="45CF5E6E"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F6683AB"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5AD60B90"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60868859" w14:textId="77777777" w:rsidR="009D407F" w:rsidRPr="00E062F1" w:rsidRDefault="009D407F" w:rsidP="009D407F">
            <w:pPr>
              <w:pStyle w:val="TAC"/>
            </w:pPr>
            <w:r w:rsidRPr="00E062F1">
              <w:rPr>
                <w:rFonts w:cs="Arial"/>
                <w:lang w:eastAsia="zh-CN"/>
              </w:rPr>
              <w:t>30</w:t>
            </w:r>
          </w:p>
        </w:tc>
        <w:tc>
          <w:tcPr>
            <w:tcW w:w="669" w:type="dxa"/>
            <w:tcBorders>
              <w:top w:val="single" w:sz="4" w:space="0" w:color="auto"/>
              <w:left w:val="single" w:sz="4" w:space="0" w:color="auto"/>
              <w:bottom w:val="single" w:sz="4" w:space="0" w:color="auto"/>
              <w:right w:val="single" w:sz="4" w:space="0" w:color="auto"/>
            </w:tcBorders>
          </w:tcPr>
          <w:p w14:paraId="2429B3E6"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EE731CE" w14:textId="77777777" w:rsidR="009D407F" w:rsidRPr="00E062F1" w:rsidRDefault="009D407F" w:rsidP="009D407F">
            <w:pPr>
              <w:pStyle w:val="TAC"/>
              <w:rPr>
                <w:rFonts w:cs="Arial"/>
                <w:lang w:eastAsia="ja-JP"/>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6E8EF8" w14:textId="77777777" w:rsidR="009D407F" w:rsidRPr="00E062F1" w:rsidRDefault="009D407F" w:rsidP="009D407F">
            <w:pPr>
              <w:pStyle w:val="TAC"/>
              <w:rPr>
                <w:rFonts w:cs="Arial"/>
                <w:lang w:eastAsia="ja-JP"/>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A6F7F8F" w14:textId="77777777" w:rsidR="009D407F" w:rsidRPr="00E062F1" w:rsidRDefault="009D407F" w:rsidP="009D407F">
            <w:pPr>
              <w:pStyle w:val="TAC"/>
              <w:rPr>
                <w:rFonts w:cs="Arial"/>
                <w:lang w:eastAsia="ja-JP"/>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327D6505" w14:textId="77777777" w:rsidR="009D407F" w:rsidRPr="00E062F1" w:rsidRDefault="009D407F" w:rsidP="009D407F">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0F994304"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05ACADE6"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C9801E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E8EFC32"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E6E0A37"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E8ACA2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5D7A22C4"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194A8EC"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F2138E8"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90E796"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5A112E06" w14:textId="77777777" w:rsidR="009D407F" w:rsidRPr="00E062F1" w:rsidRDefault="009D407F" w:rsidP="009D407F">
            <w:pPr>
              <w:pStyle w:val="TAC"/>
              <w:rPr>
                <w:lang w:eastAsia="zh-CN"/>
              </w:rPr>
            </w:pPr>
          </w:p>
        </w:tc>
      </w:tr>
      <w:tr w:rsidR="009D407F" w:rsidRPr="00E062F1" w14:paraId="2728D31F" w14:textId="77777777" w:rsidTr="009D407F">
        <w:trPr>
          <w:trHeight w:val="148"/>
          <w:jc w:val="center"/>
        </w:trPr>
        <w:tc>
          <w:tcPr>
            <w:tcW w:w="1034" w:type="dxa"/>
            <w:vMerge/>
            <w:tcBorders>
              <w:left w:val="single" w:sz="4" w:space="0" w:color="auto"/>
              <w:right w:val="single" w:sz="4" w:space="0" w:color="auto"/>
            </w:tcBorders>
            <w:vAlign w:val="center"/>
          </w:tcPr>
          <w:p w14:paraId="31027ADF"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730816C" w14:textId="77777777" w:rsidR="009D407F" w:rsidRPr="00E062F1" w:rsidRDefault="009D407F" w:rsidP="009D407F">
            <w:pPr>
              <w:pStyle w:val="TAC"/>
            </w:pPr>
          </w:p>
        </w:tc>
        <w:tc>
          <w:tcPr>
            <w:tcW w:w="746" w:type="dxa"/>
            <w:vMerge/>
            <w:tcBorders>
              <w:left w:val="single" w:sz="4" w:space="0" w:color="auto"/>
              <w:bottom w:val="single" w:sz="4" w:space="0" w:color="auto"/>
              <w:right w:val="single" w:sz="4" w:space="0" w:color="auto"/>
            </w:tcBorders>
            <w:vAlign w:val="center"/>
          </w:tcPr>
          <w:p w14:paraId="2AE1DFDB"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3655A34F" w14:textId="77777777" w:rsidR="009D407F" w:rsidRPr="00E062F1" w:rsidRDefault="009D407F" w:rsidP="009D407F">
            <w:pPr>
              <w:pStyle w:val="TAC"/>
            </w:pPr>
            <w:r w:rsidRPr="00E062F1">
              <w:rPr>
                <w:rFonts w:cs="Arial"/>
                <w:lang w:eastAsia="zh-CN"/>
              </w:rPr>
              <w:t>60</w:t>
            </w:r>
          </w:p>
        </w:tc>
        <w:tc>
          <w:tcPr>
            <w:tcW w:w="669" w:type="dxa"/>
            <w:tcBorders>
              <w:top w:val="single" w:sz="4" w:space="0" w:color="auto"/>
              <w:left w:val="single" w:sz="4" w:space="0" w:color="auto"/>
              <w:bottom w:val="single" w:sz="4" w:space="0" w:color="auto"/>
              <w:right w:val="single" w:sz="4" w:space="0" w:color="auto"/>
            </w:tcBorders>
          </w:tcPr>
          <w:p w14:paraId="0E66E3DF"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C40912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40CF594" w14:textId="77777777" w:rsidR="009D407F" w:rsidRPr="00E062F1" w:rsidRDefault="009D407F" w:rsidP="009D407F">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036375C"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2AF6A35C"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2E5B93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1FF670B"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E20F8B2"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1F1AD7D"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F9972AC"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CD0F74C"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47ABC4AC"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3A4DED1"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04B3B9"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6F71BC"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06B159D" w14:textId="77777777" w:rsidR="009D407F" w:rsidRPr="00E062F1" w:rsidRDefault="009D407F" w:rsidP="009D407F">
            <w:pPr>
              <w:pStyle w:val="TAC"/>
              <w:rPr>
                <w:lang w:eastAsia="zh-CN"/>
              </w:rPr>
            </w:pPr>
          </w:p>
        </w:tc>
      </w:tr>
      <w:tr w:rsidR="009D407F" w:rsidRPr="00E062F1" w14:paraId="023D21FC" w14:textId="77777777" w:rsidTr="009D407F">
        <w:trPr>
          <w:trHeight w:val="148"/>
          <w:jc w:val="center"/>
        </w:trPr>
        <w:tc>
          <w:tcPr>
            <w:tcW w:w="1034" w:type="dxa"/>
            <w:vMerge/>
            <w:tcBorders>
              <w:left w:val="single" w:sz="4" w:space="0" w:color="auto"/>
              <w:right w:val="single" w:sz="4" w:space="0" w:color="auto"/>
            </w:tcBorders>
            <w:vAlign w:val="center"/>
          </w:tcPr>
          <w:p w14:paraId="643810BF"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5E7557A" w14:textId="77777777" w:rsidR="009D407F" w:rsidRPr="00E062F1" w:rsidRDefault="009D407F" w:rsidP="009D407F">
            <w:pPr>
              <w:pStyle w:val="TAC"/>
            </w:pPr>
          </w:p>
        </w:tc>
        <w:tc>
          <w:tcPr>
            <w:tcW w:w="746" w:type="dxa"/>
            <w:tcBorders>
              <w:top w:val="single" w:sz="4" w:space="0" w:color="auto"/>
              <w:left w:val="single" w:sz="4" w:space="0" w:color="auto"/>
              <w:right w:val="single" w:sz="4" w:space="0" w:color="auto"/>
            </w:tcBorders>
            <w:vAlign w:val="center"/>
          </w:tcPr>
          <w:p w14:paraId="26C702A3" w14:textId="77777777" w:rsidR="009D407F" w:rsidRPr="00E062F1" w:rsidRDefault="009D407F" w:rsidP="009D407F">
            <w:pPr>
              <w:pStyle w:val="TAC"/>
              <w:rPr>
                <w:lang w:eastAsia="zh-CN"/>
              </w:rPr>
            </w:pPr>
            <w:r w:rsidRPr="00E062F1">
              <w:rPr>
                <w:rFonts w:cs="Arial"/>
                <w:lang w:eastAsia="zh-CN"/>
              </w:rPr>
              <w:t>n260</w:t>
            </w:r>
          </w:p>
        </w:tc>
        <w:tc>
          <w:tcPr>
            <w:tcW w:w="10701" w:type="dxa"/>
            <w:gridSpan w:val="19"/>
            <w:tcBorders>
              <w:top w:val="single" w:sz="4" w:space="0" w:color="auto"/>
              <w:left w:val="single" w:sz="4" w:space="0" w:color="auto"/>
              <w:right w:val="single" w:sz="4" w:space="0" w:color="auto"/>
            </w:tcBorders>
          </w:tcPr>
          <w:p w14:paraId="3BBCEE79" w14:textId="77777777" w:rsidR="009D407F" w:rsidRPr="00E062F1" w:rsidRDefault="009D407F" w:rsidP="009D407F">
            <w:pPr>
              <w:pStyle w:val="TAC"/>
              <w:rPr>
                <w:rFonts w:cs="Arial"/>
              </w:rPr>
            </w:pPr>
            <w:r w:rsidRPr="00E062F1">
              <w:rPr>
                <w:rFonts w:cs="Arial"/>
                <w:lang w:eastAsia="ja-JP"/>
              </w:rPr>
              <w:t>CA_n260(</w:t>
            </w:r>
            <w:r w:rsidRPr="00E062F1">
              <w:rPr>
                <w:rFonts w:cs="Arial"/>
                <w:lang w:eastAsia="zh-CN"/>
              </w:rPr>
              <w:t>4</w:t>
            </w:r>
            <w:r w:rsidRPr="00E062F1">
              <w:rPr>
                <w:rFonts w:cs="Arial"/>
                <w:lang w:eastAsia="ja-JP"/>
              </w:rPr>
              <w:t>A)</w:t>
            </w:r>
          </w:p>
        </w:tc>
        <w:tc>
          <w:tcPr>
            <w:tcW w:w="749" w:type="dxa"/>
            <w:vMerge/>
            <w:tcBorders>
              <w:left w:val="single" w:sz="4" w:space="0" w:color="auto"/>
              <w:right w:val="single" w:sz="4" w:space="0" w:color="auto"/>
            </w:tcBorders>
            <w:vAlign w:val="center"/>
          </w:tcPr>
          <w:p w14:paraId="5A1567D4" w14:textId="77777777" w:rsidR="009D407F" w:rsidRPr="00E062F1" w:rsidRDefault="009D407F" w:rsidP="009D407F">
            <w:pPr>
              <w:pStyle w:val="TAC"/>
              <w:rPr>
                <w:lang w:eastAsia="zh-CN"/>
              </w:rPr>
            </w:pPr>
          </w:p>
        </w:tc>
      </w:tr>
      <w:tr w:rsidR="009D407F" w:rsidRPr="00E062F1" w14:paraId="66E01CCF"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E4D7E96" w14:textId="77777777" w:rsidR="009D407F" w:rsidRPr="00E062F1" w:rsidRDefault="009D407F" w:rsidP="009D407F">
            <w:pPr>
              <w:pStyle w:val="TAC"/>
            </w:pPr>
            <w:r w:rsidRPr="00E062F1">
              <w:rPr>
                <w:lang w:eastAsia="zh-CN"/>
              </w:rPr>
              <w:t>CA_n71A-n261A</w:t>
            </w:r>
          </w:p>
        </w:tc>
        <w:tc>
          <w:tcPr>
            <w:tcW w:w="1034" w:type="dxa"/>
            <w:vMerge w:val="restart"/>
            <w:tcBorders>
              <w:top w:val="single" w:sz="4" w:space="0" w:color="auto"/>
              <w:left w:val="single" w:sz="4" w:space="0" w:color="auto"/>
              <w:right w:val="single" w:sz="4" w:space="0" w:color="auto"/>
            </w:tcBorders>
            <w:vAlign w:val="center"/>
          </w:tcPr>
          <w:p w14:paraId="7DFE299E" w14:textId="77777777" w:rsidR="009D407F" w:rsidRPr="00E062F1" w:rsidRDefault="009D407F" w:rsidP="009D407F">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A8F7D2D" w14:textId="77777777" w:rsidR="009D407F" w:rsidRPr="00E062F1" w:rsidRDefault="009D407F" w:rsidP="009D407F">
            <w:pPr>
              <w:pStyle w:val="TAC"/>
              <w:rPr>
                <w:lang w:eastAsia="zh-CN"/>
              </w:rPr>
            </w:pPr>
            <w:r w:rsidRPr="00E062F1">
              <w:rPr>
                <w:lang w:eastAsia="zh-CN"/>
              </w:rPr>
              <w:t>n71</w:t>
            </w:r>
          </w:p>
        </w:tc>
        <w:tc>
          <w:tcPr>
            <w:tcW w:w="668" w:type="dxa"/>
            <w:tcBorders>
              <w:top w:val="single" w:sz="4" w:space="0" w:color="auto"/>
              <w:left w:val="single" w:sz="4" w:space="0" w:color="auto"/>
              <w:bottom w:val="single" w:sz="4" w:space="0" w:color="auto"/>
              <w:right w:val="single" w:sz="4" w:space="0" w:color="auto"/>
            </w:tcBorders>
          </w:tcPr>
          <w:p w14:paraId="0DC1D4AF"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6008ECED" w14:textId="77777777" w:rsidR="009D407F" w:rsidRPr="00E062F1" w:rsidRDefault="009D407F" w:rsidP="009D407F">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14:paraId="51763882"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F62A918" w14:textId="77777777" w:rsidR="009D407F" w:rsidRPr="00E062F1" w:rsidRDefault="009D407F" w:rsidP="009D407F">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6FDDDB4"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142F1005" w14:textId="77777777" w:rsidR="009D407F" w:rsidRPr="00E062F1" w:rsidRDefault="009D407F" w:rsidP="009D407F">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6C864A2F"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76D8DA04"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7830CFD9"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3A2B68A"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441859B"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0AF4B00"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4FDD019C"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6C93A9DE"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77E88E93"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B29105" w14:textId="77777777" w:rsidR="009D407F" w:rsidRPr="00E062F1" w:rsidRDefault="009D407F" w:rsidP="009D407F">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0722AC8" w14:textId="77777777" w:rsidR="009D407F" w:rsidRPr="00E062F1" w:rsidRDefault="009D407F" w:rsidP="009D407F">
            <w:pPr>
              <w:pStyle w:val="TAC"/>
              <w:rPr>
                <w:lang w:eastAsia="zh-CN"/>
              </w:rPr>
            </w:pPr>
            <w:r w:rsidRPr="00E062F1">
              <w:rPr>
                <w:lang w:eastAsia="zh-CN"/>
              </w:rPr>
              <w:t>0</w:t>
            </w:r>
          </w:p>
        </w:tc>
      </w:tr>
      <w:tr w:rsidR="009D407F" w:rsidRPr="00E062F1" w14:paraId="2840644C" w14:textId="77777777" w:rsidTr="009D407F">
        <w:trPr>
          <w:trHeight w:val="148"/>
          <w:jc w:val="center"/>
        </w:trPr>
        <w:tc>
          <w:tcPr>
            <w:tcW w:w="1034" w:type="dxa"/>
            <w:vMerge/>
            <w:tcBorders>
              <w:left w:val="single" w:sz="4" w:space="0" w:color="auto"/>
              <w:right w:val="single" w:sz="4" w:space="0" w:color="auto"/>
            </w:tcBorders>
            <w:vAlign w:val="center"/>
          </w:tcPr>
          <w:p w14:paraId="3EBE2F9B"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21351132"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0BE1745F"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633A25BE"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48C6E3EE"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11230F9C"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1A879A" w14:textId="77777777" w:rsidR="009D407F" w:rsidRPr="00E062F1" w:rsidRDefault="009D407F" w:rsidP="009D407F">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9D0CDB3"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3A70330E" w14:textId="77777777" w:rsidR="009D407F" w:rsidRPr="00E062F1" w:rsidRDefault="009D407F" w:rsidP="009D407F">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7D63708E"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AE1FAEF"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7A648CB2"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E767BD3"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27954E6"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3BAD02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50D01E6A"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5B2BB5D4"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6EB6061"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DD4552"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9B96410" w14:textId="77777777" w:rsidR="009D407F" w:rsidRPr="00E062F1" w:rsidRDefault="009D407F" w:rsidP="009D407F">
            <w:pPr>
              <w:pStyle w:val="TAC"/>
              <w:rPr>
                <w:lang w:eastAsia="zh-CN"/>
              </w:rPr>
            </w:pPr>
          </w:p>
        </w:tc>
      </w:tr>
      <w:tr w:rsidR="009D407F" w:rsidRPr="00E062F1" w14:paraId="0D6B72B6" w14:textId="77777777" w:rsidTr="009D407F">
        <w:trPr>
          <w:trHeight w:val="148"/>
          <w:jc w:val="center"/>
        </w:trPr>
        <w:tc>
          <w:tcPr>
            <w:tcW w:w="1034" w:type="dxa"/>
            <w:vMerge/>
            <w:tcBorders>
              <w:left w:val="single" w:sz="4" w:space="0" w:color="auto"/>
              <w:right w:val="single" w:sz="4" w:space="0" w:color="auto"/>
            </w:tcBorders>
            <w:vAlign w:val="center"/>
          </w:tcPr>
          <w:p w14:paraId="4954911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C4E5B18" w14:textId="77777777" w:rsidR="009D407F" w:rsidRPr="00E062F1" w:rsidRDefault="009D407F" w:rsidP="009D407F">
            <w:pPr>
              <w:pStyle w:val="TAC"/>
            </w:pPr>
          </w:p>
        </w:tc>
        <w:tc>
          <w:tcPr>
            <w:tcW w:w="746" w:type="dxa"/>
            <w:vMerge/>
            <w:tcBorders>
              <w:left w:val="single" w:sz="4" w:space="0" w:color="auto"/>
              <w:bottom w:val="single" w:sz="4" w:space="0" w:color="auto"/>
              <w:right w:val="single" w:sz="4" w:space="0" w:color="auto"/>
            </w:tcBorders>
            <w:vAlign w:val="center"/>
          </w:tcPr>
          <w:p w14:paraId="750995B6"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0BC159D6"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13A01DD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0A4A1D0"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6E05598" w14:textId="77777777" w:rsidR="009D407F" w:rsidRPr="00E062F1" w:rsidRDefault="009D407F" w:rsidP="009D407F">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740886E"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71BEAB97"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AC9B292"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6D46879"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DB8D733"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724B949"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6E505CE"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B1C72F8"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3D738AB5"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149D09EA"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7920669"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0CD105"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4EBB95B7" w14:textId="77777777" w:rsidR="009D407F" w:rsidRPr="00E062F1" w:rsidRDefault="009D407F" w:rsidP="009D407F">
            <w:pPr>
              <w:pStyle w:val="TAC"/>
              <w:rPr>
                <w:lang w:eastAsia="zh-CN"/>
              </w:rPr>
            </w:pPr>
          </w:p>
        </w:tc>
      </w:tr>
      <w:tr w:rsidR="009D407F" w:rsidRPr="00E062F1" w14:paraId="6501325C" w14:textId="77777777" w:rsidTr="009D407F">
        <w:trPr>
          <w:trHeight w:val="148"/>
          <w:jc w:val="center"/>
        </w:trPr>
        <w:tc>
          <w:tcPr>
            <w:tcW w:w="1034" w:type="dxa"/>
            <w:vMerge/>
            <w:tcBorders>
              <w:left w:val="single" w:sz="4" w:space="0" w:color="auto"/>
              <w:right w:val="single" w:sz="4" w:space="0" w:color="auto"/>
            </w:tcBorders>
            <w:vAlign w:val="center"/>
          </w:tcPr>
          <w:p w14:paraId="6E1C72CD"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46D15A3" w14:textId="77777777" w:rsidR="009D407F" w:rsidRPr="00E062F1" w:rsidRDefault="009D407F" w:rsidP="009D407F">
            <w:pPr>
              <w:pStyle w:val="TAC"/>
            </w:pPr>
          </w:p>
        </w:tc>
        <w:tc>
          <w:tcPr>
            <w:tcW w:w="746" w:type="dxa"/>
            <w:vMerge w:val="restart"/>
            <w:tcBorders>
              <w:top w:val="single" w:sz="4" w:space="0" w:color="auto"/>
              <w:left w:val="single" w:sz="4" w:space="0" w:color="auto"/>
              <w:right w:val="single" w:sz="4" w:space="0" w:color="auto"/>
            </w:tcBorders>
            <w:vAlign w:val="center"/>
          </w:tcPr>
          <w:p w14:paraId="77E3EF18" w14:textId="77777777" w:rsidR="009D407F" w:rsidRPr="00E062F1" w:rsidRDefault="009D407F" w:rsidP="009D407F">
            <w:pPr>
              <w:pStyle w:val="TAC"/>
              <w:rPr>
                <w:lang w:eastAsia="zh-CN"/>
              </w:rPr>
            </w:pPr>
            <w:r w:rsidRPr="00E062F1">
              <w:rPr>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7E586699"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2064F797"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5C7B2702"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B9458AE"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51B0D11"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9D0F068"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FA3BE90"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7D29306"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45F188E"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3DF572"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6FE0BE6" w14:textId="77777777" w:rsidR="009D407F" w:rsidRPr="00E062F1" w:rsidRDefault="009D407F" w:rsidP="009D407F">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B1B6F91"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2693CE91"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0F684FB2" w14:textId="77777777" w:rsidR="009D407F" w:rsidRPr="00E062F1" w:rsidRDefault="009D407F" w:rsidP="009D407F">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2FC609ED" w14:textId="77777777" w:rsidR="009D407F" w:rsidRPr="00E062F1" w:rsidRDefault="009D407F" w:rsidP="009D407F">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778DA8" w14:textId="77777777" w:rsidR="009D407F" w:rsidRPr="00E062F1" w:rsidRDefault="009D407F" w:rsidP="009D407F">
            <w:pPr>
              <w:pStyle w:val="TAC"/>
              <w:rPr>
                <w:rFonts w:cs="Arial"/>
              </w:rPr>
            </w:pPr>
          </w:p>
        </w:tc>
        <w:tc>
          <w:tcPr>
            <w:tcW w:w="749" w:type="dxa"/>
            <w:vMerge/>
            <w:tcBorders>
              <w:left w:val="single" w:sz="4" w:space="0" w:color="auto"/>
              <w:right w:val="single" w:sz="4" w:space="0" w:color="auto"/>
            </w:tcBorders>
            <w:vAlign w:val="center"/>
          </w:tcPr>
          <w:p w14:paraId="14824797" w14:textId="77777777" w:rsidR="009D407F" w:rsidRPr="00E062F1" w:rsidRDefault="009D407F" w:rsidP="009D407F">
            <w:pPr>
              <w:pStyle w:val="TAC"/>
              <w:rPr>
                <w:lang w:eastAsia="zh-CN"/>
              </w:rPr>
            </w:pPr>
          </w:p>
        </w:tc>
      </w:tr>
      <w:tr w:rsidR="009D407F" w:rsidRPr="00E062F1" w14:paraId="329DE996" w14:textId="77777777" w:rsidTr="009D407F">
        <w:trPr>
          <w:trHeight w:val="148"/>
          <w:jc w:val="center"/>
        </w:trPr>
        <w:tc>
          <w:tcPr>
            <w:tcW w:w="1034" w:type="dxa"/>
            <w:vMerge/>
            <w:tcBorders>
              <w:left w:val="single" w:sz="4" w:space="0" w:color="auto"/>
              <w:bottom w:val="single" w:sz="4" w:space="0" w:color="auto"/>
              <w:right w:val="single" w:sz="4" w:space="0" w:color="auto"/>
            </w:tcBorders>
            <w:vAlign w:val="center"/>
          </w:tcPr>
          <w:p w14:paraId="79F5F0B3" w14:textId="77777777" w:rsidR="009D407F" w:rsidRPr="00E062F1" w:rsidRDefault="009D407F" w:rsidP="009D407F">
            <w:pPr>
              <w:pStyle w:val="TAC"/>
            </w:pPr>
          </w:p>
        </w:tc>
        <w:tc>
          <w:tcPr>
            <w:tcW w:w="1034" w:type="dxa"/>
            <w:vMerge/>
            <w:tcBorders>
              <w:left w:val="single" w:sz="4" w:space="0" w:color="auto"/>
              <w:bottom w:val="single" w:sz="4" w:space="0" w:color="auto"/>
              <w:right w:val="single" w:sz="4" w:space="0" w:color="auto"/>
            </w:tcBorders>
            <w:vAlign w:val="center"/>
          </w:tcPr>
          <w:p w14:paraId="6B1FF7D7" w14:textId="77777777" w:rsidR="009D407F" w:rsidRPr="00E062F1" w:rsidRDefault="009D407F" w:rsidP="009D407F">
            <w:pPr>
              <w:pStyle w:val="TAC"/>
            </w:pPr>
          </w:p>
        </w:tc>
        <w:tc>
          <w:tcPr>
            <w:tcW w:w="746" w:type="dxa"/>
            <w:vMerge/>
            <w:tcBorders>
              <w:left w:val="single" w:sz="4" w:space="0" w:color="auto"/>
              <w:bottom w:val="single" w:sz="4" w:space="0" w:color="auto"/>
              <w:right w:val="single" w:sz="4" w:space="0" w:color="auto"/>
            </w:tcBorders>
            <w:vAlign w:val="center"/>
          </w:tcPr>
          <w:p w14:paraId="4473D3D7"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2A92A5C4" w14:textId="77777777" w:rsidR="009D407F" w:rsidRPr="00E062F1" w:rsidRDefault="009D407F" w:rsidP="009D407F">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56EE0EB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5B688E0"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6ADB46B"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0EF4BCF"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473BFCFF"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3659056"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A5F1AF1"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D997860" w14:textId="77777777" w:rsidR="009D407F" w:rsidRPr="00E062F1" w:rsidRDefault="009D407F" w:rsidP="009D407F">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3ABD923"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2B5DA86"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58D131C"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022D724"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23A43BDF" w14:textId="77777777" w:rsidR="009D407F" w:rsidRPr="00E062F1" w:rsidRDefault="009D407F" w:rsidP="009D407F">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6E99B1E6" w14:textId="77777777" w:rsidR="009D407F" w:rsidRPr="00E062F1" w:rsidRDefault="009D407F" w:rsidP="009D407F">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AC73B" w14:textId="77777777" w:rsidR="009D407F" w:rsidRPr="00E062F1" w:rsidRDefault="009D407F" w:rsidP="009D407F">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64C9F3E1" w14:textId="77777777" w:rsidR="009D407F" w:rsidRPr="00E062F1" w:rsidRDefault="009D407F" w:rsidP="009D407F">
            <w:pPr>
              <w:pStyle w:val="TAC"/>
              <w:rPr>
                <w:lang w:eastAsia="zh-CN"/>
              </w:rPr>
            </w:pPr>
          </w:p>
        </w:tc>
      </w:tr>
      <w:tr w:rsidR="009D407F" w:rsidRPr="00E062F1" w14:paraId="10881B87"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F16FA14" w14:textId="77777777" w:rsidR="009D407F" w:rsidRPr="00E062F1" w:rsidRDefault="009D407F" w:rsidP="009D407F">
            <w:pPr>
              <w:pStyle w:val="TAC"/>
            </w:pPr>
            <w:r w:rsidRPr="00E062F1">
              <w:rPr>
                <w:lang w:eastAsia="zh-CN"/>
              </w:rPr>
              <w:t>CA_n71A-n261(2A)</w:t>
            </w:r>
          </w:p>
        </w:tc>
        <w:tc>
          <w:tcPr>
            <w:tcW w:w="1034" w:type="dxa"/>
            <w:vMerge w:val="restart"/>
            <w:tcBorders>
              <w:top w:val="single" w:sz="4" w:space="0" w:color="auto"/>
              <w:left w:val="single" w:sz="4" w:space="0" w:color="auto"/>
              <w:right w:val="single" w:sz="4" w:space="0" w:color="auto"/>
            </w:tcBorders>
            <w:vAlign w:val="center"/>
          </w:tcPr>
          <w:p w14:paraId="5F84C242" w14:textId="77777777" w:rsidR="009D407F" w:rsidRPr="00E062F1" w:rsidRDefault="009D407F" w:rsidP="009D407F">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31D3486" w14:textId="77777777" w:rsidR="009D407F" w:rsidRPr="00E062F1" w:rsidRDefault="009D407F" w:rsidP="009D407F">
            <w:pPr>
              <w:pStyle w:val="TAC"/>
              <w:rPr>
                <w:lang w:eastAsia="zh-CN"/>
              </w:rPr>
            </w:pPr>
            <w:r w:rsidRPr="00E062F1">
              <w:rPr>
                <w:lang w:eastAsia="zh-CN"/>
              </w:rPr>
              <w:t>n71</w:t>
            </w:r>
          </w:p>
        </w:tc>
        <w:tc>
          <w:tcPr>
            <w:tcW w:w="668" w:type="dxa"/>
            <w:tcBorders>
              <w:top w:val="single" w:sz="4" w:space="0" w:color="auto"/>
              <w:left w:val="single" w:sz="4" w:space="0" w:color="auto"/>
              <w:bottom w:val="single" w:sz="4" w:space="0" w:color="auto"/>
              <w:right w:val="single" w:sz="4" w:space="0" w:color="auto"/>
            </w:tcBorders>
          </w:tcPr>
          <w:p w14:paraId="1274A44B"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1FCF79C9" w14:textId="77777777" w:rsidR="009D407F" w:rsidRPr="00E062F1" w:rsidRDefault="009D407F" w:rsidP="009D407F">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14:paraId="757FE8C3"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116B63" w14:textId="77777777" w:rsidR="009D407F" w:rsidRPr="00E062F1" w:rsidRDefault="009D407F" w:rsidP="009D407F">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2519A32"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0F9532DB" w14:textId="77777777" w:rsidR="009D407F" w:rsidRPr="00E062F1" w:rsidRDefault="009D407F" w:rsidP="009D407F">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69CCA1FF"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A6FAB72"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59111F43"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0E927E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BADA018"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EE368E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153C1D08"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3E327317"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30761DDF"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64D45F" w14:textId="77777777" w:rsidR="009D407F" w:rsidRPr="00E062F1" w:rsidRDefault="009D407F" w:rsidP="009D407F">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3D340A9E" w14:textId="77777777" w:rsidR="009D407F" w:rsidRPr="00E062F1" w:rsidRDefault="009D407F" w:rsidP="009D407F">
            <w:pPr>
              <w:pStyle w:val="TAC"/>
              <w:rPr>
                <w:lang w:eastAsia="zh-CN"/>
              </w:rPr>
            </w:pPr>
            <w:r w:rsidRPr="00E062F1">
              <w:rPr>
                <w:lang w:eastAsia="zh-CN"/>
              </w:rPr>
              <w:t>0</w:t>
            </w:r>
          </w:p>
        </w:tc>
      </w:tr>
      <w:tr w:rsidR="009D407F" w:rsidRPr="00E062F1" w14:paraId="716BCDA1" w14:textId="77777777" w:rsidTr="009D407F">
        <w:trPr>
          <w:trHeight w:val="148"/>
          <w:jc w:val="center"/>
        </w:trPr>
        <w:tc>
          <w:tcPr>
            <w:tcW w:w="1034" w:type="dxa"/>
            <w:vMerge/>
            <w:tcBorders>
              <w:left w:val="single" w:sz="4" w:space="0" w:color="auto"/>
              <w:right w:val="single" w:sz="4" w:space="0" w:color="auto"/>
            </w:tcBorders>
            <w:vAlign w:val="center"/>
          </w:tcPr>
          <w:p w14:paraId="5094D27F"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85C44C6"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06C75CB0"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293B900D"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6D11FA78"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5C2ACD3"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6D15C2" w14:textId="77777777" w:rsidR="009D407F" w:rsidRPr="00E062F1" w:rsidRDefault="009D407F" w:rsidP="009D407F">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BE89E07"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76033168" w14:textId="77777777" w:rsidR="009D407F" w:rsidRPr="00E062F1" w:rsidRDefault="009D407F" w:rsidP="009D407F">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738B4BD4"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1E8F755"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21654056"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461EF8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C2E97B5"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27EE52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7929E04E"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568F1A0E"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AE75F88"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48B315"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650AFBD4" w14:textId="77777777" w:rsidR="009D407F" w:rsidRPr="00E062F1" w:rsidRDefault="009D407F" w:rsidP="009D407F">
            <w:pPr>
              <w:pStyle w:val="TAC"/>
              <w:rPr>
                <w:lang w:eastAsia="zh-CN"/>
              </w:rPr>
            </w:pPr>
          </w:p>
        </w:tc>
      </w:tr>
      <w:tr w:rsidR="009D407F" w:rsidRPr="00E062F1" w14:paraId="178B5BE1" w14:textId="77777777" w:rsidTr="009D407F">
        <w:trPr>
          <w:trHeight w:val="148"/>
          <w:jc w:val="center"/>
        </w:trPr>
        <w:tc>
          <w:tcPr>
            <w:tcW w:w="1034" w:type="dxa"/>
            <w:vMerge/>
            <w:tcBorders>
              <w:left w:val="single" w:sz="4" w:space="0" w:color="auto"/>
              <w:right w:val="single" w:sz="4" w:space="0" w:color="auto"/>
            </w:tcBorders>
            <w:vAlign w:val="center"/>
          </w:tcPr>
          <w:p w14:paraId="4FBC7C9E"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0D059F3B" w14:textId="77777777" w:rsidR="009D407F" w:rsidRPr="00E062F1" w:rsidRDefault="009D407F" w:rsidP="009D407F">
            <w:pPr>
              <w:pStyle w:val="TAC"/>
            </w:pPr>
          </w:p>
        </w:tc>
        <w:tc>
          <w:tcPr>
            <w:tcW w:w="746" w:type="dxa"/>
            <w:vMerge/>
            <w:tcBorders>
              <w:left w:val="single" w:sz="4" w:space="0" w:color="auto"/>
              <w:bottom w:val="single" w:sz="4" w:space="0" w:color="auto"/>
              <w:right w:val="single" w:sz="4" w:space="0" w:color="auto"/>
            </w:tcBorders>
            <w:vAlign w:val="center"/>
          </w:tcPr>
          <w:p w14:paraId="2BBA4824"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246E5F47"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949E43C"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2C5A989"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405E182" w14:textId="77777777" w:rsidR="009D407F" w:rsidRPr="00E062F1" w:rsidRDefault="009D407F" w:rsidP="009D407F">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0A911EB"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7121281B"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00C7572"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902492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7BCC2CC"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F89C1FB"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2E3AB07"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324F44C"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7BBCEFC2"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1A46D1C0"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9E9785C"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BB3171"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3464BBF4" w14:textId="77777777" w:rsidR="009D407F" w:rsidRPr="00E062F1" w:rsidRDefault="009D407F" w:rsidP="009D407F">
            <w:pPr>
              <w:pStyle w:val="TAC"/>
              <w:rPr>
                <w:lang w:eastAsia="zh-CN"/>
              </w:rPr>
            </w:pPr>
          </w:p>
        </w:tc>
      </w:tr>
      <w:tr w:rsidR="009D407F" w:rsidRPr="00E062F1" w14:paraId="14A1BA34" w14:textId="77777777" w:rsidTr="009D407F">
        <w:trPr>
          <w:trHeight w:val="148"/>
          <w:jc w:val="center"/>
        </w:trPr>
        <w:tc>
          <w:tcPr>
            <w:tcW w:w="1034" w:type="dxa"/>
            <w:vMerge/>
            <w:tcBorders>
              <w:left w:val="single" w:sz="4" w:space="0" w:color="auto"/>
              <w:right w:val="single" w:sz="4" w:space="0" w:color="auto"/>
            </w:tcBorders>
            <w:vAlign w:val="center"/>
          </w:tcPr>
          <w:p w14:paraId="58509137"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25DFD9F4" w14:textId="77777777" w:rsidR="009D407F" w:rsidRPr="00E062F1" w:rsidRDefault="009D407F" w:rsidP="009D407F">
            <w:pPr>
              <w:pStyle w:val="TAC"/>
            </w:pPr>
          </w:p>
        </w:tc>
        <w:tc>
          <w:tcPr>
            <w:tcW w:w="746" w:type="dxa"/>
            <w:tcBorders>
              <w:top w:val="single" w:sz="4" w:space="0" w:color="auto"/>
              <w:left w:val="single" w:sz="4" w:space="0" w:color="auto"/>
              <w:right w:val="single" w:sz="4" w:space="0" w:color="auto"/>
            </w:tcBorders>
            <w:vAlign w:val="center"/>
          </w:tcPr>
          <w:p w14:paraId="17B9197E" w14:textId="77777777" w:rsidR="009D407F" w:rsidRPr="00E062F1" w:rsidRDefault="009D407F" w:rsidP="009D407F">
            <w:pPr>
              <w:pStyle w:val="TAC"/>
              <w:rPr>
                <w:lang w:eastAsia="zh-CN"/>
              </w:rPr>
            </w:pPr>
            <w:r w:rsidRPr="00E062F1">
              <w:rPr>
                <w:lang w:eastAsia="zh-CN"/>
              </w:rPr>
              <w:t>n261</w:t>
            </w:r>
          </w:p>
        </w:tc>
        <w:tc>
          <w:tcPr>
            <w:tcW w:w="10701" w:type="dxa"/>
            <w:gridSpan w:val="19"/>
            <w:tcBorders>
              <w:top w:val="single" w:sz="4" w:space="0" w:color="auto"/>
              <w:left w:val="single" w:sz="4" w:space="0" w:color="auto"/>
              <w:right w:val="single" w:sz="4" w:space="0" w:color="auto"/>
            </w:tcBorders>
          </w:tcPr>
          <w:p w14:paraId="3313C4ED" w14:textId="77777777" w:rsidR="009D407F" w:rsidRPr="00E062F1" w:rsidRDefault="009D407F" w:rsidP="009D407F">
            <w:pPr>
              <w:pStyle w:val="TAC"/>
              <w:rPr>
                <w:rFonts w:cs="Arial"/>
              </w:rPr>
            </w:pPr>
            <w:r w:rsidRPr="00E062F1">
              <w:rPr>
                <w:rFonts w:cs="Arial"/>
                <w:lang w:eastAsia="ja-JP"/>
              </w:rPr>
              <w:t>CA_n26</w:t>
            </w:r>
            <w:r w:rsidRPr="00E062F1">
              <w:rPr>
                <w:rFonts w:cs="Arial"/>
                <w:lang w:eastAsia="zh-CN"/>
              </w:rPr>
              <w:t>1</w:t>
            </w:r>
            <w:r w:rsidRPr="00E062F1">
              <w:rPr>
                <w:rFonts w:cs="Arial"/>
                <w:lang w:eastAsia="ja-JP"/>
              </w:rPr>
              <w:t>(2A)</w:t>
            </w:r>
          </w:p>
        </w:tc>
        <w:tc>
          <w:tcPr>
            <w:tcW w:w="749" w:type="dxa"/>
            <w:vMerge/>
            <w:tcBorders>
              <w:left w:val="single" w:sz="4" w:space="0" w:color="auto"/>
              <w:right w:val="single" w:sz="4" w:space="0" w:color="auto"/>
            </w:tcBorders>
            <w:vAlign w:val="center"/>
          </w:tcPr>
          <w:p w14:paraId="18767CE2" w14:textId="77777777" w:rsidR="009D407F" w:rsidRPr="00E062F1" w:rsidRDefault="009D407F" w:rsidP="009D407F">
            <w:pPr>
              <w:pStyle w:val="TAC"/>
              <w:rPr>
                <w:lang w:eastAsia="zh-CN"/>
              </w:rPr>
            </w:pPr>
          </w:p>
        </w:tc>
      </w:tr>
      <w:tr w:rsidR="009D407F" w:rsidRPr="00E062F1" w14:paraId="0D0AFF92"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B71170A" w14:textId="77777777" w:rsidR="009D407F" w:rsidRPr="00E062F1" w:rsidRDefault="009D407F" w:rsidP="009D407F">
            <w:pPr>
              <w:pStyle w:val="TAC"/>
            </w:pPr>
            <w:r w:rsidRPr="00E062F1">
              <w:t>CA_n</w:t>
            </w:r>
            <w:r w:rsidRPr="00E062F1">
              <w:rPr>
                <w:lang w:eastAsia="zh-CN"/>
              </w:rPr>
              <w:t>77</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5C8D8C4F" w14:textId="77777777" w:rsidR="009D407F" w:rsidRPr="00E062F1" w:rsidRDefault="009D407F" w:rsidP="009D407F">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3D4C9CF3" w14:textId="77777777" w:rsidR="009D407F" w:rsidRPr="00E062F1" w:rsidRDefault="009D407F" w:rsidP="009D407F">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3F2DDF7C" w14:textId="77777777" w:rsidR="009D407F" w:rsidRPr="00E062F1" w:rsidRDefault="009D407F" w:rsidP="009D407F">
            <w:pPr>
              <w:pStyle w:val="TAC"/>
            </w:pPr>
            <w:r w:rsidRPr="00E062F1">
              <w:t>15</w:t>
            </w:r>
          </w:p>
        </w:tc>
        <w:tc>
          <w:tcPr>
            <w:tcW w:w="669" w:type="dxa"/>
            <w:tcBorders>
              <w:top w:val="single" w:sz="4" w:space="0" w:color="auto"/>
              <w:left w:val="single" w:sz="4" w:space="0" w:color="auto"/>
              <w:bottom w:val="single" w:sz="4" w:space="0" w:color="auto"/>
              <w:right w:val="single" w:sz="4" w:space="0" w:color="auto"/>
            </w:tcBorders>
          </w:tcPr>
          <w:p w14:paraId="5DE35D47"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767E66B3"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36CF2B"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3B6A56C"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20F5034B"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28C0CAA"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1CECD59"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A87EE9"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C199799"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CD9A92A"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53B8F4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78F409D4"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4529F9F5"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7667143A"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7FE84F" w14:textId="77777777" w:rsidR="009D407F" w:rsidRPr="00E062F1" w:rsidRDefault="009D407F" w:rsidP="009D407F">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50006A0" w14:textId="77777777" w:rsidR="009D407F" w:rsidRPr="00E062F1" w:rsidRDefault="009D407F" w:rsidP="009D407F">
            <w:pPr>
              <w:pStyle w:val="TAC"/>
              <w:rPr>
                <w:lang w:eastAsia="zh-CN"/>
              </w:rPr>
            </w:pPr>
            <w:r w:rsidRPr="00E062F1">
              <w:rPr>
                <w:lang w:eastAsia="zh-CN"/>
              </w:rPr>
              <w:t>0</w:t>
            </w:r>
          </w:p>
        </w:tc>
      </w:tr>
      <w:tr w:rsidR="009D407F" w:rsidRPr="00E062F1" w14:paraId="301941BC" w14:textId="77777777" w:rsidTr="009D407F">
        <w:trPr>
          <w:trHeight w:val="148"/>
          <w:jc w:val="center"/>
        </w:trPr>
        <w:tc>
          <w:tcPr>
            <w:tcW w:w="1034" w:type="dxa"/>
            <w:vMerge/>
            <w:tcBorders>
              <w:left w:val="single" w:sz="4" w:space="0" w:color="auto"/>
              <w:right w:val="single" w:sz="4" w:space="0" w:color="auto"/>
            </w:tcBorders>
            <w:vAlign w:val="center"/>
          </w:tcPr>
          <w:p w14:paraId="79FB368A"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568364F"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79F83702"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42633E6A" w14:textId="77777777" w:rsidR="009D407F" w:rsidRPr="00E062F1" w:rsidRDefault="009D407F" w:rsidP="009D407F">
            <w:pPr>
              <w:pStyle w:val="TAC"/>
            </w:pPr>
            <w:r w:rsidRPr="00E062F1">
              <w:t>30</w:t>
            </w:r>
          </w:p>
        </w:tc>
        <w:tc>
          <w:tcPr>
            <w:tcW w:w="669" w:type="dxa"/>
            <w:tcBorders>
              <w:top w:val="single" w:sz="4" w:space="0" w:color="auto"/>
              <w:left w:val="single" w:sz="4" w:space="0" w:color="auto"/>
              <w:bottom w:val="single" w:sz="4" w:space="0" w:color="auto"/>
              <w:right w:val="single" w:sz="4" w:space="0" w:color="auto"/>
            </w:tcBorders>
          </w:tcPr>
          <w:p w14:paraId="745E378E"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5D8634A0"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9DC9A7"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04DB1E2"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FADF700"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FE9C6BE"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67A37B8"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B87FBD"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092CBC"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905EF2E"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3B58B1C"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66A66B04"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9645AFD"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3A0349EB"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378414"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BD2C697" w14:textId="77777777" w:rsidR="009D407F" w:rsidRPr="00E062F1" w:rsidRDefault="009D407F" w:rsidP="009D407F">
            <w:pPr>
              <w:pStyle w:val="TAC"/>
              <w:rPr>
                <w:lang w:eastAsia="zh-CN"/>
              </w:rPr>
            </w:pPr>
          </w:p>
        </w:tc>
      </w:tr>
      <w:tr w:rsidR="009D407F" w:rsidRPr="00E062F1" w14:paraId="51F8F456" w14:textId="77777777" w:rsidTr="009D407F">
        <w:trPr>
          <w:trHeight w:val="148"/>
          <w:jc w:val="center"/>
        </w:trPr>
        <w:tc>
          <w:tcPr>
            <w:tcW w:w="1034" w:type="dxa"/>
            <w:vMerge/>
            <w:tcBorders>
              <w:left w:val="single" w:sz="4" w:space="0" w:color="auto"/>
              <w:right w:val="single" w:sz="4" w:space="0" w:color="auto"/>
            </w:tcBorders>
            <w:vAlign w:val="center"/>
          </w:tcPr>
          <w:p w14:paraId="53FB8996"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3DA137C" w14:textId="77777777" w:rsidR="009D407F" w:rsidRPr="00E062F1" w:rsidRDefault="009D407F" w:rsidP="009D407F">
            <w:pPr>
              <w:pStyle w:val="TAC"/>
            </w:pPr>
          </w:p>
        </w:tc>
        <w:tc>
          <w:tcPr>
            <w:tcW w:w="746" w:type="dxa"/>
            <w:vMerge/>
            <w:tcBorders>
              <w:left w:val="single" w:sz="4" w:space="0" w:color="auto"/>
              <w:bottom w:val="single" w:sz="4" w:space="0" w:color="auto"/>
              <w:right w:val="single" w:sz="4" w:space="0" w:color="auto"/>
            </w:tcBorders>
            <w:vAlign w:val="center"/>
          </w:tcPr>
          <w:p w14:paraId="102A6DA4"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46BCEE24" w14:textId="77777777" w:rsidR="009D407F" w:rsidRPr="00E062F1" w:rsidRDefault="009D407F" w:rsidP="009D407F">
            <w:pPr>
              <w:pStyle w:val="TAC"/>
            </w:pPr>
            <w:r w:rsidRPr="00E062F1">
              <w:t>60</w:t>
            </w:r>
          </w:p>
        </w:tc>
        <w:tc>
          <w:tcPr>
            <w:tcW w:w="669" w:type="dxa"/>
            <w:tcBorders>
              <w:top w:val="single" w:sz="4" w:space="0" w:color="auto"/>
              <w:left w:val="single" w:sz="4" w:space="0" w:color="auto"/>
              <w:bottom w:val="single" w:sz="4" w:space="0" w:color="auto"/>
              <w:right w:val="single" w:sz="4" w:space="0" w:color="auto"/>
            </w:tcBorders>
          </w:tcPr>
          <w:p w14:paraId="5908B27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3DB29150"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7D71FF" w14:textId="77777777" w:rsidR="009D407F" w:rsidRPr="00E062F1" w:rsidRDefault="009D407F" w:rsidP="009D407F">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58B0580"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115ECC61"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CD366A6"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515DE19"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F63F39"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E434E3"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CDD7BB"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FDA1718"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6CB4DECA"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1D3DAF3"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678387F2"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034FDE"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661BC246" w14:textId="77777777" w:rsidR="009D407F" w:rsidRPr="00E062F1" w:rsidRDefault="009D407F" w:rsidP="009D407F">
            <w:pPr>
              <w:pStyle w:val="TAC"/>
              <w:rPr>
                <w:lang w:eastAsia="zh-CN"/>
              </w:rPr>
            </w:pPr>
          </w:p>
        </w:tc>
      </w:tr>
      <w:tr w:rsidR="009D407F" w:rsidRPr="00E062F1" w14:paraId="77D5F95C" w14:textId="77777777" w:rsidTr="009D407F">
        <w:trPr>
          <w:trHeight w:val="148"/>
          <w:jc w:val="center"/>
        </w:trPr>
        <w:tc>
          <w:tcPr>
            <w:tcW w:w="1034" w:type="dxa"/>
            <w:vMerge/>
            <w:tcBorders>
              <w:left w:val="single" w:sz="4" w:space="0" w:color="auto"/>
              <w:right w:val="single" w:sz="4" w:space="0" w:color="auto"/>
            </w:tcBorders>
            <w:vAlign w:val="center"/>
          </w:tcPr>
          <w:p w14:paraId="56C25936"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8E561E0" w14:textId="77777777" w:rsidR="009D407F" w:rsidRPr="00E062F1" w:rsidRDefault="009D407F" w:rsidP="009D407F">
            <w:pPr>
              <w:pStyle w:val="TAC"/>
            </w:pPr>
          </w:p>
        </w:tc>
        <w:tc>
          <w:tcPr>
            <w:tcW w:w="746" w:type="dxa"/>
            <w:vMerge w:val="restart"/>
            <w:tcBorders>
              <w:top w:val="single" w:sz="4" w:space="0" w:color="auto"/>
              <w:left w:val="single" w:sz="4" w:space="0" w:color="auto"/>
              <w:right w:val="single" w:sz="4" w:space="0" w:color="auto"/>
            </w:tcBorders>
            <w:vAlign w:val="center"/>
          </w:tcPr>
          <w:p w14:paraId="12E8D8D8" w14:textId="77777777" w:rsidR="009D407F" w:rsidRPr="00E062F1" w:rsidRDefault="009D407F" w:rsidP="009D407F">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tcPr>
          <w:p w14:paraId="09D3A3B9"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173CAE1A"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DEFD046"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415C314"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1E9B235"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4D6649DC"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82C5602"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7EC89CF"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86F8013"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8912363"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43072F35" w14:textId="77777777" w:rsidR="009D407F" w:rsidRPr="00E062F1" w:rsidRDefault="009D407F" w:rsidP="009D407F">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05AADE79"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07256FBF"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23CB72C"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4BE316" w14:textId="77777777" w:rsidR="009D407F" w:rsidRPr="00E062F1" w:rsidRDefault="009D407F" w:rsidP="009D407F">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37D23" w14:textId="77777777" w:rsidR="009D407F" w:rsidRPr="00E062F1" w:rsidRDefault="009D407F" w:rsidP="009D407F">
            <w:pPr>
              <w:pStyle w:val="TAC"/>
              <w:rPr>
                <w:rFonts w:cs="Arial"/>
              </w:rPr>
            </w:pPr>
          </w:p>
        </w:tc>
        <w:tc>
          <w:tcPr>
            <w:tcW w:w="749" w:type="dxa"/>
            <w:vMerge/>
            <w:tcBorders>
              <w:left w:val="single" w:sz="4" w:space="0" w:color="auto"/>
              <w:right w:val="single" w:sz="4" w:space="0" w:color="auto"/>
            </w:tcBorders>
            <w:vAlign w:val="center"/>
          </w:tcPr>
          <w:p w14:paraId="0DF47FC2" w14:textId="77777777" w:rsidR="009D407F" w:rsidRPr="00E062F1" w:rsidRDefault="009D407F" w:rsidP="009D407F">
            <w:pPr>
              <w:pStyle w:val="TAC"/>
              <w:rPr>
                <w:lang w:eastAsia="zh-CN"/>
              </w:rPr>
            </w:pPr>
          </w:p>
        </w:tc>
      </w:tr>
      <w:tr w:rsidR="009D407F" w:rsidRPr="00E062F1" w14:paraId="0F0D4150" w14:textId="77777777" w:rsidTr="009D407F">
        <w:trPr>
          <w:trHeight w:val="148"/>
          <w:jc w:val="center"/>
        </w:trPr>
        <w:tc>
          <w:tcPr>
            <w:tcW w:w="1034" w:type="dxa"/>
            <w:vMerge/>
            <w:tcBorders>
              <w:left w:val="single" w:sz="4" w:space="0" w:color="auto"/>
              <w:bottom w:val="single" w:sz="4" w:space="0" w:color="auto"/>
              <w:right w:val="single" w:sz="4" w:space="0" w:color="auto"/>
            </w:tcBorders>
            <w:vAlign w:val="center"/>
          </w:tcPr>
          <w:p w14:paraId="66CC2DFD" w14:textId="77777777" w:rsidR="009D407F" w:rsidRPr="00E062F1" w:rsidRDefault="009D407F" w:rsidP="009D407F">
            <w:pPr>
              <w:pStyle w:val="TAC"/>
            </w:pPr>
          </w:p>
        </w:tc>
        <w:tc>
          <w:tcPr>
            <w:tcW w:w="1034" w:type="dxa"/>
            <w:vMerge/>
            <w:tcBorders>
              <w:left w:val="single" w:sz="4" w:space="0" w:color="auto"/>
              <w:bottom w:val="single" w:sz="4" w:space="0" w:color="auto"/>
              <w:right w:val="single" w:sz="4" w:space="0" w:color="auto"/>
            </w:tcBorders>
            <w:vAlign w:val="center"/>
          </w:tcPr>
          <w:p w14:paraId="420D2E95" w14:textId="77777777" w:rsidR="009D407F" w:rsidRPr="00E062F1" w:rsidRDefault="009D407F" w:rsidP="009D407F">
            <w:pPr>
              <w:pStyle w:val="TAC"/>
            </w:pPr>
          </w:p>
        </w:tc>
        <w:tc>
          <w:tcPr>
            <w:tcW w:w="746" w:type="dxa"/>
            <w:vMerge/>
            <w:tcBorders>
              <w:left w:val="single" w:sz="4" w:space="0" w:color="auto"/>
              <w:bottom w:val="single" w:sz="4" w:space="0" w:color="auto"/>
              <w:right w:val="single" w:sz="4" w:space="0" w:color="auto"/>
            </w:tcBorders>
            <w:vAlign w:val="center"/>
          </w:tcPr>
          <w:p w14:paraId="0EC0E4A5"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1910519B" w14:textId="77777777" w:rsidR="009D407F" w:rsidRPr="00E062F1" w:rsidRDefault="009D407F" w:rsidP="009D407F">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22175B9C"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5224144"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E2EC67D"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3817BC2"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39758CDB"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DA97D0E"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A2F7793"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A0B150D"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33549D"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A41CA0C"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8F12558"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6328BE4"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C2D8B63" w14:textId="77777777" w:rsidR="009D407F" w:rsidRPr="00E062F1" w:rsidRDefault="009D407F" w:rsidP="009D407F">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491B79" w14:textId="77777777" w:rsidR="009D407F" w:rsidRPr="00E062F1" w:rsidRDefault="009D407F" w:rsidP="009D407F">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AFC7E0" w14:textId="77777777" w:rsidR="009D407F" w:rsidRPr="00E062F1" w:rsidRDefault="009D407F" w:rsidP="009D407F">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6F93AAD3" w14:textId="77777777" w:rsidR="009D407F" w:rsidRPr="00E062F1" w:rsidRDefault="009D407F" w:rsidP="009D407F">
            <w:pPr>
              <w:pStyle w:val="TAC"/>
              <w:rPr>
                <w:lang w:eastAsia="zh-CN"/>
              </w:rPr>
            </w:pPr>
          </w:p>
        </w:tc>
      </w:tr>
      <w:tr w:rsidR="009D407F" w:rsidRPr="00E062F1" w14:paraId="1EAE8D0C" w14:textId="77777777" w:rsidTr="009D407F">
        <w:trPr>
          <w:trHeight w:val="148"/>
          <w:jc w:val="center"/>
        </w:trPr>
        <w:tc>
          <w:tcPr>
            <w:tcW w:w="1034" w:type="dxa"/>
            <w:vMerge w:val="restart"/>
            <w:tcBorders>
              <w:left w:val="single" w:sz="4" w:space="0" w:color="auto"/>
              <w:right w:val="single" w:sz="4" w:space="0" w:color="auto"/>
            </w:tcBorders>
            <w:vAlign w:val="center"/>
          </w:tcPr>
          <w:p w14:paraId="0A8F59D4" w14:textId="77777777" w:rsidR="009D407F" w:rsidRPr="00E062F1" w:rsidRDefault="009D407F" w:rsidP="009D407F">
            <w:pPr>
              <w:pStyle w:val="TAC"/>
              <w:rPr>
                <w:lang w:eastAsia="zh-CN"/>
              </w:rPr>
            </w:pPr>
            <w:r w:rsidRPr="00E062F1">
              <w:t>CA_n</w:t>
            </w:r>
            <w:r w:rsidRPr="00E062F1">
              <w:rPr>
                <w:lang w:eastAsia="zh-CN"/>
              </w:rPr>
              <w:t>77</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3875E399" w14:textId="77777777" w:rsidR="009D407F" w:rsidRPr="00E062F1" w:rsidRDefault="009D407F" w:rsidP="009D407F">
            <w:pPr>
              <w:pStyle w:val="TAC"/>
            </w:pPr>
            <w:r w:rsidRPr="00E062F1">
              <w:t>CA_n</w:t>
            </w:r>
            <w:r w:rsidRPr="00E062F1">
              <w:rPr>
                <w:lang w:eastAsia="zh-CN"/>
              </w:rPr>
              <w:t>77</w:t>
            </w:r>
            <w:r w:rsidRPr="00E062F1">
              <w:t>A-n</w:t>
            </w:r>
            <w:r w:rsidRPr="00E062F1">
              <w:rPr>
                <w:lang w:eastAsia="zh-CN"/>
              </w:rPr>
              <w:t>257</w:t>
            </w:r>
            <w:r w:rsidRPr="00E062F1">
              <w:t>A, CA_n</w:t>
            </w:r>
            <w:r w:rsidRPr="00E062F1">
              <w:rPr>
                <w:lang w:eastAsia="zh-CN"/>
              </w:rPr>
              <w:t>77</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14:paraId="1DA9264C" w14:textId="77777777" w:rsidR="009D407F" w:rsidRPr="00E062F1" w:rsidRDefault="009D407F" w:rsidP="009D407F">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7D2EF08C" w14:textId="77777777" w:rsidR="009D407F" w:rsidRPr="00E062F1" w:rsidRDefault="009D407F" w:rsidP="009D407F">
            <w:pPr>
              <w:pStyle w:val="TAC"/>
            </w:pPr>
            <w:r w:rsidRPr="00E062F1">
              <w:rPr>
                <w:rFonts w:eastAsia="Yu Mincho"/>
              </w:rPr>
              <w:t>15</w:t>
            </w:r>
          </w:p>
        </w:tc>
        <w:tc>
          <w:tcPr>
            <w:tcW w:w="669" w:type="dxa"/>
            <w:tcBorders>
              <w:top w:val="single" w:sz="4" w:space="0" w:color="auto"/>
              <w:left w:val="single" w:sz="4" w:space="0" w:color="auto"/>
              <w:bottom w:val="single" w:sz="4" w:space="0" w:color="auto"/>
              <w:right w:val="single" w:sz="4" w:space="0" w:color="auto"/>
            </w:tcBorders>
          </w:tcPr>
          <w:p w14:paraId="0CCF1AE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046F27F"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CD1B3ED"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3F05102"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5608DA5"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426DD91"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20EC95D"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4FA56B"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89A8ED"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A227FA1"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887117E"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60B6C59F"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5EC83D1A"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2DCEE34"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AB1FFA"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2FF6808E" w14:textId="77777777" w:rsidR="009D407F" w:rsidRPr="00E062F1" w:rsidRDefault="009D407F" w:rsidP="009D407F">
            <w:pPr>
              <w:pStyle w:val="TAC"/>
              <w:rPr>
                <w:lang w:eastAsia="zh-CN"/>
              </w:rPr>
            </w:pPr>
            <w:r w:rsidRPr="00E062F1">
              <w:rPr>
                <w:lang w:eastAsia="zh-CN"/>
              </w:rPr>
              <w:t>0</w:t>
            </w:r>
          </w:p>
        </w:tc>
      </w:tr>
      <w:tr w:rsidR="009D407F" w:rsidRPr="00E062F1" w14:paraId="524DFA64" w14:textId="77777777" w:rsidTr="009D407F">
        <w:trPr>
          <w:trHeight w:val="148"/>
          <w:jc w:val="center"/>
        </w:trPr>
        <w:tc>
          <w:tcPr>
            <w:tcW w:w="1034" w:type="dxa"/>
            <w:vMerge/>
            <w:tcBorders>
              <w:left w:val="single" w:sz="4" w:space="0" w:color="auto"/>
              <w:right w:val="single" w:sz="4" w:space="0" w:color="auto"/>
            </w:tcBorders>
            <w:vAlign w:val="center"/>
          </w:tcPr>
          <w:p w14:paraId="2965C77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0A14232"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05755395"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1141F53" w14:textId="77777777" w:rsidR="009D407F" w:rsidRPr="00E062F1" w:rsidRDefault="009D407F" w:rsidP="009D407F">
            <w:pPr>
              <w:pStyle w:val="TAC"/>
            </w:pPr>
            <w:r w:rsidRPr="00E062F1">
              <w:rPr>
                <w:rFonts w:eastAsia="Yu Mincho"/>
              </w:rPr>
              <w:t>30</w:t>
            </w:r>
          </w:p>
        </w:tc>
        <w:tc>
          <w:tcPr>
            <w:tcW w:w="669" w:type="dxa"/>
            <w:tcBorders>
              <w:top w:val="single" w:sz="4" w:space="0" w:color="auto"/>
              <w:left w:val="single" w:sz="4" w:space="0" w:color="auto"/>
              <w:bottom w:val="single" w:sz="4" w:space="0" w:color="auto"/>
              <w:right w:val="single" w:sz="4" w:space="0" w:color="auto"/>
            </w:tcBorders>
          </w:tcPr>
          <w:p w14:paraId="7C025C5C"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19E31E2"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EC5EE1"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300A4ED"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AC3C624"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3953174"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D970430"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885F22"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B66FF3"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0F17387"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9E9C901"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68D0DF5D"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015CEE0"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4FAE23EB"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A4BF37"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5948A0CF" w14:textId="77777777" w:rsidR="009D407F" w:rsidRPr="00E062F1" w:rsidRDefault="009D407F" w:rsidP="009D407F">
            <w:pPr>
              <w:pStyle w:val="TAC"/>
              <w:rPr>
                <w:lang w:eastAsia="zh-CN"/>
              </w:rPr>
            </w:pPr>
          </w:p>
        </w:tc>
      </w:tr>
      <w:tr w:rsidR="009D407F" w:rsidRPr="00E062F1" w14:paraId="58745D2D" w14:textId="77777777" w:rsidTr="009D407F">
        <w:trPr>
          <w:trHeight w:val="148"/>
          <w:jc w:val="center"/>
        </w:trPr>
        <w:tc>
          <w:tcPr>
            <w:tcW w:w="1034" w:type="dxa"/>
            <w:vMerge/>
            <w:tcBorders>
              <w:left w:val="single" w:sz="4" w:space="0" w:color="auto"/>
              <w:right w:val="single" w:sz="4" w:space="0" w:color="auto"/>
            </w:tcBorders>
            <w:vAlign w:val="center"/>
          </w:tcPr>
          <w:p w14:paraId="148BBC5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FC48881" w14:textId="77777777" w:rsidR="009D407F" w:rsidRPr="00E062F1" w:rsidRDefault="009D407F" w:rsidP="009D407F">
            <w:pPr>
              <w:pStyle w:val="TAC"/>
            </w:pPr>
          </w:p>
        </w:tc>
        <w:tc>
          <w:tcPr>
            <w:tcW w:w="746" w:type="dxa"/>
            <w:vMerge/>
            <w:tcBorders>
              <w:left w:val="single" w:sz="4" w:space="0" w:color="auto"/>
              <w:bottom w:val="single" w:sz="4" w:space="0" w:color="auto"/>
              <w:right w:val="single" w:sz="4" w:space="0" w:color="auto"/>
            </w:tcBorders>
            <w:vAlign w:val="center"/>
          </w:tcPr>
          <w:p w14:paraId="41B59A39"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EEA62FB" w14:textId="77777777" w:rsidR="009D407F" w:rsidRPr="00E062F1" w:rsidRDefault="009D407F" w:rsidP="009D407F">
            <w:pPr>
              <w:pStyle w:val="TAC"/>
            </w:pPr>
            <w:r w:rsidRPr="00E062F1">
              <w:rPr>
                <w:rFonts w:eastAsia="Yu Mincho"/>
              </w:rPr>
              <w:t>60</w:t>
            </w:r>
          </w:p>
        </w:tc>
        <w:tc>
          <w:tcPr>
            <w:tcW w:w="669" w:type="dxa"/>
            <w:tcBorders>
              <w:top w:val="single" w:sz="4" w:space="0" w:color="auto"/>
              <w:left w:val="single" w:sz="4" w:space="0" w:color="auto"/>
              <w:bottom w:val="single" w:sz="4" w:space="0" w:color="auto"/>
              <w:right w:val="single" w:sz="4" w:space="0" w:color="auto"/>
            </w:tcBorders>
          </w:tcPr>
          <w:p w14:paraId="30E43510"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3DD486A5"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3E4DFF" w14:textId="77777777" w:rsidR="009D407F" w:rsidRPr="00E062F1" w:rsidRDefault="009D407F" w:rsidP="009D407F">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A42F23F"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75544715"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D37D58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2089C34"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F5D34C8"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BEB7D7"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9FB57B"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A020B9E"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3B84A7BB"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B238A2C"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4D78A0A3"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B7615C"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411EDF96" w14:textId="77777777" w:rsidR="009D407F" w:rsidRPr="00E062F1" w:rsidRDefault="009D407F" w:rsidP="009D407F">
            <w:pPr>
              <w:pStyle w:val="TAC"/>
              <w:rPr>
                <w:lang w:eastAsia="zh-CN"/>
              </w:rPr>
            </w:pPr>
          </w:p>
        </w:tc>
      </w:tr>
      <w:tr w:rsidR="009D407F" w:rsidRPr="00E062F1" w14:paraId="30112807" w14:textId="77777777" w:rsidTr="009D407F">
        <w:trPr>
          <w:trHeight w:val="148"/>
          <w:jc w:val="center"/>
        </w:trPr>
        <w:tc>
          <w:tcPr>
            <w:tcW w:w="1034" w:type="dxa"/>
            <w:vMerge/>
            <w:tcBorders>
              <w:left w:val="single" w:sz="4" w:space="0" w:color="auto"/>
              <w:right w:val="single" w:sz="4" w:space="0" w:color="auto"/>
            </w:tcBorders>
            <w:vAlign w:val="center"/>
          </w:tcPr>
          <w:p w14:paraId="03275F78"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8862316"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6CFCC813" w14:textId="77777777" w:rsidR="009D407F" w:rsidRPr="00E062F1" w:rsidRDefault="009D407F" w:rsidP="009D407F">
            <w:pPr>
              <w:pStyle w:val="TAC"/>
              <w:rPr>
                <w:lang w:eastAsia="zh-CN"/>
              </w:rPr>
            </w:pPr>
            <w:r w:rsidRPr="00E062F1">
              <w:rPr>
                <w:lang w:eastAsia="zh-CN"/>
              </w:rPr>
              <w:t>n25</w:t>
            </w:r>
            <w:r w:rsidRPr="00E062F1">
              <w:t>7</w:t>
            </w:r>
          </w:p>
        </w:tc>
        <w:tc>
          <w:tcPr>
            <w:tcW w:w="10701" w:type="dxa"/>
            <w:gridSpan w:val="19"/>
            <w:tcBorders>
              <w:left w:val="single" w:sz="4" w:space="0" w:color="auto"/>
              <w:right w:val="single" w:sz="4" w:space="0" w:color="auto"/>
            </w:tcBorders>
          </w:tcPr>
          <w:p w14:paraId="389483E1" w14:textId="77777777" w:rsidR="009D407F" w:rsidRPr="00E062F1" w:rsidRDefault="009D407F" w:rsidP="009D407F">
            <w:pPr>
              <w:pStyle w:val="TAC"/>
              <w:rPr>
                <w:rFonts w:eastAsia="Yu Mincho"/>
                <w:szCs w:val="18"/>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349415B2" w14:textId="77777777" w:rsidR="009D407F" w:rsidRPr="00E062F1" w:rsidRDefault="009D407F" w:rsidP="009D407F">
            <w:pPr>
              <w:pStyle w:val="TAC"/>
              <w:rPr>
                <w:lang w:eastAsia="zh-CN"/>
              </w:rPr>
            </w:pPr>
          </w:p>
        </w:tc>
      </w:tr>
      <w:tr w:rsidR="009D407F" w:rsidRPr="00E062F1" w14:paraId="03329BB2" w14:textId="77777777" w:rsidTr="009D407F">
        <w:trPr>
          <w:trHeight w:val="148"/>
          <w:jc w:val="center"/>
        </w:trPr>
        <w:tc>
          <w:tcPr>
            <w:tcW w:w="1034" w:type="dxa"/>
            <w:vMerge w:val="restart"/>
            <w:tcBorders>
              <w:left w:val="single" w:sz="4" w:space="0" w:color="auto"/>
              <w:right w:val="single" w:sz="4" w:space="0" w:color="auto"/>
            </w:tcBorders>
            <w:vAlign w:val="center"/>
          </w:tcPr>
          <w:p w14:paraId="1D3970A2" w14:textId="77777777" w:rsidR="009D407F" w:rsidRPr="00E062F1" w:rsidRDefault="009D407F" w:rsidP="009D407F">
            <w:pPr>
              <w:pStyle w:val="TAC"/>
              <w:rPr>
                <w:lang w:eastAsia="zh-CN"/>
              </w:rPr>
            </w:pPr>
            <w:r w:rsidRPr="00E062F1">
              <w:t>CA_n</w:t>
            </w:r>
            <w:r w:rsidRPr="00E062F1">
              <w:rPr>
                <w:lang w:eastAsia="zh-CN"/>
              </w:rPr>
              <w:t>77</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3FA2B365" w14:textId="77777777" w:rsidR="009D407F" w:rsidRPr="00E062F1" w:rsidRDefault="009D407F" w:rsidP="009D407F">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5FC8FA8A" w14:textId="77777777" w:rsidR="009D407F" w:rsidRPr="00E062F1" w:rsidRDefault="009D407F" w:rsidP="009D407F">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3C405999" w14:textId="77777777" w:rsidR="009D407F" w:rsidRPr="00E062F1" w:rsidRDefault="009D407F" w:rsidP="009D407F">
            <w:pPr>
              <w:pStyle w:val="TAC"/>
            </w:pPr>
            <w:r w:rsidRPr="00E062F1">
              <w:rPr>
                <w:rFonts w:eastAsia="Yu Mincho"/>
              </w:rPr>
              <w:t>15</w:t>
            </w:r>
          </w:p>
        </w:tc>
        <w:tc>
          <w:tcPr>
            <w:tcW w:w="669" w:type="dxa"/>
            <w:tcBorders>
              <w:top w:val="single" w:sz="4" w:space="0" w:color="auto"/>
              <w:left w:val="single" w:sz="4" w:space="0" w:color="auto"/>
              <w:bottom w:val="single" w:sz="4" w:space="0" w:color="auto"/>
              <w:right w:val="single" w:sz="4" w:space="0" w:color="auto"/>
            </w:tcBorders>
          </w:tcPr>
          <w:p w14:paraId="0BBA17C7"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7D2EF4EC"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76F474"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78CBD37"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D43ADDC"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871CAAF"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079556C"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CECC68"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845FCA"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A5B9017"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5B395AD"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4581E716"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238B1DA5"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AFD16F0"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65C06A"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3C938A6F" w14:textId="77777777" w:rsidR="009D407F" w:rsidRPr="00E062F1" w:rsidRDefault="009D407F" w:rsidP="009D407F">
            <w:pPr>
              <w:pStyle w:val="TAC"/>
              <w:rPr>
                <w:lang w:eastAsia="zh-CN"/>
              </w:rPr>
            </w:pPr>
            <w:r w:rsidRPr="00E062F1">
              <w:rPr>
                <w:lang w:eastAsia="zh-CN"/>
              </w:rPr>
              <w:t>0</w:t>
            </w:r>
          </w:p>
        </w:tc>
      </w:tr>
      <w:tr w:rsidR="009D407F" w:rsidRPr="00E062F1" w14:paraId="0A267D65" w14:textId="77777777" w:rsidTr="009D407F">
        <w:trPr>
          <w:trHeight w:val="148"/>
          <w:jc w:val="center"/>
        </w:trPr>
        <w:tc>
          <w:tcPr>
            <w:tcW w:w="1034" w:type="dxa"/>
            <w:vMerge/>
            <w:tcBorders>
              <w:left w:val="single" w:sz="4" w:space="0" w:color="auto"/>
              <w:right w:val="single" w:sz="4" w:space="0" w:color="auto"/>
            </w:tcBorders>
            <w:vAlign w:val="center"/>
          </w:tcPr>
          <w:p w14:paraId="478BA73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39A1776"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5982E2BB"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D410A1C" w14:textId="77777777" w:rsidR="009D407F" w:rsidRPr="00E062F1" w:rsidRDefault="009D407F" w:rsidP="009D407F">
            <w:pPr>
              <w:pStyle w:val="TAC"/>
            </w:pPr>
            <w:r w:rsidRPr="00E062F1">
              <w:rPr>
                <w:rFonts w:eastAsia="Yu Mincho"/>
              </w:rPr>
              <w:t>30</w:t>
            </w:r>
          </w:p>
        </w:tc>
        <w:tc>
          <w:tcPr>
            <w:tcW w:w="669" w:type="dxa"/>
            <w:tcBorders>
              <w:top w:val="single" w:sz="4" w:space="0" w:color="auto"/>
              <w:left w:val="single" w:sz="4" w:space="0" w:color="auto"/>
              <w:bottom w:val="single" w:sz="4" w:space="0" w:color="auto"/>
              <w:right w:val="single" w:sz="4" w:space="0" w:color="auto"/>
            </w:tcBorders>
          </w:tcPr>
          <w:p w14:paraId="132D9669"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56F00380"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0C318AB"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79649C9"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B9992EB"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DA5EE41"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1B205E4"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9899E0"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53F9FF"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AA9164"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498766E"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78043046"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3BCF739"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1365210C"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B18CF2"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1B78F39D" w14:textId="77777777" w:rsidR="009D407F" w:rsidRPr="00E062F1" w:rsidRDefault="009D407F" w:rsidP="009D407F">
            <w:pPr>
              <w:pStyle w:val="TAC"/>
              <w:rPr>
                <w:lang w:eastAsia="zh-CN"/>
              </w:rPr>
            </w:pPr>
          </w:p>
        </w:tc>
      </w:tr>
      <w:tr w:rsidR="009D407F" w:rsidRPr="00E062F1" w14:paraId="4A0AA744" w14:textId="77777777" w:rsidTr="009D407F">
        <w:trPr>
          <w:trHeight w:val="148"/>
          <w:jc w:val="center"/>
        </w:trPr>
        <w:tc>
          <w:tcPr>
            <w:tcW w:w="1034" w:type="dxa"/>
            <w:vMerge/>
            <w:tcBorders>
              <w:left w:val="single" w:sz="4" w:space="0" w:color="auto"/>
              <w:right w:val="single" w:sz="4" w:space="0" w:color="auto"/>
            </w:tcBorders>
            <w:vAlign w:val="center"/>
          </w:tcPr>
          <w:p w14:paraId="01A53761"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A4A33BE" w14:textId="77777777" w:rsidR="009D407F" w:rsidRPr="00E062F1" w:rsidRDefault="009D407F" w:rsidP="009D407F">
            <w:pPr>
              <w:pStyle w:val="TAC"/>
            </w:pPr>
          </w:p>
        </w:tc>
        <w:tc>
          <w:tcPr>
            <w:tcW w:w="746" w:type="dxa"/>
            <w:vMerge/>
            <w:tcBorders>
              <w:left w:val="single" w:sz="4" w:space="0" w:color="auto"/>
              <w:bottom w:val="single" w:sz="4" w:space="0" w:color="auto"/>
              <w:right w:val="single" w:sz="4" w:space="0" w:color="auto"/>
            </w:tcBorders>
            <w:vAlign w:val="center"/>
          </w:tcPr>
          <w:p w14:paraId="4BAFE002"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53185D1" w14:textId="77777777" w:rsidR="009D407F" w:rsidRPr="00E062F1" w:rsidRDefault="009D407F" w:rsidP="009D407F">
            <w:pPr>
              <w:pStyle w:val="TAC"/>
            </w:pPr>
            <w:r w:rsidRPr="00E062F1">
              <w:rPr>
                <w:rFonts w:eastAsia="Yu Mincho"/>
              </w:rPr>
              <w:t>60</w:t>
            </w:r>
          </w:p>
        </w:tc>
        <w:tc>
          <w:tcPr>
            <w:tcW w:w="669" w:type="dxa"/>
            <w:tcBorders>
              <w:top w:val="single" w:sz="4" w:space="0" w:color="auto"/>
              <w:left w:val="single" w:sz="4" w:space="0" w:color="auto"/>
              <w:bottom w:val="single" w:sz="4" w:space="0" w:color="auto"/>
              <w:right w:val="single" w:sz="4" w:space="0" w:color="auto"/>
            </w:tcBorders>
          </w:tcPr>
          <w:p w14:paraId="47E77BA4"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167F1ED1"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CE0268" w14:textId="77777777" w:rsidR="009D407F" w:rsidRPr="00E062F1" w:rsidRDefault="009D407F" w:rsidP="009D407F">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B3F1862"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6E97682D"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1847ADD"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26A3526"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85A383"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DE8E9E"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911F574"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1022382"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4A18E6D3"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85C1A20"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40630B07"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AAD75F"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5F152A75" w14:textId="77777777" w:rsidR="009D407F" w:rsidRPr="00E062F1" w:rsidRDefault="009D407F" w:rsidP="009D407F">
            <w:pPr>
              <w:pStyle w:val="TAC"/>
              <w:rPr>
                <w:lang w:eastAsia="zh-CN"/>
              </w:rPr>
            </w:pPr>
          </w:p>
        </w:tc>
      </w:tr>
      <w:tr w:rsidR="009D407F" w:rsidRPr="00E062F1" w14:paraId="3C8C44C1" w14:textId="77777777" w:rsidTr="009D407F">
        <w:trPr>
          <w:trHeight w:val="148"/>
          <w:jc w:val="center"/>
        </w:trPr>
        <w:tc>
          <w:tcPr>
            <w:tcW w:w="1034" w:type="dxa"/>
            <w:vMerge/>
            <w:tcBorders>
              <w:left w:val="single" w:sz="4" w:space="0" w:color="auto"/>
              <w:right w:val="single" w:sz="4" w:space="0" w:color="auto"/>
            </w:tcBorders>
            <w:vAlign w:val="center"/>
          </w:tcPr>
          <w:p w14:paraId="15BFB09A"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5E6AFB3"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2DEF693A"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tcPr>
          <w:p w14:paraId="54A4B202" w14:textId="77777777" w:rsidR="009D407F" w:rsidRPr="00E062F1" w:rsidRDefault="009D407F" w:rsidP="009D407F">
            <w:pPr>
              <w:pStyle w:val="TAC"/>
              <w:rPr>
                <w:rFonts w:eastAsia="Yu Mincho"/>
                <w:szCs w:val="18"/>
                <w:lang w:eastAsia="zh-CN"/>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4D4DCBB2" w14:textId="77777777" w:rsidR="009D407F" w:rsidRPr="00E062F1" w:rsidRDefault="009D407F" w:rsidP="009D407F">
            <w:pPr>
              <w:pStyle w:val="TAC"/>
              <w:rPr>
                <w:lang w:eastAsia="zh-CN"/>
              </w:rPr>
            </w:pPr>
          </w:p>
        </w:tc>
      </w:tr>
      <w:tr w:rsidR="009D407F" w:rsidRPr="00E062F1" w14:paraId="2291B49A" w14:textId="77777777" w:rsidTr="009D407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6C3678D3" w14:textId="77777777" w:rsidR="009D407F" w:rsidRPr="00E062F1" w:rsidRDefault="009D407F" w:rsidP="009D407F">
            <w:pPr>
              <w:pStyle w:val="TAC"/>
              <w:rPr>
                <w:lang w:eastAsia="zh-CN"/>
              </w:rPr>
            </w:pPr>
            <w:r w:rsidRPr="00E062F1">
              <w:t>CA_n</w:t>
            </w:r>
            <w:r w:rsidRPr="00E062F1">
              <w:rPr>
                <w:lang w:eastAsia="zh-CN"/>
              </w:rPr>
              <w:t>77</w:t>
            </w:r>
            <w:r w:rsidRPr="00E062F1">
              <w:t>A-n</w:t>
            </w:r>
            <w:r w:rsidRPr="00E062F1">
              <w:rPr>
                <w:lang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00C63942" w14:textId="77777777" w:rsidR="009D407F" w:rsidRPr="00E062F1" w:rsidRDefault="009D407F" w:rsidP="009D407F">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4F8F3D2B" w14:textId="77777777" w:rsidR="009D407F" w:rsidRPr="00E062F1" w:rsidRDefault="009D407F" w:rsidP="009D407F">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452A6A32" w14:textId="77777777" w:rsidR="009D407F" w:rsidRPr="00E062F1" w:rsidRDefault="009D407F" w:rsidP="009D407F">
            <w:pPr>
              <w:pStyle w:val="TAC"/>
            </w:pPr>
            <w:r w:rsidRPr="00E062F1">
              <w:t>15</w:t>
            </w:r>
          </w:p>
        </w:tc>
        <w:tc>
          <w:tcPr>
            <w:tcW w:w="669" w:type="dxa"/>
            <w:tcBorders>
              <w:top w:val="single" w:sz="4" w:space="0" w:color="auto"/>
              <w:left w:val="single" w:sz="4" w:space="0" w:color="auto"/>
              <w:bottom w:val="single" w:sz="4" w:space="0" w:color="auto"/>
              <w:right w:val="single" w:sz="4" w:space="0" w:color="auto"/>
            </w:tcBorders>
          </w:tcPr>
          <w:p w14:paraId="0738E1B9"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C383CB7"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7E0F67"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3218A80"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8CB5785"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BE96F71"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56531FF"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3BC55A"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0ECCA3"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08CD52E0"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47F0FDB1"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0341507D"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BB96F13"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13E7176E"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7A942E" w14:textId="77777777" w:rsidR="009D407F" w:rsidRPr="00E062F1" w:rsidRDefault="009D407F" w:rsidP="009D407F">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30936B8C" w14:textId="77777777" w:rsidR="009D407F" w:rsidRPr="00E062F1" w:rsidRDefault="009D407F" w:rsidP="009D407F">
            <w:pPr>
              <w:pStyle w:val="TAC"/>
              <w:rPr>
                <w:rFonts w:eastAsia="Yu Mincho"/>
                <w:szCs w:val="18"/>
              </w:rPr>
            </w:pPr>
            <w:r w:rsidRPr="00E062F1">
              <w:rPr>
                <w:rFonts w:eastAsia="Yu Mincho"/>
                <w:szCs w:val="18"/>
              </w:rPr>
              <w:t>0</w:t>
            </w:r>
          </w:p>
        </w:tc>
      </w:tr>
      <w:tr w:rsidR="009D407F" w:rsidRPr="00E062F1" w14:paraId="7B1EDAE6"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ACA2A26"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8BFC21B"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F865887"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5FFF2143" w14:textId="77777777" w:rsidR="009D407F" w:rsidRPr="00E062F1" w:rsidRDefault="009D407F" w:rsidP="009D407F">
            <w:pPr>
              <w:pStyle w:val="TAC"/>
            </w:pPr>
            <w:r w:rsidRPr="00E062F1">
              <w:t>30</w:t>
            </w:r>
          </w:p>
        </w:tc>
        <w:tc>
          <w:tcPr>
            <w:tcW w:w="669" w:type="dxa"/>
            <w:tcBorders>
              <w:top w:val="single" w:sz="4" w:space="0" w:color="auto"/>
              <w:left w:val="single" w:sz="4" w:space="0" w:color="auto"/>
              <w:bottom w:val="single" w:sz="4" w:space="0" w:color="auto"/>
              <w:right w:val="single" w:sz="4" w:space="0" w:color="auto"/>
            </w:tcBorders>
          </w:tcPr>
          <w:p w14:paraId="59ABE8AC"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309E674"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DAAD0F"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92DE5C6"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20D4C828"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E0F573D"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D92752F"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A6647E"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69F623"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41477AD"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0401552"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257EACBA"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7B52F6B" w14:textId="77777777" w:rsidR="009D407F" w:rsidRPr="00E062F1" w:rsidRDefault="009D407F" w:rsidP="009D407F">
            <w:pPr>
              <w:pStyle w:val="TAC"/>
              <w:rPr>
                <w:rFonts w:eastAsia="Yu Mincho"/>
                <w:szCs w:val="18"/>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4CE8D929"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DFEA11" w14:textId="77777777" w:rsidR="009D407F" w:rsidRPr="00E062F1" w:rsidRDefault="009D407F" w:rsidP="009D407F">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8233E6D" w14:textId="77777777" w:rsidR="009D407F" w:rsidRPr="00E062F1" w:rsidRDefault="009D407F" w:rsidP="009D407F">
            <w:pPr>
              <w:pStyle w:val="TAC"/>
              <w:rPr>
                <w:rFonts w:eastAsia="Yu Mincho"/>
                <w:szCs w:val="18"/>
              </w:rPr>
            </w:pPr>
          </w:p>
        </w:tc>
      </w:tr>
      <w:tr w:rsidR="009D407F" w:rsidRPr="00E062F1" w14:paraId="207C00B0"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9C09AC5"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CFE6317"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62C35EE"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491DDDBA" w14:textId="77777777" w:rsidR="009D407F" w:rsidRPr="00E062F1" w:rsidRDefault="009D407F" w:rsidP="009D407F">
            <w:pPr>
              <w:pStyle w:val="TAC"/>
            </w:pPr>
            <w:r w:rsidRPr="00E062F1">
              <w:t>60</w:t>
            </w:r>
          </w:p>
        </w:tc>
        <w:tc>
          <w:tcPr>
            <w:tcW w:w="669" w:type="dxa"/>
            <w:tcBorders>
              <w:top w:val="single" w:sz="4" w:space="0" w:color="auto"/>
              <w:left w:val="single" w:sz="4" w:space="0" w:color="auto"/>
              <w:bottom w:val="single" w:sz="4" w:space="0" w:color="auto"/>
              <w:right w:val="single" w:sz="4" w:space="0" w:color="auto"/>
            </w:tcBorders>
          </w:tcPr>
          <w:p w14:paraId="19D0027D"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BFC27B0"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8B6034" w14:textId="77777777" w:rsidR="009D407F" w:rsidRPr="00E062F1" w:rsidRDefault="009D407F" w:rsidP="009D407F">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4F69FDB"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445F5CDD"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97A6EFE"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900BE8C"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9AC424"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639DA0"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A2E968"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4E0EBF0"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43C80FA9"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D0D9194" w14:textId="77777777" w:rsidR="009D407F" w:rsidRPr="00E062F1" w:rsidRDefault="009D407F" w:rsidP="009D407F">
            <w:pPr>
              <w:pStyle w:val="TAC"/>
              <w:rPr>
                <w:rFonts w:eastAsia="Yu Mincho"/>
                <w:szCs w:val="18"/>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3C96CAC9"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EE49C5" w14:textId="77777777" w:rsidR="009D407F" w:rsidRPr="00E062F1" w:rsidRDefault="009D407F" w:rsidP="009D407F">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3911914" w14:textId="77777777" w:rsidR="009D407F" w:rsidRPr="00E062F1" w:rsidRDefault="009D407F" w:rsidP="009D407F">
            <w:pPr>
              <w:pStyle w:val="TAC"/>
              <w:rPr>
                <w:rFonts w:eastAsia="Yu Mincho"/>
                <w:szCs w:val="18"/>
              </w:rPr>
            </w:pPr>
          </w:p>
        </w:tc>
      </w:tr>
      <w:tr w:rsidR="009D407F" w:rsidRPr="00E062F1" w14:paraId="45EAA218"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033337B"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74AE3D4" w14:textId="77777777" w:rsidR="009D407F" w:rsidRPr="00E062F1" w:rsidRDefault="009D407F" w:rsidP="009D407F">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6F13164D" w14:textId="77777777" w:rsidR="009D407F" w:rsidRPr="00E062F1" w:rsidRDefault="009D407F" w:rsidP="009D407F">
            <w:pPr>
              <w:pStyle w:val="TAC"/>
              <w:rPr>
                <w:lang w:eastAsia="zh-CN"/>
              </w:rPr>
            </w:pPr>
            <w:r w:rsidRPr="00E062F1">
              <w:rPr>
                <w:lang w:eastAsia="zh-CN"/>
              </w:rPr>
              <w:t>n257</w:t>
            </w:r>
          </w:p>
        </w:tc>
        <w:tc>
          <w:tcPr>
            <w:tcW w:w="10701" w:type="dxa"/>
            <w:gridSpan w:val="19"/>
            <w:tcBorders>
              <w:top w:val="single" w:sz="4" w:space="0" w:color="auto"/>
              <w:left w:val="single" w:sz="4" w:space="0" w:color="auto"/>
              <w:bottom w:val="single" w:sz="4" w:space="0" w:color="auto"/>
              <w:right w:val="single" w:sz="4" w:space="0" w:color="auto"/>
            </w:tcBorders>
          </w:tcPr>
          <w:p w14:paraId="4A4B8374" w14:textId="77777777" w:rsidR="009D407F" w:rsidRPr="00E062F1" w:rsidRDefault="009D407F" w:rsidP="009D407F">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tcPr>
          <w:p w14:paraId="4DFEE02B" w14:textId="77777777" w:rsidR="009D407F" w:rsidRPr="00E062F1" w:rsidRDefault="009D407F" w:rsidP="009D407F">
            <w:pPr>
              <w:pStyle w:val="TAC"/>
              <w:rPr>
                <w:rFonts w:eastAsia="Yu Mincho"/>
                <w:szCs w:val="18"/>
              </w:rPr>
            </w:pPr>
          </w:p>
        </w:tc>
      </w:tr>
      <w:tr w:rsidR="009D407F" w:rsidRPr="00E062F1" w14:paraId="370AAF2D" w14:textId="77777777" w:rsidTr="009D407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55594FB4" w14:textId="77777777" w:rsidR="009D407F" w:rsidRPr="00E062F1" w:rsidRDefault="009D407F" w:rsidP="009D407F">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5E539630" w14:textId="77777777" w:rsidR="009D407F" w:rsidRPr="00E062F1" w:rsidRDefault="009D407F" w:rsidP="009D407F">
            <w:pPr>
              <w:pStyle w:val="TAC"/>
              <w:rPr>
                <w:rFonts w:cs="Arial"/>
                <w:lang w:eastAsia="zh-CN"/>
              </w:rPr>
            </w:pPr>
            <w:r w:rsidRPr="00E062F1">
              <w:rPr>
                <w:rFonts w:cs="Arial"/>
                <w:lang w:eastAsia="zh-CN"/>
              </w:rPr>
              <w:t>CA_n257G</w:t>
            </w:r>
          </w:p>
          <w:p w14:paraId="47B59B8F" w14:textId="77777777" w:rsidR="009D407F" w:rsidRPr="00E062F1" w:rsidRDefault="009D407F" w:rsidP="009D407F">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1D1D9AE9" w14:textId="77777777" w:rsidR="009D407F" w:rsidRPr="00E062F1" w:rsidRDefault="009D407F" w:rsidP="009D407F">
            <w:pPr>
              <w:pStyle w:val="TAC"/>
              <w:rPr>
                <w:lang w:eastAsia="zh-CN"/>
              </w:rPr>
            </w:pPr>
            <w:r w:rsidRPr="00E062F1">
              <w:rPr>
                <w:rFonts w:cs="Arial"/>
                <w:kern w:val="2"/>
                <w:szCs w:val="24"/>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13CCADF2" w14:textId="77777777" w:rsidR="009D407F" w:rsidRPr="00E062F1" w:rsidRDefault="009D407F" w:rsidP="009D407F">
            <w:pPr>
              <w:pStyle w:val="TAC"/>
            </w:pPr>
            <w:r w:rsidRPr="00E062F1">
              <w:rPr>
                <w:rFonts w:cs="Arial"/>
                <w:kern w:val="2"/>
                <w:szCs w:val="24"/>
              </w:rPr>
              <w:t>15</w:t>
            </w:r>
          </w:p>
        </w:tc>
        <w:tc>
          <w:tcPr>
            <w:tcW w:w="669" w:type="dxa"/>
            <w:tcBorders>
              <w:top w:val="single" w:sz="4" w:space="0" w:color="auto"/>
              <w:left w:val="single" w:sz="4" w:space="0" w:color="auto"/>
              <w:bottom w:val="single" w:sz="4" w:space="0" w:color="auto"/>
              <w:right w:val="single" w:sz="4" w:space="0" w:color="auto"/>
            </w:tcBorders>
          </w:tcPr>
          <w:p w14:paraId="2E39D377"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7B7238B2" w14:textId="77777777" w:rsidR="009D407F" w:rsidRPr="00E062F1" w:rsidRDefault="009D407F" w:rsidP="009D407F">
            <w:pPr>
              <w:pStyle w:val="TAC"/>
              <w:rPr>
                <w:rFonts w:cs="Arial"/>
                <w:lang w:eastAsia="zh-CN"/>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7F5F4E8" w14:textId="77777777" w:rsidR="009D407F" w:rsidRPr="00E062F1" w:rsidRDefault="009D407F" w:rsidP="009D407F">
            <w:pPr>
              <w:pStyle w:val="TAC"/>
              <w:rPr>
                <w:rFonts w:cs="Arial"/>
                <w:lang w:eastAsia="zh-CN"/>
              </w:rPr>
            </w:pPr>
            <w:r w:rsidRPr="00E062F1">
              <w:rPr>
                <w:kern w:val="2"/>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tcPr>
          <w:p w14:paraId="61C14604" w14:textId="77777777" w:rsidR="009D407F" w:rsidRPr="00E062F1" w:rsidRDefault="009D407F" w:rsidP="009D407F">
            <w:pPr>
              <w:pStyle w:val="TAC"/>
              <w:rPr>
                <w:rFonts w:cs="Arial"/>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EA7EA35" w14:textId="77777777" w:rsidR="009D407F" w:rsidRPr="00E062F1" w:rsidRDefault="009D407F" w:rsidP="009D407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AD0DC88" w14:textId="77777777" w:rsidR="009D407F" w:rsidRPr="00E062F1" w:rsidRDefault="009D407F" w:rsidP="009D407F">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9A908C0"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C18232"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AC86D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BBDB54E"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7E14AF3"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29052F69"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46F88E89"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80EADF"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BF4355" w14:textId="77777777" w:rsidR="009D407F" w:rsidRPr="00E062F1" w:rsidRDefault="009D407F" w:rsidP="009D407F">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0886D0F3" w14:textId="77777777" w:rsidR="009D407F" w:rsidRPr="00E062F1" w:rsidRDefault="009D407F" w:rsidP="009D407F">
            <w:pPr>
              <w:pStyle w:val="TAC"/>
              <w:rPr>
                <w:rFonts w:eastAsia="Yu Mincho"/>
                <w:szCs w:val="18"/>
              </w:rPr>
            </w:pPr>
            <w:r w:rsidRPr="00E062F1">
              <w:rPr>
                <w:rFonts w:eastAsia="Yu Mincho"/>
                <w:szCs w:val="18"/>
              </w:rPr>
              <w:t>0</w:t>
            </w:r>
          </w:p>
        </w:tc>
      </w:tr>
      <w:tr w:rsidR="009D407F" w:rsidRPr="00E062F1" w14:paraId="26A53FA4"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FEF3454"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6B75256"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1DE5C39"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0A84CC47" w14:textId="77777777" w:rsidR="009D407F" w:rsidRPr="00E062F1" w:rsidRDefault="009D407F" w:rsidP="009D407F">
            <w:pPr>
              <w:pStyle w:val="TAC"/>
            </w:pPr>
            <w:r w:rsidRPr="00E062F1">
              <w:rPr>
                <w:rFonts w:cs="Arial"/>
                <w:kern w:val="2"/>
                <w:szCs w:val="24"/>
              </w:rPr>
              <w:t>30</w:t>
            </w:r>
          </w:p>
        </w:tc>
        <w:tc>
          <w:tcPr>
            <w:tcW w:w="669" w:type="dxa"/>
            <w:tcBorders>
              <w:top w:val="single" w:sz="4" w:space="0" w:color="auto"/>
              <w:left w:val="single" w:sz="4" w:space="0" w:color="auto"/>
              <w:bottom w:val="single" w:sz="4" w:space="0" w:color="auto"/>
              <w:right w:val="single" w:sz="4" w:space="0" w:color="auto"/>
            </w:tcBorders>
          </w:tcPr>
          <w:p w14:paraId="239D83E8"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6CDA1307" w14:textId="77777777" w:rsidR="009D407F" w:rsidRPr="00E062F1" w:rsidRDefault="009D407F" w:rsidP="009D407F">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518D2C8" w14:textId="77777777" w:rsidR="009D407F" w:rsidRPr="00E062F1" w:rsidRDefault="009D407F" w:rsidP="009D407F">
            <w:pPr>
              <w:pStyle w:val="TAC"/>
              <w:rPr>
                <w:rFonts w:cs="Arial"/>
                <w:lang w:eastAsia="ja-JP"/>
              </w:rPr>
            </w:pPr>
            <w:r w:rsidRPr="00E062F1">
              <w:rPr>
                <w:kern w:val="2"/>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tcPr>
          <w:p w14:paraId="245AF10A" w14:textId="77777777" w:rsidR="009D407F" w:rsidRPr="00E062F1" w:rsidRDefault="009D407F" w:rsidP="009D407F">
            <w:pPr>
              <w:pStyle w:val="TAC"/>
              <w:rPr>
                <w:rFonts w:cs="Arial"/>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FDDD0D1" w14:textId="77777777" w:rsidR="009D407F" w:rsidRPr="00E062F1" w:rsidRDefault="009D407F" w:rsidP="009D407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BA0C702" w14:textId="77777777" w:rsidR="009D407F" w:rsidRPr="00E062F1" w:rsidRDefault="009D407F" w:rsidP="009D407F">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1FF4C7A"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25B95E"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4504D9"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D7A710"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A30ED6C"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4211358E" w14:textId="77777777" w:rsidR="009D407F" w:rsidRPr="00E062F1" w:rsidRDefault="009D407F" w:rsidP="009D407F">
            <w:pPr>
              <w:pStyle w:val="TAC"/>
              <w:rPr>
                <w:kern w:val="2"/>
                <w:szCs w:val="24"/>
                <w:lang w:eastAsia="zh-CN"/>
              </w:rPr>
            </w:pPr>
          </w:p>
        </w:tc>
        <w:tc>
          <w:tcPr>
            <w:tcW w:w="668" w:type="dxa"/>
            <w:tcBorders>
              <w:top w:val="single" w:sz="4" w:space="0" w:color="auto"/>
              <w:left w:val="single" w:sz="4" w:space="0" w:color="auto"/>
              <w:bottom w:val="single" w:sz="4" w:space="0" w:color="auto"/>
              <w:right w:val="single" w:sz="4" w:space="0" w:color="auto"/>
            </w:tcBorders>
          </w:tcPr>
          <w:p w14:paraId="29406307" w14:textId="77777777" w:rsidR="009D407F" w:rsidRPr="00E062F1" w:rsidRDefault="009D407F" w:rsidP="009D407F">
            <w:pPr>
              <w:pStyle w:val="TAC"/>
              <w:rPr>
                <w:rFonts w:eastAsia="Yu Mincho"/>
                <w:szCs w:val="18"/>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23C03D"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929C95" w14:textId="77777777" w:rsidR="009D407F" w:rsidRPr="00E062F1" w:rsidRDefault="009D407F" w:rsidP="009D407F">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78DD15A" w14:textId="77777777" w:rsidR="009D407F" w:rsidRPr="00E062F1" w:rsidRDefault="009D407F" w:rsidP="009D407F">
            <w:pPr>
              <w:pStyle w:val="TAC"/>
              <w:rPr>
                <w:rFonts w:eastAsia="Yu Mincho"/>
                <w:szCs w:val="18"/>
              </w:rPr>
            </w:pPr>
          </w:p>
        </w:tc>
      </w:tr>
      <w:tr w:rsidR="009D407F" w:rsidRPr="00E062F1" w14:paraId="7EEEB2C4"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C87372B"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A5C3620"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E954ABC"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6060D15B" w14:textId="77777777" w:rsidR="009D407F" w:rsidRPr="00E062F1" w:rsidRDefault="009D407F" w:rsidP="009D407F">
            <w:pPr>
              <w:pStyle w:val="TAC"/>
            </w:pPr>
            <w:r w:rsidRPr="00E062F1">
              <w:rPr>
                <w:rFonts w:cs="Arial"/>
                <w:kern w:val="2"/>
                <w:szCs w:val="24"/>
              </w:rPr>
              <w:t>60</w:t>
            </w:r>
          </w:p>
        </w:tc>
        <w:tc>
          <w:tcPr>
            <w:tcW w:w="669" w:type="dxa"/>
            <w:tcBorders>
              <w:top w:val="single" w:sz="4" w:space="0" w:color="auto"/>
              <w:left w:val="single" w:sz="4" w:space="0" w:color="auto"/>
              <w:bottom w:val="single" w:sz="4" w:space="0" w:color="auto"/>
              <w:right w:val="single" w:sz="4" w:space="0" w:color="auto"/>
            </w:tcBorders>
          </w:tcPr>
          <w:p w14:paraId="7D4C7FB3"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7ACBE897" w14:textId="77777777" w:rsidR="009D407F" w:rsidRPr="00E062F1" w:rsidRDefault="009D407F" w:rsidP="009D407F">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BA6DEB7" w14:textId="77777777" w:rsidR="009D407F" w:rsidRPr="00E062F1" w:rsidRDefault="009D407F" w:rsidP="009D407F">
            <w:pPr>
              <w:pStyle w:val="TAC"/>
              <w:rPr>
                <w:rFonts w:cs="Arial"/>
                <w:lang w:eastAsia="ja-JP"/>
              </w:rPr>
            </w:pPr>
            <w:r w:rsidRPr="00E062F1">
              <w:rPr>
                <w:kern w:val="2"/>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tcPr>
          <w:p w14:paraId="4BBB080B" w14:textId="77777777" w:rsidR="009D407F" w:rsidRPr="00E062F1" w:rsidRDefault="009D407F" w:rsidP="009D407F">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13067AF" w14:textId="77777777" w:rsidR="009D407F" w:rsidRPr="00E062F1" w:rsidRDefault="009D407F" w:rsidP="009D407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9068EAD" w14:textId="77777777" w:rsidR="009D407F" w:rsidRPr="00E062F1" w:rsidRDefault="009D407F" w:rsidP="009D407F">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B9C3E1E"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07D260"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1E7FAB"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C14B84F"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1EF8BD7"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5DD4621D" w14:textId="77777777" w:rsidR="009D407F" w:rsidRPr="00E062F1" w:rsidRDefault="009D407F" w:rsidP="009D407F">
            <w:pPr>
              <w:pStyle w:val="TAC"/>
              <w:rPr>
                <w:kern w:val="2"/>
                <w:szCs w:val="24"/>
                <w:lang w:eastAsia="zh-CN"/>
              </w:rPr>
            </w:pPr>
          </w:p>
        </w:tc>
        <w:tc>
          <w:tcPr>
            <w:tcW w:w="668" w:type="dxa"/>
            <w:tcBorders>
              <w:top w:val="single" w:sz="4" w:space="0" w:color="auto"/>
              <w:left w:val="single" w:sz="4" w:space="0" w:color="auto"/>
              <w:bottom w:val="single" w:sz="4" w:space="0" w:color="auto"/>
              <w:right w:val="single" w:sz="4" w:space="0" w:color="auto"/>
            </w:tcBorders>
          </w:tcPr>
          <w:p w14:paraId="37C4D66B" w14:textId="77777777" w:rsidR="009D407F" w:rsidRPr="00E062F1" w:rsidRDefault="009D407F" w:rsidP="009D407F">
            <w:pPr>
              <w:pStyle w:val="TAC"/>
              <w:rPr>
                <w:rFonts w:eastAsia="Yu Mincho"/>
                <w:szCs w:val="18"/>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629639"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29C9E6" w14:textId="77777777" w:rsidR="009D407F" w:rsidRPr="00E062F1" w:rsidRDefault="009D407F" w:rsidP="009D407F">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18333115" w14:textId="77777777" w:rsidR="009D407F" w:rsidRPr="00E062F1" w:rsidRDefault="009D407F" w:rsidP="009D407F">
            <w:pPr>
              <w:pStyle w:val="TAC"/>
              <w:rPr>
                <w:rFonts w:eastAsia="Yu Mincho"/>
                <w:szCs w:val="18"/>
              </w:rPr>
            </w:pPr>
          </w:p>
        </w:tc>
      </w:tr>
      <w:tr w:rsidR="009D407F" w:rsidRPr="00E062F1" w14:paraId="4541C9C8"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64D0CA1"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4EA470A" w14:textId="77777777" w:rsidR="009D407F" w:rsidRPr="00E062F1" w:rsidRDefault="009D407F" w:rsidP="009D407F">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5AB44092" w14:textId="77777777" w:rsidR="009D407F" w:rsidRPr="00E062F1" w:rsidRDefault="009D407F" w:rsidP="009D407F">
            <w:pPr>
              <w:pStyle w:val="TAC"/>
              <w:rPr>
                <w:lang w:eastAsia="zh-CN"/>
              </w:rPr>
            </w:pPr>
            <w:r w:rsidRPr="00E062F1">
              <w:rPr>
                <w:rFonts w:cs="Arial"/>
                <w:kern w:val="2"/>
                <w:szCs w:val="24"/>
              </w:rPr>
              <w:t>n257</w:t>
            </w:r>
          </w:p>
        </w:tc>
        <w:tc>
          <w:tcPr>
            <w:tcW w:w="10701" w:type="dxa"/>
            <w:gridSpan w:val="19"/>
            <w:tcBorders>
              <w:top w:val="single" w:sz="4" w:space="0" w:color="auto"/>
              <w:left w:val="single" w:sz="4" w:space="0" w:color="auto"/>
              <w:bottom w:val="single" w:sz="4" w:space="0" w:color="auto"/>
              <w:right w:val="single" w:sz="4" w:space="0" w:color="auto"/>
            </w:tcBorders>
          </w:tcPr>
          <w:p w14:paraId="501DF748" w14:textId="77777777" w:rsidR="009D407F" w:rsidRPr="00E062F1" w:rsidRDefault="009D407F" w:rsidP="009D407F">
            <w:pPr>
              <w:pStyle w:val="TAC"/>
              <w:rPr>
                <w:rFonts w:eastAsia="Yu Mincho"/>
                <w:szCs w:val="18"/>
              </w:rPr>
            </w:pPr>
            <w:r w:rsidRPr="00E062F1">
              <w:rPr>
                <w:rFonts w:cs="Arial"/>
                <w:lang w:eastAsia="zh-CN"/>
              </w:rPr>
              <w:t>CA_n257G</w:t>
            </w:r>
          </w:p>
        </w:tc>
        <w:tc>
          <w:tcPr>
            <w:tcW w:w="749" w:type="dxa"/>
            <w:vMerge/>
            <w:tcBorders>
              <w:top w:val="single" w:sz="4" w:space="0" w:color="auto"/>
              <w:left w:val="single" w:sz="4" w:space="0" w:color="auto"/>
              <w:bottom w:val="single" w:sz="4" w:space="0" w:color="auto"/>
              <w:right w:val="single" w:sz="4" w:space="0" w:color="auto"/>
            </w:tcBorders>
            <w:vAlign w:val="center"/>
          </w:tcPr>
          <w:p w14:paraId="28A4619F" w14:textId="77777777" w:rsidR="009D407F" w:rsidRPr="00E062F1" w:rsidRDefault="009D407F" w:rsidP="009D407F">
            <w:pPr>
              <w:pStyle w:val="TAC"/>
              <w:rPr>
                <w:rFonts w:eastAsia="Yu Mincho"/>
                <w:szCs w:val="18"/>
              </w:rPr>
            </w:pPr>
          </w:p>
        </w:tc>
      </w:tr>
      <w:tr w:rsidR="009D407F" w:rsidRPr="00E062F1" w14:paraId="5D69F2F9" w14:textId="77777777" w:rsidTr="009D407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07E6E044" w14:textId="77777777" w:rsidR="009D407F" w:rsidRPr="00E062F1" w:rsidRDefault="009D407F" w:rsidP="009D407F">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3F3645AE" w14:textId="77777777" w:rsidR="009D407F" w:rsidRPr="00E062F1" w:rsidRDefault="009D407F" w:rsidP="009D407F">
            <w:pPr>
              <w:pStyle w:val="TAC"/>
              <w:rPr>
                <w:rFonts w:cs="Arial"/>
                <w:lang w:eastAsia="zh-CN"/>
              </w:rPr>
            </w:pPr>
            <w:r w:rsidRPr="00E062F1">
              <w:rPr>
                <w:rFonts w:cs="Arial"/>
                <w:lang w:eastAsia="zh-CN"/>
              </w:rPr>
              <w:t>CA_n257G</w:t>
            </w:r>
          </w:p>
          <w:p w14:paraId="201BE7CC" w14:textId="77777777" w:rsidR="009D407F" w:rsidRPr="00E062F1" w:rsidRDefault="009D407F" w:rsidP="009D407F">
            <w:pPr>
              <w:pStyle w:val="TAC"/>
              <w:rPr>
                <w:rFonts w:cs="Arial"/>
                <w:lang w:eastAsia="zh-CN"/>
              </w:rPr>
            </w:pPr>
            <w:r w:rsidRPr="00E062F1">
              <w:rPr>
                <w:rFonts w:cs="Arial"/>
                <w:lang w:eastAsia="zh-CN"/>
              </w:rPr>
              <w:t>CA_n257H</w:t>
            </w:r>
          </w:p>
          <w:p w14:paraId="699850CD" w14:textId="77777777" w:rsidR="009D407F" w:rsidRPr="00E062F1" w:rsidRDefault="009D407F" w:rsidP="009D407F">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1360C48F" w14:textId="77777777" w:rsidR="009D407F" w:rsidRPr="00E062F1" w:rsidRDefault="009D407F" w:rsidP="009D407F">
            <w:pPr>
              <w:pStyle w:val="TAC"/>
              <w:rPr>
                <w:lang w:eastAsia="zh-CN"/>
              </w:rPr>
            </w:pPr>
            <w:r w:rsidRPr="00E062F1">
              <w:rPr>
                <w:rFonts w:cs="Arial"/>
                <w:kern w:val="2"/>
                <w:szCs w:val="24"/>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02614DA3" w14:textId="77777777" w:rsidR="009D407F" w:rsidRPr="00E062F1" w:rsidRDefault="009D407F" w:rsidP="009D407F">
            <w:pPr>
              <w:pStyle w:val="TAC"/>
            </w:pPr>
            <w:r w:rsidRPr="00E062F1">
              <w:rPr>
                <w:rFonts w:cs="Arial"/>
                <w:kern w:val="2"/>
                <w:szCs w:val="24"/>
              </w:rPr>
              <w:t>15</w:t>
            </w:r>
          </w:p>
        </w:tc>
        <w:tc>
          <w:tcPr>
            <w:tcW w:w="669" w:type="dxa"/>
            <w:tcBorders>
              <w:top w:val="single" w:sz="4" w:space="0" w:color="auto"/>
              <w:left w:val="single" w:sz="4" w:space="0" w:color="auto"/>
              <w:bottom w:val="single" w:sz="4" w:space="0" w:color="auto"/>
              <w:right w:val="single" w:sz="4" w:space="0" w:color="auto"/>
            </w:tcBorders>
          </w:tcPr>
          <w:p w14:paraId="69EC15B8"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10A13D5" w14:textId="77777777" w:rsidR="009D407F" w:rsidRPr="00E062F1" w:rsidRDefault="009D407F" w:rsidP="009D407F">
            <w:pPr>
              <w:pStyle w:val="TAC"/>
              <w:rPr>
                <w:rFonts w:cs="Arial"/>
                <w:lang w:eastAsia="zh-CN"/>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A790A6" w14:textId="77777777" w:rsidR="009D407F" w:rsidRPr="00E062F1" w:rsidRDefault="009D407F" w:rsidP="009D407F">
            <w:pPr>
              <w:pStyle w:val="TAC"/>
              <w:rPr>
                <w:rFonts w:cs="Arial"/>
                <w:lang w:eastAsia="zh-CN"/>
              </w:rPr>
            </w:pPr>
            <w:r w:rsidRPr="00E062F1">
              <w:rPr>
                <w:kern w:val="2"/>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964E19C" w14:textId="77777777" w:rsidR="009D407F" w:rsidRPr="00E062F1" w:rsidRDefault="009D407F" w:rsidP="009D407F">
            <w:pPr>
              <w:pStyle w:val="TAC"/>
              <w:rPr>
                <w:rFonts w:cs="Arial"/>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E2FE515" w14:textId="77777777" w:rsidR="009D407F" w:rsidRPr="00E062F1" w:rsidRDefault="009D407F" w:rsidP="009D407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E740E14" w14:textId="77777777" w:rsidR="009D407F" w:rsidRPr="00E062F1" w:rsidRDefault="009D407F" w:rsidP="009D407F">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54CD8A1"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1F5747"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6420E0"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54E024B"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CBAFE0B"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3CB0BD25"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355036A"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F70E494"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FDF142" w14:textId="77777777" w:rsidR="009D407F" w:rsidRPr="00E062F1" w:rsidRDefault="009D407F" w:rsidP="009D407F">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011D559C" w14:textId="77777777" w:rsidR="009D407F" w:rsidRPr="00E062F1" w:rsidRDefault="009D407F" w:rsidP="009D407F">
            <w:pPr>
              <w:pStyle w:val="TAC"/>
              <w:rPr>
                <w:rFonts w:eastAsia="Yu Mincho"/>
                <w:szCs w:val="18"/>
              </w:rPr>
            </w:pPr>
            <w:r w:rsidRPr="00E062F1">
              <w:rPr>
                <w:rFonts w:eastAsia="Yu Mincho"/>
                <w:szCs w:val="18"/>
              </w:rPr>
              <w:t>0</w:t>
            </w:r>
          </w:p>
        </w:tc>
      </w:tr>
      <w:tr w:rsidR="009D407F" w:rsidRPr="00E062F1" w14:paraId="6B9A45CB"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49B283A"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F632259"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9296BAC"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7514A04A" w14:textId="77777777" w:rsidR="009D407F" w:rsidRPr="00E062F1" w:rsidRDefault="009D407F" w:rsidP="009D407F">
            <w:pPr>
              <w:pStyle w:val="TAC"/>
            </w:pPr>
            <w:r w:rsidRPr="00E062F1">
              <w:rPr>
                <w:rFonts w:cs="Arial"/>
                <w:kern w:val="2"/>
                <w:szCs w:val="24"/>
              </w:rPr>
              <w:t>30</w:t>
            </w:r>
          </w:p>
        </w:tc>
        <w:tc>
          <w:tcPr>
            <w:tcW w:w="669" w:type="dxa"/>
            <w:tcBorders>
              <w:top w:val="single" w:sz="4" w:space="0" w:color="auto"/>
              <w:left w:val="single" w:sz="4" w:space="0" w:color="auto"/>
              <w:bottom w:val="single" w:sz="4" w:space="0" w:color="auto"/>
              <w:right w:val="single" w:sz="4" w:space="0" w:color="auto"/>
            </w:tcBorders>
          </w:tcPr>
          <w:p w14:paraId="33562BEC"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BDFCC16" w14:textId="77777777" w:rsidR="009D407F" w:rsidRPr="00E062F1" w:rsidRDefault="009D407F" w:rsidP="009D407F">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3A5292F" w14:textId="77777777" w:rsidR="009D407F" w:rsidRPr="00E062F1" w:rsidRDefault="009D407F" w:rsidP="009D407F">
            <w:pPr>
              <w:pStyle w:val="TAC"/>
              <w:rPr>
                <w:rFonts w:cs="Arial"/>
                <w:lang w:eastAsia="ja-JP"/>
              </w:rPr>
            </w:pPr>
            <w:r w:rsidRPr="00E062F1">
              <w:rPr>
                <w:kern w:val="2"/>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229A49A" w14:textId="77777777" w:rsidR="009D407F" w:rsidRPr="00E062F1" w:rsidRDefault="009D407F" w:rsidP="009D407F">
            <w:pPr>
              <w:pStyle w:val="TAC"/>
              <w:rPr>
                <w:rFonts w:cs="Arial"/>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29C6815" w14:textId="77777777" w:rsidR="009D407F" w:rsidRPr="00E062F1" w:rsidRDefault="009D407F" w:rsidP="009D407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551DA0D" w14:textId="77777777" w:rsidR="009D407F" w:rsidRPr="00E062F1" w:rsidRDefault="009D407F" w:rsidP="009D407F">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026F831"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0C56FB"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71933B"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62A132E"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72EA6E7"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43C5A191" w14:textId="77777777" w:rsidR="009D407F" w:rsidRPr="00E062F1" w:rsidRDefault="009D407F" w:rsidP="009D407F">
            <w:pPr>
              <w:pStyle w:val="TAC"/>
              <w:rPr>
                <w:kern w:val="2"/>
                <w:szCs w:val="24"/>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FD4139E" w14:textId="77777777" w:rsidR="009D407F" w:rsidRPr="00E062F1" w:rsidRDefault="009D407F" w:rsidP="009D407F">
            <w:pPr>
              <w:pStyle w:val="TAC"/>
              <w:rPr>
                <w:rFonts w:eastAsia="Yu Mincho"/>
                <w:szCs w:val="18"/>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014301"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745675" w14:textId="77777777" w:rsidR="009D407F" w:rsidRPr="00E062F1" w:rsidRDefault="009D407F" w:rsidP="009D407F">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F2578DB" w14:textId="77777777" w:rsidR="009D407F" w:rsidRPr="00E062F1" w:rsidRDefault="009D407F" w:rsidP="009D407F">
            <w:pPr>
              <w:pStyle w:val="TAC"/>
              <w:rPr>
                <w:rFonts w:eastAsia="Yu Mincho"/>
                <w:szCs w:val="18"/>
              </w:rPr>
            </w:pPr>
          </w:p>
        </w:tc>
      </w:tr>
      <w:tr w:rsidR="009D407F" w:rsidRPr="00E062F1" w14:paraId="01BE1805"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8746D97"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59D029C"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37A02D3"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6ACB1E8F" w14:textId="77777777" w:rsidR="009D407F" w:rsidRPr="00E062F1" w:rsidRDefault="009D407F" w:rsidP="009D407F">
            <w:pPr>
              <w:pStyle w:val="TAC"/>
            </w:pPr>
            <w:r w:rsidRPr="00E062F1">
              <w:rPr>
                <w:rFonts w:cs="Arial"/>
                <w:kern w:val="2"/>
                <w:szCs w:val="24"/>
              </w:rPr>
              <w:t>60</w:t>
            </w:r>
          </w:p>
        </w:tc>
        <w:tc>
          <w:tcPr>
            <w:tcW w:w="669" w:type="dxa"/>
            <w:tcBorders>
              <w:top w:val="single" w:sz="4" w:space="0" w:color="auto"/>
              <w:left w:val="single" w:sz="4" w:space="0" w:color="auto"/>
              <w:bottom w:val="single" w:sz="4" w:space="0" w:color="auto"/>
              <w:right w:val="single" w:sz="4" w:space="0" w:color="auto"/>
            </w:tcBorders>
          </w:tcPr>
          <w:p w14:paraId="0D603FD9"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07E30E3" w14:textId="77777777" w:rsidR="009D407F" w:rsidRPr="00E062F1" w:rsidRDefault="009D407F" w:rsidP="009D407F">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265220" w14:textId="77777777" w:rsidR="009D407F" w:rsidRPr="00E062F1" w:rsidRDefault="009D407F" w:rsidP="009D407F">
            <w:pPr>
              <w:pStyle w:val="TAC"/>
              <w:rPr>
                <w:rFonts w:cs="Arial"/>
                <w:lang w:eastAsia="ja-JP"/>
              </w:rPr>
            </w:pPr>
            <w:r w:rsidRPr="00E062F1">
              <w:rPr>
                <w:kern w:val="2"/>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D29716A" w14:textId="77777777" w:rsidR="009D407F" w:rsidRPr="00E062F1" w:rsidRDefault="009D407F" w:rsidP="009D407F">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9F0B68B" w14:textId="77777777" w:rsidR="009D407F" w:rsidRPr="00E062F1" w:rsidRDefault="009D407F" w:rsidP="009D407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297AD76" w14:textId="77777777" w:rsidR="009D407F" w:rsidRPr="00E062F1" w:rsidRDefault="009D407F" w:rsidP="009D407F">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FE68632"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B70F99"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DE157B"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EAF2AA"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86C3B93"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5B364BBF" w14:textId="77777777" w:rsidR="009D407F" w:rsidRPr="00E062F1" w:rsidRDefault="009D407F" w:rsidP="009D407F">
            <w:pPr>
              <w:pStyle w:val="TAC"/>
              <w:rPr>
                <w:kern w:val="2"/>
                <w:szCs w:val="24"/>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D04B3F4" w14:textId="77777777" w:rsidR="009D407F" w:rsidRPr="00E062F1" w:rsidRDefault="009D407F" w:rsidP="009D407F">
            <w:pPr>
              <w:pStyle w:val="TAC"/>
              <w:rPr>
                <w:rFonts w:eastAsia="Yu Mincho"/>
                <w:szCs w:val="18"/>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78821D"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2470A5" w14:textId="77777777" w:rsidR="009D407F" w:rsidRPr="00E062F1" w:rsidRDefault="009D407F" w:rsidP="009D407F">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B02492D" w14:textId="77777777" w:rsidR="009D407F" w:rsidRPr="00E062F1" w:rsidRDefault="009D407F" w:rsidP="009D407F">
            <w:pPr>
              <w:pStyle w:val="TAC"/>
              <w:rPr>
                <w:rFonts w:eastAsia="Yu Mincho"/>
                <w:szCs w:val="18"/>
              </w:rPr>
            </w:pPr>
          </w:p>
        </w:tc>
      </w:tr>
      <w:tr w:rsidR="009D407F" w:rsidRPr="00E062F1" w14:paraId="044395BC"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4AC3508"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D7B5D1D" w14:textId="77777777" w:rsidR="009D407F" w:rsidRPr="00E062F1" w:rsidRDefault="009D407F" w:rsidP="009D407F">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50AFC6A0" w14:textId="77777777" w:rsidR="009D407F" w:rsidRPr="00E062F1" w:rsidRDefault="009D407F" w:rsidP="009D407F">
            <w:pPr>
              <w:pStyle w:val="TAC"/>
              <w:rPr>
                <w:lang w:eastAsia="zh-CN"/>
              </w:rPr>
            </w:pPr>
            <w:r w:rsidRPr="00E062F1">
              <w:rPr>
                <w:rFonts w:cs="Arial"/>
                <w:kern w:val="2"/>
                <w:szCs w:val="24"/>
              </w:rPr>
              <w:t>n257</w:t>
            </w:r>
          </w:p>
        </w:tc>
        <w:tc>
          <w:tcPr>
            <w:tcW w:w="10701" w:type="dxa"/>
            <w:gridSpan w:val="19"/>
            <w:tcBorders>
              <w:top w:val="single" w:sz="4" w:space="0" w:color="auto"/>
              <w:left w:val="single" w:sz="4" w:space="0" w:color="auto"/>
              <w:bottom w:val="single" w:sz="4" w:space="0" w:color="auto"/>
              <w:right w:val="single" w:sz="4" w:space="0" w:color="auto"/>
            </w:tcBorders>
          </w:tcPr>
          <w:p w14:paraId="0263BE99" w14:textId="77777777" w:rsidR="009D407F" w:rsidRPr="00E062F1" w:rsidRDefault="009D407F" w:rsidP="009D407F">
            <w:pPr>
              <w:pStyle w:val="TAC"/>
              <w:rPr>
                <w:rFonts w:eastAsia="Yu Mincho"/>
                <w:szCs w:val="18"/>
              </w:rPr>
            </w:pPr>
            <w:r w:rsidRPr="00E062F1">
              <w:rPr>
                <w:rFonts w:cs="Arial"/>
                <w:lang w:eastAsia="zh-CN"/>
              </w:rPr>
              <w:t>CA_n257H</w:t>
            </w:r>
          </w:p>
        </w:tc>
        <w:tc>
          <w:tcPr>
            <w:tcW w:w="749" w:type="dxa"/>
            <w:vMerge/>
            <w:tcBorders>
              <w:top w:val="single" w:sz="4" w:space="0" w:color="auto"/>
              <w:left w:val="single" w:sz="4" w:space="0" w:color="auto"/>
              <w:bottom w:val="single" w:sz="4" w:space="0" w:color="auto"/>
              <w:right w:val="single" w:sz="4" w:space="0" w:color="auto"/>
            </w:tcBorders>
            <w:vAlign w:val="center"/>
          </w:tcPr>
          <w:p w14:paraId="47939839" w14:textId="77777777" w:rsidR="009D407F" w:rsidRPr="00E062F1" w:rsidRDefault="009D407F" w:rsidP="009D407F">
            <w:pPr>
              <w:pStyle w:val="TAC"/>
              <w:rPr>
                <w:rFonts w:eastAsia="Yu Mincho"/>
                <w:szCs w:val="18"/>
              </w:rPr>
            </w:pPr>
          </w:p>
        </w:tc>
      </w:tr>
      <w:tr w:rsidR="009D407F" w:rsidRPr="00E062F1" w14:paraId="7EC8B4A3" w14:textId="77777777" w:rsidTr="009D407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2FD3FB4E" w14:textId="77777777" w:rsidR="009D407F" w:rsidRPr="00E062F1" w:rsidRDefault="009D407F" w:rsidP="009D407F">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25CA70A" w14:textId="77777777" w:rsidR="009D407F" w:rsidRPr="00E062F1" w:rsidRDefault="009D407F" w:rsidP="009D407F">
            <w:pPr>
              <w:pStyle w:val="TAC"/>
              <w:rPr>
                <w:rFonts w:cs="Arial"/>
                <w:lang w:eastAsia="zh-CN"/>
              </w:rPr>
            </w:pPr>
            <w:r w:rsidRPr="00E062F1">
              <w:rPr>
                <w:rFonts w:cs="Arial"/>
                <w:lang w:eastAsia="zh-CN"/>
              </w:rPr>
              <w:t>CA_n257G</w:t>
            </w:r>
          </w:p>
          <w:p w14:paraId="67812450" w14:textId="77777777" w:rsidR="009D407F" w:rsidRPr="00E062F1" w:rsidRDefault="009D407F" w:rsidP="009D407F">
            <w:pPr>
              <w:pStyle w:val="TAC"/>
              <w:rPr>
                <w:rFonts w:cs="Arial"/>
                <w:lang w:eastAsia="zh-CN"/>
              </w:rPr>
            </w:pPr>
            <w:r w:rsidRPr="00E062F1">
              <w:rPr>
                <w:rFonts w:cs="Arial"/>
                <w:lang w:eastAsia="zh-CN"/>
              </w:rPr>
              <w:t>CA_n257H</w:t>
            </w:r>
          </w:p>
          <w:p w14:paraId="605B10AA" w14:textId="77777777" w:rsidR="009D407F" w:rsidRPr="00E062F1" w:rsidRDefault="009D407F" w:rsidP="009D407F">
            <w:pPr>
              <w:pStyle w:val="TAC"/>
              <w:rPr>
                <w:rFonts w:cs="Arial"/>
                <w:lang w:eastAsia="zh-CN"/>
              </w:rPr>
            </w:pPr>
            <w:r w:rsidRPr="00E062F1">
              <w:rPr>
                <w:rFonts w:cs="Arial"/>
                <w:lang w:eastAsia="zh-CN"/>
              </w:rPr>
              <w:t>CA_n257I</w:t>
            </w:r>
          </w:p>
          <w:p w14:paraId="209B3069" w14:textId="77777777" w:rsidR="009D407F" w:rsidRPr="00E062F1" w:rsidRDefault="009D407F" w:rsidP="009D407F">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C9D0023" w14:textId="77777777" w:rsidR="009D407F" w:rsidRPr="00E062F1" w:rsidRDefault="009D407F" w:rsidP="009D407F">
            <w:pPr>
              <w:pStyle w:val="TAC"/>
              <w:rPr>
                <w:lang w:eastAsia="zh-CN"/>
              </w:rPr>
            </w:pPr>
            <w:r w:rsidRPr="00E062F1">
              <w:rPr>
                <w:rFonts w:cs="Arial"/>
                <w:kern w:val="2"/>
                <w:szCs w:val="24"/>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2E1B304F" w14:textId="77777777" w:rsidR="009D407F" w:rsidRPr="00E062F1" w:rsidRDefault="009D407F" w:rsidP="009D407F">
            <w:pPr>
              <w:pStyle w:val="TAC"/>
            </w:pPr>
            <w:r w:rsidRPr="00E062F1">
              <w:rPr>
                <w:rFonts w:cs="Arial"/>
                <w:kern w:val="2"/>
                <w:szCs w:val="24"/>
              </w:rPr>
              <w:t>15</w:t>
            </w:r>
          </w:p>
        </w:tc>
        <w:tc>
          <w:tcPr>
            <w:tcW w:w="669" w:type="dxa"/>
            <w:tcBorders>
              <w:top w:val="single" w:sz="4" w:space="0" w:color="auto"/>
              <w:left w:val="single" w:sz="4" w:space="0" w:color="auto"/>
              <w:bottom w:val="single" w:sz="4" w:space="0" w:color="auto"/>
              <w:right w:val="single" w:sz="4" w:space="0" w:color="auto"/>
            </w:tcBorders>
          </w:tcPr>
          <w:p w14:paraId="64190842"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F5EC9B5" w14:textId="77777777" w:rsidR="009D407F" w:rsidRPr="00E062F1" w:rsidRDefault="009D407F" w:rsidP="009D407F">
            <w:pPr>
              <w:pStyle w:val="TAC"/>
              <w:rPr>
                <w:rFonts w:cs="Arial"/>
                <w:lang w:eastAsia="zh-CN"/>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6CF6A6" w14:textId="77777777" w:rsidR="009D407F" w:rsidRPr="00E062F1" w:rsidRDefault="009D407F" w:rsidP="009D407F">
            <w:pPr>
              <w:pStyle w:val="TAC"/>
              <w:rPr>
                <w:rFonts w:cs="Arial"/>
                <w:lang w:eastAsia="zh-CN"/>
              </w:rPr>
            </w:pPr>
            <w:r w:rsidRPr="00E062F1">
              <w:rPr>
                <w:kern w:val="2"/>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93F2C9A" w14:textId="77777777" w:rsidR="009D407F" w:rsidRPr="00E062F1" w:rsidRDefault="009D407F" w:rsidP="009D407F">
            <w:pPr>
              <w:pStyle w:val="TAC"/>
              <w:rPr>
                <w:rFonts w:cs="Arial"/>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79ED1CE" w14:textId="77777777" w:rsidR="009D407F" w:rsidRPr="00E062F1" w:rsidRDefault="009D407F" w:rsidP="009D407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2E3BF14" w14:textId="77777777" w:rsidR="009D407F" w:rsidRPr="00E062F1" w:rsidRDefault="009D407F" w:rsidP="009D407F">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62623AD"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3393A5"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B3EBCB"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269B632"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C7F61C6"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4DD6B8F4"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182422E"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31BAE0"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DAE6E3" w14:textId="77777777" w:rsidR="009D407F" w:rsidRPr="00E062F1" w:rsidRDefault="009D407F" w:rsidP="009D407F">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63D85F31" w14:textId="77777777" w:rsidR="009D407F" w:rsidRPr="00E062F1" w:rsidRDefault="009D407F" w:rsidP="009D407F">
            <w:pPr>
              <w:pStyle w:val="TAC"/>
              <w:rPr>
                <w:rFonts w:eastAsia="Yu Mincho"/>
                <w:szCs w:val="18"/>
              </w:rPr>
            </w:pPr>
            <w:r w:rsidRPr="00E062F1">
              <w:rPr>
                <w:rFonts w:eastAsia="Yu Mincho"/>
                <w:szCs w:val="18"/>
              </w:rPr>
              <w:t>0</w:t>
            </w:r>
          </w:p>
        </w:tc>
      </w:tr>
      <w:tr w:rsidR="009D407F" w:rsidRPr="00E062F1" w14:paraId="380C08B0" w14:textId="77777777" w:rsidTr="009D407F">
        <w:trPr>
          <w:trHeight w:val="90"/>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4C6C93F"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92375CB"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06AA29F"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05ED783F" w14:textId="77777777" w:rsidR="009D407F" w:rsidRPr="00E062F1" w:rsidRDefault="009D407F" w:rsidP="009D407F">
            <w:pPr>
              <w:pStyle w:val="TAC"/>
            </w:pPr>
            <w:r w:rsidRPr="00E062F1">
              <w:rPr>
                <w:rFonts w:cs="Arial"/>
                <w:kern w:val="2"/>
                <w:szCs w:val="24"/>
              </w:rPr>
              <w:t>30</w:t>
            </w:r>
          </w:p>
        </w:tc>
        <w:tc>
          <w:tcPr>
            <w:tcW w:w="669" w:type="dxa"/>
            <w:tcBorders>
              <w:top w:val="single" w:sz="4" w:space="0" w:color="auto"/>
              <w:left w:val="single" w:sz="4" w:space="0" w:color="auto"/>
              <w:bottom w:val="single" w:sz="4" w:space="0" w:color="auto"/>
              <w:right w:val="single" w:sz="4" w:space="0" w:color="auto"/>
            </w:tcBorders>
          </w:tcPr>
          <w:p w14:paraId="022AAB22"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9F3EB34" w14:textId="77777777" w:rsidR="009D407F" w:rsidRPr="00E062F1" w:rsidRDefault="009D407F" w:rsidP="009D407F">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92F80B" w14:textId="77777777" w:rsidR="009D407F" w:rsidRPr="00E062F1" w:rsidRDefault="009D407F" w:rsidP="009D407F">
            <w:pPr>
              <w:pStyle w:val="TAC"/>
              <w:rPr>
                <w:rFonts w:cs="Arial"/>
                <w:lang w:eastAsia="ja-JP"/>
              </w:rPr>
            </w:pPr>
            <w:r w:rsidRPr="00E062F1">
              <w:rPr>
                <w:kern w:val="2"/>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A4299C8" w14:textId="77777777" w:rsidR="009D407F" w:rsidRPr="00E062F1" w:rsidRDefault="009D407F" w:rsidP="009D407F">
            <w:pPr>
              <w:pStyle w:val="TAC"/>
              <w:rPr>
                <w:rFonts w:cs="Arial"/>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8127B0E" w14:textId="77777777" w:rsidR="009D407F" w:rsidRPr="00E062F1" w:rsidRDefault="009D407F" w:rsidP="009D407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807830F" w14:textId="77777777" w:rsidR="009D407F" w:rsidRPr="00E062F1" w:rsidRDefault="009D407F" w:rsidP="009D407F">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33B880D"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DF3E01"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5A79C5"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1FE2009"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D1FA5DA"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222A78F5" w14:textId="77777777" w:rsidR="009D407F" w:rsidRPr="00E062F1" w:rsidRDefault="009D407F" w:rsidP="009D407F">
            <w:pPr>
              <w:pStyle w:val="TAC"/>
              <w:rPr>
                <w:kern w:val="2"/>
                <w:szCs w:val="24"/>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26F23E6" w14:textId="77777777" w:rsidR="009D407F" w:rsidRPr="00E062F1" w:rsidRDefault="009D407F" w:rsidP="009D407F">
            <w:pPr>
              <w:pStyle w:val="TAC"/>
              <w:rPr>
                <w:rFonts w:eastAsia="Yu Mincho"/>
                <w:szCs w:val="18"/>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C100AE"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43C9AF" w14:textId="77777777" w:rsidR="009D407F" w:rsidRPr="00E062F1" w:rsidRDefault="009D407F" w:rsidP="009D407F">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3A9D1A70" w14:textId="77777777" w:rsidR="009D407F" w:rsidRPr="00E062F1" w:rsidRDefault="009D407F" w:rsidP="009D407F">
            <w:pPr>
              <w:pStyle w:val="TAC"/>
              <w:rPr>
                <w:rFonts w:eastAsia="Yu Mincho"/>
                <w:szCs w:val="18"/>
              </w:rPr>
            </w:pPr>
          </w:p>
        </w:tc>
      </w:tr>
      <w:tr w:rsidR="009D407F" w:rsidRPr="00E062F1" w14:paraId="630FF777"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0B62526"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6BBFB26"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49E9A34"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238E759D" w14:textId="77777777" w:rsidR="009D407F" w:rsidRPr="00E062F1" w:rsidRDefault="009D407F" w:rsidP="009D407F">
            <w:pPr>
              <w:pStyle w:val="TAC"/>
            </w:pPr>
            <w:r w:rsidRPr="00E062F1">
              <w:rPr>
                <w:rFonts w:cs="Arial"/>
                <w:kern w:val="2"/>
                <w:szCs w:val="24"/>
              </w:rPr>
              <w:t>60</w:t>
            </w:r>
          </w:p>
        </w:tc>
        <w:tc>
          <w:tcPr>
            <w:tcW w:w="669" w:type="dxa"/>
            <w:tcBorders>
              <w:top w:val="single" w:sz="4" w:space="0" w:color="auto"/>
              <w:left w:val="single" w:sz="4" w:space="0" w:color="auto"/>
              <w:bottom w:val="single" w:sz="4" w:space="0" w:color="auto"/>
              <w:right w:val="single" w:sz="4" w:space="0" w:color="auto"/>
            </w:tcBorders>
          </w:tcPr>
          <w:p w14:paraId="2B42CEC5"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D032107" w14:textId="77777777" w:rsidR="009D407F" w:rsidRPr="00E062F1" w:rsidRDefault="009D407F" w:rsidP="009D407F">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C16CBA1" w14:textId="77777777" w:rsidR="009D407F" w:rsidRPr="00E062F1" w:rsidRDefault="009D407F" w:rsidP="009D407F">
            <w:pPr>
              <w:pStyle w:val="TAC"/>
              <w:rPr>
                <w:rFonts w:cs="Arial"/>
                <w:lang w:eastAsia="ja-JP"/>
              </w:rPr>
            </w:pPr>
            <w:r w:rsidRPr="00E062F1">
              <w:rPr>
                <w:kern w:val="2"/>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18EC145" w14:textId="77777777" w:rsidR="009D407F" w:rsidRPr="00E062F1" w:rsidRDefault="009D407F" w:rsidP="009D407F">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C994F7A" w14:textId="77777777" w:rsidR="009D407F" w:rsidRPr="00E062F1" w:rsidRDefault="009D407F" w:rsidP="009D407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08AEC3D" w14:textId="77777777" w:rsidR="009D407F" w:rsidRPr="00E062F1" w:rsidRDefault="009D407F" w:rsidP="009D407F">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C95AFCE"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867543"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4D55E4"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E501C4"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B81924C" w14:textId="77777777" w:rsidR="009D407F" w:rsidRPr="00E062F1" w:rsidRDefault="009D407F" w:rsidP="009D407F">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24D63C23" w14:textId="77777777" w:rsidR="009D407F" w:rsidRPr="00E062F1" w:rsidRDefault="009D407F" w:rsidP="009D407F">
            <w:pPr>
              <w:pStyle w:val="TAC"/>
              <w:rPr>
                <w:kern w:val="2"/>
                <w:szCs w:val="24"/>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9CDCBFA" w14:textId="77777777" w:rsidR="009D407F" w:rsidRPr="00E062F1" w:rsidRDefault="009D407F" w:rsidP="009D407F">
            <w:pPr>
              <w:pStyle w:val="TAC"/>
              <w:rPr>
                <w:rFonts w:eastAsia="Yu Mincho"/>
                <w:szCs w:val="18"/>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1717AC"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F42A3A" w14:textId="77777777" w:rsidR="009D407F" w:rsidRPr="00E062F1" w:rsidRDefault="009D407F" w:rsidP="009D407F">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104DFF0" w14:textId="77777777" w:rsidR="009D407F" w:rsidRPr="00E062F1" w:rsidRDefault="009D407F" w:rsidP="009D407F">
            <w:pPr>
              <w:pStyle w:val="TAC"/>
              <w:rPr>
                <w:rFonts w:eastAsia="Yu Mincho"/>
                <w:szCs w:val="18"/>
              </w:rPr>
            </w:pPr>
          </w:p>
        </w:tc>
      </w:tr>
      <w:tr w:rsidR="009D407F" w:rsidRPr="00E062F1" w14:paraId="60371664"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695850A"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11DD7A7" w14:textId="77777777" w:rsidR="009D407F" w:rsidRPr="00E062F1" w:rsidRDefault="009D407F" w:rsidP="009D407F">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50E707CB" w14:textId="77777777" w:rsidR="009D407F" w:rsidRPr="00E062F1" w:rsidRDefault="009D407F" w:rsidP="009D407F">
            <w:pPr>
              <w:pStyle w:val="TAC"/>
              <w:rPr>
                <w:lang w:eastAsia="zh-CN"/>
              </w:rPr>
            </w:pPr>
            <w:r w:rsidRPr="00E062F1">
              <w:rPr>
                <w:rFonts w:cs="Arial"/>
                <w:kern w:val="2"/>
                <w:szCs w:val="24"/>
              </w:rPr>
              <w:t>n257</w:t>
            </w:r>
          </w:p>
        </w:tc>
        <w:tc>
          <w:tcPr>
            <w:tcW w:w="10701" w:type="dxa"/>
            <w:gridSpan w:val="19"/>
            <w:tcBorders>
              <w:top w:val="single" w:sz="4" w:space="0" w:color="auto"/>
              <w:left w:val="single" w:sz="4" w:space="0" w:color="auto"/>
              <w:bottom w:val="single" w:sz="4" w:space="0" w:color="auto"/>
              <w:right w:val="single" w:sz="4" w:space="0" w:color="auto"/>
            </w:tcBorders>
          </w:tcPr>
          <w:p w14:paraId="4A22E6B0" w14:textId="77777777" w:rsidR="009D407F" w:rsidRPr="00E062F1" w:rsidRDefault="009D407F" w:rsidP="009D407F">
            <w:pPr>
              <w:pStyle w:val="TAC"/>
              <w:rPr>
                <w:rFonts w:eastAsia="Yu Mincho"/>
                <w:szCs w:val="18"/>
              </w:rPr>
            </w:pPr>
            <w:r w:rsidRPr="00E062F1">
              <w:rPr>
                <w:rFonts w:cs="Arial"/>
                <w:lang w:eastAsia="zh-CN"/>
              </w:rPr>
              <w:t>CA_n257I</w:t>
            </w:r>
          </w:p>
        </w:tc>
        <w:tc>
          <w:tcPr>
            <w:tcW w:w="749" w:type="dxa"/>
            <w:vMerge/>
            <w:tcBorders>
              <w:top w:val="single" w:sz="4" w:space="0" w:color="auto"/>
              <w:left w:val="single" w:sz="4" w:space="0" w:color="auto"/>
              <w:bottom w:val="single" w:sz="4" w:space="0" w:color="auto"/>
              <w:right w:val="single" w:sz="4" w:space="0" w:color="auto"/>
            </w:tcBorders>
            <w:vAlign w:val="center"/>
          </w:tcPr>
          <w:p w14:paraId="37F8D604" w14:textId="77777777" w:rsidR="009D407F" w:rsidRPr="00E062F1" w:rsidRDefault="009D407F" w:rsidP="009D407F">
            <w:pPr>
              <w:pStyle w:val="TAC"/>
              <w:rPr>
                <w:rFonts w:eastAsia="Yu Mincho"/>
                <w:szCs w:val="18"/>
              </w:rPr>
            </w:pPr>
          </w:p>
        </w:tc>
      </w:tr>
      <w:tr w:rsidR="009D407F" w:rsidRPr="00E062F1" w14:paraId="6B36258B" w14:textId="77777777" w:rsidTr="009D407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3C62EA59" w14:textId="77777777" w:rsidR="009D407F" w:rsidRPr="00E062F1" w:rsidRDefault="009D407F" w:rsidP="009D407F">
            <w:pPr>
              <w:pStyle w:val="TAC"/>
              <w:rPr>
                <w:lang w:eastAsia="zh-CN"/>
              </w:rPr>
            </w:pPr>
            <w:r w:rsidRPr="00E062F1">
              <w:rPr>
                <w:lang w:eastAsia="zh-CN"/>
              </w:rPr>
              <w:t>CA_n77A-n257J</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39C52103" w14:textId="77777777" w:rsidR="009D407F" w:rsidRPr="00E062F1" w:rsidRDefault="009D407F" w:rsidP="009D407F">
            <w:pPr>
              <w:pStyle w:val="TAC"/>
              <w:rPr>
                <w:rFonts w:cs="Arial"/>
                <w:lang w:eastAsia="zh-CN"/>
              </w:rPr>
            </w:pPr>
            <w:r w:rsidRPr="00E062F1">
              <w:rPr>
                <w:rFonts w:cs="Arial"/>
                <w:lang w:eastAsia="zh-CN"/>
              </w:rPr>
              <w:t>CA_n257G</w:t>
            </w:r>
          </w:p>
          <w:p w14:paraId="5A905145" w14:textId="77777777" w:rsidR="009D407F" w:rsidRPr="00E062F1" w:rsidRDefault="009D407F" w:rsidP="009D407F">
            <w:pPr>
              <w:pStyle w:val="TAC"/>
              <w:rPr>
                <w:rFonts w:cs="Arial"/>
                <w:lang w:eastAsia="zh-CN"/>
              </w:rPr>
            </w:pPr>
            <w:r w:rsidRPr="00E062F1">
              <w:rPr>
                <w:rFonts w:cs="Arial"/>
                <w:lang w:eastAsia="zh-CN"/>
              </w:rPr>
              <w:t>CA_n257H</w:t>
            </w:r>
          </w:p>
          <w:p w14:paraId="6D8AB475" w14:textId="77777777" w:rsidR="009D407F" w:rsidRPr="00E062F1" w:rsidRDefault="009D407F" w:rsidP="009D407F">
            <w:pPr>
              <w:pStyle w:val="TAC"/>
              <w:rPr>
                <w:rFonts w:cs="Arial"/>
                <w:lang w:eastAsia="zh-CN"/>
              </w:rPr>
            </w:pPr>
            <w:r w:rsidRPr="00E062F1">
              <w:rPr>
                <w:rFonts w:cs="Arial"/>
                <w:lang w:eastAsia="zh-CN"/>
              </w:rPr>
              <w:t>CA_n257I</w:t>
            </w:r>
          </w:p>
          <w:p w14:paraId="7D39D806" w14:textId="77777777" w:rsidR="009D407F" w:rsidRPr="00E062F1" w:rsidRDefault="009D407F" w:rsidP="009D407F">
            <w:pPr>
              <w:pStyle w:val="TAC"/>
              <w:rPr>
                <w:rFonts w:cs="Arial"/>
                <w:lang w:eastAsia="zh-CN"/>
              </w:rPr>
            </w:pPr>
            <w:r w:rsidRPr="00E062F1">
              <w:rPr>
                <w:rFonts w:cs="Arial"/>
                <w:lang w:eastAsia="zh-CN"/>
              </w:rPr>
              <w:t>CA_n257J</w:t>
            </w:r>
          </w:p>
          <w:p w14:paraId="2F215132" w14:textId="77777777" w:rsidR="009D407F" w:rsidRPr="00E062F1" w:rsidRDefault="009D407F" w:rsidP="009D407F">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2C34BE1C" w14:textId="77777777" w:rsidR="009D407F" w:rsidRPr="00E062F1" w:rsidRDefault="009D407F" w:rsidP="009D407F">
            <w:pPr>
              <w:pStyle w:val="TAC"/>
            </w:pPr>
            <w:r w:rsidRPr="00E062F1">
              <w:rPr>
                <w:lang w:eastAsia="zh-CN"/>
              </w:rPr>
              <w:t xml:space="preserve">CA_n77A-n257J </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E6E14EE" w14:textId="77777777" w:rsidR="009D407F" w:rsidRPr="00E062F1" w:rsidRDefault="009D407F" w:rsidP="009D407F">
            <w:pPr>
              <w:pStyle w:val="TAC"/>
              <w:rPr>
                <w:rFonts w:cs="Arial"/>
                <w:kern w:val="2"/>
                <w:szCs w:val="24"/>
              </w:rPr>
            </w:pPr>
            <w:r w:rsidRPr="00E062F1">
              <w:rPr>
                <w:rFonts w:cs="Arial"/>
                <w:kern w:val="2"/>
                <w:szCs w:val="24"/>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6025E9B7" w14:textId="77777777" w:rsidR="009D407F" w:rsidRPr="00E062F1" w:rsidRDefault="009D407F" w:rsidP="009D407F">
            <w:pPr>
              <w:pStyle w:val="TAC"/>
              <w:rPr>
                <w:rFonts w:cs="Arial"/>
                <w:lang w:eastAsia="zh-CN"/>
              </w:rPr>
            </w:pPr>
            <w:r w:rsidRPr="00E062F1">
              <w:rPr>
                <w:rFonts w:cs="Arial"/>
                <w:szCs w:val="24"/>
              </w:rPr>
              <w:t>15</w:t>
            </w:r>
          </w:p>
        </w:tc>
        <w:tc>
          <w:tcPr>
            <w:tcW w:w="669" w:type="dxa"/>
            <w:tcBorders>
              <w:top w:val="single" w:sz="4" w:space="0" w:color="auto"/>
              <w:left w:val="single" w:sz="4" w:space="0" w:color="auto"/>
              <w:bottom w:val="single" w:sz="4" w:space="0" w:color="auto"/>
              <w:right w:val="single" w:sz="4" w:space="0" w:color="auto"/>
            </w:tcBorders>
          </w:tcPr>
          <w:p w14:paraId="29840A0B"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9820570"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17716E" w14:textId="77777777" w:rsidR="009D407F" w:rsidRPr="00E062F1" w:rsidRDefault="009D407F" w:rsidP="009D407F">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A675756"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98E57EE"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4D02F8F"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1BD6295"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97BBB9A"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D8FC1B"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14C66B6"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B0D11DC"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7F72F22B"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7C1663C"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17C0D7F"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F1EAB2A" w14:textId="77777777" w:rsidR="009D407F" w:rsidRPr="00E062F1" w:rsidRDefault="009D407F" w:rsidP="009D407F">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76991E8E"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30624226"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74B3E5C"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CA40273"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AFEC400" w14:textId="77777777" w:rsidR="009D407F" w:rsidRPr="00E062F1" w:rsidRDefault="009D407F" w:rsidP="009D407F">
            <w:pPr>
              <w:pStyle w:val="TAC"/>
              <w:rPr>
                <w:rFonts w:cs="Arial"/>
                <w:kern w:val="2"/>
                <w:szCs w:val="24"/>
              </w:rPr>
            </w:pPr>
          </w:p>
        </w:tc>
        <w:tc>
          <w:tcPr>
            <w:tcW w:w="668" w:type="dxa"/>
            <w:tcBorders>
              <w:top w:val="single" w:sz="4" w:space="0" w:color="auto"/>
              <w:left w:val="single" w:sz="4" w:space="0" w:color="auto"/>
              <w:bottom w:val="single" w:sz="4" w:space="0" w:color="auto"/>
              <w:right w:val="single" w:sz="4" w:space="0" w:color="auto"/>
            </w:tcBorders>
          </w:tcPr>
          <w:p w14:paraId="1AB2261E" w14:textId="77777777" w:rsidR="009D407F" w:rsidRPr="00E062F1" w:rsidRDefault="009D407F" w:rsidP="009D407F">
            <w:pPr>
              <w:pStyle w:val="TAC"/>
              <w:rPr>
                <w:rFonts w:cs="Arial"/>
                <w:lang w:eastAsia="zh-CN"/>
              </w:rPr>
            </w:pPr>
            <w:r w:rsidRPr="00E062F1">
              <w:rPr>
                <w:rFonts w:cs="Arial"/>
                <w:szCs w:val="24"/>
              </w:rPr>
              <w:t>30</w:t>
            </w:r>
          </w:p>
        </w:tc>
        <w:tc>
          <w:tcPr>
            <w:tcW w:w="669" w:type="dxa"/>
            <w:tcBorders>
              <w:top w:val="single" w:sz="4" w:space="0" w:color="auto"/>
              <w:left w:val="single" w:sz="4" w:space="0" w:color="auto"/>
              <w:bottom w:val="single" w:sz="4" w:space="0" w:color="auto"/>
              <w:right w:val="single" w:sz="4" w:space="0" w:color="auto"/>
            </w:tcBorders>
          </w:tcPr>
          <w:p w14:paraId="3F6D18F3"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7630A20"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886464" w14:textId="77777777" w:rsidR="009D407F" w:rsidRPr="00E062F1" w:rsidRDefault="009D407F" w:rsidP="009D407F">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47FFFFC"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D8C2E1A"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5D18732"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23C446E"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D1A23CC"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DC4245"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E71FF8"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7C22AD5"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6EF220FE"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9E8AB87" w14:textId="77777777" w:rsidR="009D407F" w:rsidRPr="00E062F1" w:rsidRDefault="009D407F" w:rsidP="009D407F">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E09529A"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B2C1C0"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22BFBA7E" w14:textId="77777777" w:rsidR="009D407F" w:rsidRPr="00E062F1" w:rsidRDefault="009D407F" w:rsidP="009D407F">
            <w:pPr>
              <w:pStyle w:val="TAC"/>
              <w:rPr>
                <w:rFonts w:eastAsia="Yu Mincho"/>
                <w:szCs w:val="18"/>
              </w:rPr>
            </w:pPr>
          </w:p>
        </w:tc>
      </w:tr>
      <w:tr w:rsidR="009D407F" w:rsidRPr="00E062F1" w14:paraId="06249BAD"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490857E"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75E1CDE"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08678A4" w14:textId="77777777" w:rsidR="009D407F" w:rsidRPr="00E062F1" w:rsidRDefault="009D407F" w:rsidP="009D407F">
            <w:pPr>
              <w:pStyle w:val="TAC"/>
              <w:rPr>
                <w:rFonts w:cs="Arial"/>
                <w:kern w:val="2"/>
                <w:szCs w:val="24"/>
              </w:rPr>
            </w:pPr>
          </w:p>
        </w:tc>
        <w:tc>
          <w:tcPr>
            <w:tcW w:w="668" w:type="dxa"/>
            <w:tcBorders>
              <w:top w:val="single" w:sz="4" w:space="0" w:color="auto"/>
              <w:left w:val="single" w:sz="4" w:space="0" w:color="auto"/>
              <w:bottom w:val="single" w:sz="4" w:space="0" w:color="auto"/>
              <w:right w:val="single" w:sz="4" w:space="0" w:color="auto"/>
            </w:tcBorders>
          </w:tcPr>
          <w:p w14:paraId="71CF1F7D" w14:textId="77777777" w:rsidR="009D407F" w:rsidRPr="00E062F1" w:rsidRDefault="009D407F" w:rsidP="009D407F">
            <w:pPr>
              <w:pStyle w:val="TAC"/>
              <w:rPr>
                <w:rFonts w:cs="Arial"/>
                <w:lang w:eastAsia="zh-CN"/>
              </w:rPr>
            </w:pPr>
            <w:r w:rsidRPr="00E062F1">
              <w:rPr>
                <w:rFonts w:cs="Arial"/>
                <w:szCs w:val="24"/>
              </w:rPr>
              <w:t>60</w:t>
            </w:r>
          </w:p>
        </w:tc>
        <w:tc>
          <w:tcPr>
            <w:tcW w:w="669" w:type="dxa"/>
            <w:tcBorders>
              <w:top w:val="single" w:sz="4" w:space="0" w:color="auto"/>
              <w:left w:val="single" w:sz="4" w:space="0" w:color="auto"/>
              <w:bottom w:val="single" w:sz="4" w:space="0" w:color="auto"/>
              <w:right w:val="single" w:sz="4" w:space="0" w:color="auto"/>
            </w:tcBorders>
          </w:tcPr>
          <w:p w14:paraId="31F7FE9D"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1EF9EC9"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AB3F04" w14:textId="77777777" w:rsidR="009D407F" w:rsidRPr="00E062F1" w:rsidRDefault="009D407F" w:rsidP="009D407F">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49D468F"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0A8A814"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144CFB9"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7E1B87C"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6F4370"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7B0A15"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3EC522"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E1D8CC8"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5EAEAFEB"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E9FAD59" w14:textId="77777777" w:rsidR="009D407F" w:rsidRPr="00E062F1" w:rsidRDefault="009D407F" w:rsidP="009D407F">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7ECA2D82"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D40CFEF"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2A75D978" w14:textId="77777777" w:rsidR="009D407F" w:rsidRPr="00E062F1" w:rsidRDefault="009D407F" w:rsidP="009D407F">
            <w:pPr>
              <w:pStyle w:val="TAC"/>
              <w:rPr>
                <w:rFonts w:eastAsia="Yu Mincho"/>
                <w:szCs w:val="18"/>
              </w:rPr>
            </w:pPr>
          </w:p>
        </w:tc>
      </w:tr>
      <w:tr w:rsidR="009D407F" w:rsidRPr="00E062F1" w14:paraId="5894FEA8"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574EF79"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213D491" w14:textId="77777777" w:rsidR="009D407F" w:rsidRPr="00E062F1" w:rsidRDefault="009D407F" w:rsidP="009D407F">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3DCE8FD3" w14:textId="77777777" w:rsidR="009D407F" w:rsidRPr="00E062F1" w:rsidRDefault="009D407F" w:rsidP="009D407F">
            <w:pPr>
              <w:pStyle w:val="TAC"/>
              <w:rPr>
                <w:rFonts w:cs="Arial"/>
                <w:kern w:val="2"/>
                <w:szCs w:val="24"/>
              </w:rPr>
            </w:pPr>
            <w:r w:rsidRPr="00E062F1">
              <w:rPr>
                <w:rFonts w:cs="Arial"/>
                <w:kern w:val="2"/>
                <w:szCs w:val="24"/>
              </w:rPr>
              <w:t>n257</w:t>
            </w:r>
          </w:p>
        </w:tc>
        <w:tc>
          <w:tcPr>
            <w:tcW w:w="10701" w:type="dxa"/>
            <w:gridSpan w:val="19"/>
            <w:tcBorders>
              <w:top w:val="single" w:sz="4" w:space="0" w:color="auto"/>
              <w:left w:val="single" w:sz="4" w:space="0" w:color="auto"/>
              <w:bottom w:val="single" w:sz="4" w:space="0" w:color="auto"/>
              <w:right w:val="single" w:sz="4" w:space="0" w:color="auto"/>
            </w:tcBorders>
          </w:tcPr>
          <w:p w14:paraId="387060A1" w14:textId="77777777" w:rsidR="009D407F" w:rsidRPr="00E062F1" w:rsidRDefault="009D407F" w:rsidP="009D407F">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4A37C532" w14:textId="77777777" w:rsidR="009D407F" w:rsidRPr="00E062F1" w:rsidRDefault="009D407F" w:rsidP="009D407F">
            <w:pPr>
              <w:pStyle w:val="TAC"/>
              <w:rPr>
                <w:rFonts w:eastAsia="Yu Mincho"/>
                <w:szCs w:val="18"/>
              </w:rPr>
            </w:pPr>
          </w:p>
        </w:tc>
      </w:tr>
      <w:tr w:rsidR="009D407F" w:rsidRPr="00E062F1" w14:paraId="6F224DBD" w14:textId="77777777" w:rsidTr="009D407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66FA57A8" w14:textId="77777777" w:rsidR="009D407F" w:rsidRPr="00E062F1" w:rsidRDefault="009D407F" w:rsidP="009D407F">
            <w:pPr>
              <w:pStyle w:val="TAC"/>
              <w:rPr>
                <w:lang w:eastAsia="zh-CN"/>
              </w:rPr>
            </w:pPr>
            <w:r w:rsidRPr="00E062F1">
              <w:rPr>
                <w:lang w:eastAsia="zh-CN"/>
              </w:rPr>
              <w:t>CA_n77A-n257K</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2D01C610" w14:textId="77777777" w:rsidR="009D407F" w:rsidRPr="00E062F1" w:rsidRDefault="009D407F" w:rsidP="009D407F">
            <w:pPr>
              <w:pStyle w:val="TAC"/>
              <w:rPr>
                <w:rFonts w:cs="Arial"/>
                <w:lang w:eastAsia="zh-CN"/>
              </w:rPr>
            </w:pPr>
            <w:r w:rsidRPr="00E062F1">
              <w:rPr>
                <w:rFonts w:cs="Arial"/>
                <w:lang w:eastAsia="zh-CN"/>
              </w:rPr>
              <w:t>CA_n257G</w:t>
            </w:r>
          </w:p>
          <w:p w14:paraId="38181B38" w14:textId="77777777" w:rsidR="009D407F" w:rsidRPr="00E062F1" w:rsidRDefault="009D407F" w:rsidP="009D407F">
            <w:pPr>
              <w:pStyle w:val="TAC"/>
              <w:rPr>
                <w:rFonts w:cs="Arial"/>
                <w:lang w:eastAsia="zh-CN"/>
              </w:rPr>
            </w:pPr>
            <w:r w:rsidRPr="00E062F1">
              <w:rPr>
                <w:rFonts w:cs="Arial"/>
                <w:lang w:eastAsia="zh-CN"/>
              </w:rPr>
              <w:t>CA_n257H</w:t>
            </w:r>
          </w:p>
          <w:p w14:paraId="0FD91128" w14:textId="77777777" w:rsidR="009D407F" w:rsidRPr="00E062F1" w:rsidRDefault="009D407F" w:rsidP="009D407F">
            <w:pPr>
              <w:pStyle w:val="TAC"/>
              <w:rPr>
                <w:rFonts w:cs="Arial"/>
                <w:lang w:eastAsia="zh-CN"/>
              </w:rPr>
            </w:pPr>
            <w:r w:rsidRPr="00E062F1">
              <w:rPr>
                <w:rFonts w:cs="Arial"/>
                <w:lang w:eastAsia="zh-CN"/>
              </w:rPr>
              <w:t>CA_n257I</w:t>
            </w:r>
          </w:p>
          <w:p w14:paraId="1573EEE5" w14:textId="77777777" w:rsidR="009D407F" w:rsidRPr="00E062F1" w:rsidRDefault="009D407F" w:rsidP="009D407F">
            <w:pPr>
              <w:pStyle w:val="TAC"/>
              <w:rPr>
                <w:rFonts w:cs="Arial"/>
                <w:lang w:eastAsia="zh-CN"/>
              </w:rPr>
            </w:pPr>
            <w:r w:rsidRPr="00E062F1">
              <w:rPr>
                <w:rFonts w:cs="Arial"/>
                <w:lang w:eastAsia="zh-CN"/>
              </w:rPr>
              <w:t>CA_n257J</w:t>
            </w:r>
          </w:p>
          <w:p w14:paraId="1BA085FC" w14:textId="77777777" w:rsidR="009D407F" w:rsidRPr="00E062F1" w:rsidRDefault="009D407F" w:rsidP="009D407F">
            <w:pPr>
              <w:pStyle w:val="TAC"/>
              <w:rPr>
                <w:rFonts w:cs="Arial"/>
                <w:lang w:eastAsia="zh-CN"/>
              </w:rPr>
            </w:pPr>
            <w:r w:rsidRPr="00E062F1">
              <w:rPr>
                <w:rFonts w:cs="Arial"/>
                <w:lang w:eastAsia="zh-CN"/>
              </w:rPr>
              <w:t>CA_n257K</w:t>
            </w:r>
          </w:p>
          <w:p w14:paraId="7840D043" w14:textId="77777777" w:rsidR="009D407F" w:rsidRPr="00E062F1" w:rsidRDefault="009D407F" w:rsidP="009D407F">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98291A0" w14:textId="77777777" w:rsidR="009D407F" w:rsidRPr="00E062F1" w:rsidRDefault="009D407F" w:rsidP="009D407F">
            <w:pPr>
              <w:pStyle w:val="TAC"/>
            </w:pPr>
            <w:r w:rsidRPr="00E062F1">
              <w:rPr>
                <w:lang w:eastAsia="zh-CN"/>
              </w:rPr>
              <w:t>CA_n77A-n257J, CA_n77A-n257K</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5119878F" w14:textId="77777777" w:rsidR="009D407F" w:rsidRPr="00E062F1" w:rsidRDefault="009D407F" w:rsidP="009D407F">
            <w:pPr>
              <w:pStyle w:val="TAC"/>
              <w:rPr>
                <w:rFonts w:cs="Arial"/>
                <w:kern w:val="2"/>
                <w:szCs w:val="24"/>
              </w:rPr>
            </w:pPr>
            <w:r w:rsidRPr="00E062F1">
              <w:rPr>
                <w:rFonts w:cs="Arial"/>
                <w:kern w:val="2"/>
                <w:szCs w:val="24"/>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5B724A05" w14:textId="77777777" w:rsidR="009D407F" w:rsidRPr="00E062F1" w:rsidRDefault="009D407F" w:rsidP="009D407F">
            <w:pPr>
              <w:pStyle w:val="TAC"/>
              <w:rPr>
                <w:rFonts w:cs="Arial"/>
                <w:lang w:eastAsia="zh-CN"/>
              </w:rPr>
            </w:pPr>
            <w:r w:rsidRPr="00E062F1">
              <w:rPr>
                <w:rFonts w:cs="Arial"/>
                <w:szCs w:val="24"/>
              </w:rPr>
              <w:t>15</w:t>
            </w:r>
          </w:p>
        </w:tc>
        <w:tc>
          <w:tcPr>
            <w:tcW w:w="669" w:type="dxa"/>
            <w:tcBorders>
              <w:top w:val="single" w:sz="4" w:space="0" w:color="auto"/>
              <w:left w:val="single" w:sz="4" w:space="0" w:color="auto"/>
              <w:bottom w:val="single" w:sz="4" w:space="0" w:color="auto"/>
              <w:right w:val="single" w:sz="4" w:space="0" w:color="auto"/>
            </w:tcBorders>
          </w:tcPr>
          <w:p w14:paraId="4A8E902F"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A3E4A44"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2B401D3" w14:textId="77777777" w:rsidR="009D407F" w:rsidRPr="00E062F1" w:rsidRDefault="009D407F" w:rsidP="009D407F">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EB6BD70"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38E5DF5"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7B76BFA"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2B625EC"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D988E0"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64F7C7"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082779F"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833B892"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733CA083"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7E6BBF2"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9C52494"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B1930BC" w14:textId="77777777" w:rsidR="009D407F" w:rsidRPr="00E062F1" w:rsidRDefault="009D407F" w:rsidP="009D407F">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206F7683"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24E2C982"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20D36D0"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FFC7373"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2E5CADC" w14:textId="77777777" w:rsidR="009D407F" w:rsidRPr="00E062F1" w:rsidRDefault="009D407F" w:rsidP="009D407F">
            <w:pPr>
              <w:pStyle w:val="TAC"/>
              <w:rPr>
                <w:rFonts w:cs="Arial"/>
                <w:kern w:val="2"/>
                <w:szCs w:val="24"/>
              </w:rPr>
            </w:pPr>
          </w:p>
        </w:tc>
        <w:tc>
          <w:tcPr>
            <w:tcW w:w="668" w:type="dxa"/>
            <w:tcBorders>
              <w:top w:val="single" w:sz="4" w:space="0" w:color="auto"/>
              <w:left w:val="single" w:sz="4" w:space="0" w:color="auto"/>
              <w:bottom w:val="single" w:sz="4" w:space="0" w:color="auto"/>
              <w:right w:val="single" w:sz="4" w:space="0" w:color="auto"/>
            </w:tcBorders>
          </w:tcPr>
          <w:p w14:paraId="34A429B9" w14:textId="77777777" w:rsidR="009D407F" w:rsidRPr="00E062F1" w:rsidRDefault="009D407F" w:rsidP="009D407F">
            <w:pPr>
              <w:pStyle w:val="TAC"/>
              <w:rPr>
                <w:rFonts w:cs="Arial"/>
                <w:lang w:eastAsia="zh-CN"/>
              </w:rPr>
            </w:pPr>
            <w:r w:rsidRPr="00E062F1">
              <w:rPr>
                <w:rFonts w:cs="Arial"/>
                <w:szCs w:val="24"/>
              </w:rPr>
              <w:t>30</w:t>
            </w:r>
          </w:p>
        </w:tc>
        <w:tc>
          <w:tcPr>
            <w:tcW w:w="669" w:type="dxa"/>
            <w:tcBorders>
              <w:top w:val="single" w:sz="4" w:space="0" w:color="auto"/>
              <w:left w:val="single" w:sz="4" w:space="0" w:color="auto"/>
              <w:bottom w:val="single" w:sz="4" w:space="0" w:color="auto"/>
              <w:right w:val="single" w:sz="4" w:space="0" w:color="auto"/>
            </w:tcBorders>
          </w:tcPr>
          <w:p w14:paraId="18E162D8"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999BAA2"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9999B3D" w14:textId="77777777" w:rsidR="009D407F" w:rsidRPr="00E062F1" w:rsidRDefault="009D407F" w:rsidP="009D407F">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4E54A73"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B660F11"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55CF198"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9AD15C8"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297105"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E1C515"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525845"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2113E43"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0A8E64A3"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3B781F5" w14:textId="77777777" w:rsidR="009D407F" w:rsidRPr="00E062F1" w:rsidRDefault="009D407F" w:rsidP="009D407F">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02014516"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5C40F7F"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4D933EF3" w14:textId="77777777" w:rsidR="009D407F" w:rsidRPr="00E062F1" w:rsidRDefault="009D407F" w:rsidP="009D407F">
            <w:pPr>
              <w:pStyle w:val="TAC"/>
              <w:rPr>
                <w:rFonts w:eastAsia="Yu Mincho"/>
                <w:szCs w:val="18"/>
              </w:rPr>
            </w:pPr>
          </w:p>
        </w:tc>
      </w:tr>
      <w:tr w:rsidR="009D407F" w:rsidRPr="00E062F1" w14:paraId="28F17767"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B595798"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D82341E"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7162AD5" w14:textId="77777777" w:rsidR="009D407F" w:rsidRPr="00E062F1" w:rsidRDefault="009D407F" w:rsidP="009D407F">
            <w:pPr>
              <w:pStyle w:val="TAC"/>
              <w:rPr>
                <w:rFonts w:cs="Arial"/>
                <w:kern w:val="2"/>
                <w:szCs w:val="24"/>
              </w:rPr>
            </w:pPr>
          </w:p>
        </w:tc>
        <w:tc>
          <w:tcPr>
            <w:tcW w:w="668" w:type="dxa"/>
            <w:tcBorders>
              <w:top w:val="single" w:sz="4" w:space="0" w:color="auto"/>
              <w:left w:val="single" w:sz="4" w:space="0" w:color="auto"/>
              <w:bottom w:val="single" w:sz="4" w:space="0" w:color="auto"/>
              <w:right w:val="single" w:sz="4" w:space="0" w:color="auto"/>
            </w:tcBorders>
          </w:tcPr>
          <w:p w14:paraId="1875EF3E" w14:textId="77777777" w:rsidR="009D407F" w:rsidRPr="00E062F1" w:rsidRDefault="009D407F" w:rsidP="009D407F">
            <w:pPr>
              <w:pStyle w:val="TAC"/>
              <w:rPr>
                <w:rFonts w:cs="Arial"/>
                <w:lang w:eastAsia="zh-CN"/>
              </w:rPr>
            </w:pPr>
            <w:r w:rsidRPr="00E062F1">
              <w:rPr>
                <w:rFonts w:cs="Arial"/>
                <w:szCs w:val="24"/>
              </w:rPr>
              <w:t>60</w:t>
            </w:r>
          </w:p>
        </w:tc>
        <w:tc>
          <w:tcPr>
            <w:tcW w:w="669" w:type="dxa"/>
            <w:tcBorders>
              <w:top w:val="single" w:sz="4" w:space="0" w:color="auto"/>
              <w:left w:val="single" w:sz="4" w:space="0" w:color="auto"/>
              <w:bottom w:val="single" w:sz="4" w:space="0" w:color="auto"/>
              <w:right w:val="single" w:sz="4" w:space="0" w:color="auto"/>
            </w:tcBorders>
          </w:tcPr>
          <w:p w14:paraId="7F67EA65"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09832D4"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9E2DEE1" w14:textId="77777777" w:rsidR="009D407F" w:rsidRPr="00E062F1" w:rsidRDefault="009D407F" w:rsidP="009D407F">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F8D6536"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E708BAE"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EAB5B7D"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EE1BCFB"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51B9253"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C922EB"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4D3DA7"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64316EB"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16D31AE7"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BBBC81D" w14:textId="77777777" w:rsidR="009D407F" w:rsidRPr="00E062F1" w:rsidRDefault="009D407F" w:rsidP="009D407F">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DF8E338"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0319749"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4985B159" w14:textId="77777777" w:rsidR="009D407F" w:rsidRPr="00E062F1" w:rsidRDefault="009D407F" w:rsidP="009D407F">
            <w:pPr>
              <w:pStyle w:val="TAC"/>
              <w:rPr>
                <w:rFonts w:eastAsia="Yu Mincho"/>
                <w:szCs w:val="18"/>
              </w:rPr>
            </w:pPr>
          </w:p>
        </w:tc>
      </w:tr>
      <w:tr w:rsidR="009D407F" w:rsidRPr="00E062F1" w14:paraId="73BA35A5"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27E7C9D"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97F76D7" w14:textId="77777777" w:rsidR="009D407F" w:rsidRPr="00E062F1" w:rsidRDefault="009D407F" w:rsidP="009D407F">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09FEEDDA" w14:textId="77777777" w:rsidR="009D407F" w:rsidRPr="00E062F1" w:rsidRDefault="009D407F" w:rsidP="009D407F">
            <w:pPr>
              <w:pStyle w:val="TAC"/>
              <w:rPr>
                <w:rFonts w:cs="Arial"/>
                <w:kern w:val="2"/>
                <w:szCs w:val="24"/>
              </w:rPr>
            </w:pPr>
            <w:r w:rsidRPr="00E062F1">
              <w:rPr>
                <w:rFonts w:cs="Arial"/>
                <w:kern w:val="2"/>
                <w:szCs w:val="24"/>
              </w:rPr>
              <w:t>n257</w:t>
            </w:r>
          </w:p>
        </w:tc>
        <w:tc>
          <w:tcPr>
            <w:tcW w:w="10701" w:type="dxa"/>
            <w:gridSpan w:val="19"/>
            <w:tcBorders>
              <w:top w:val="single" w:sz="4" w:space="0" w:color="auto"/>
              <w:left w:val="single" w:sz="4" w:space="0" w:color="auto"/>
              <w:bottom w:val="single" w:sz="4" w:space="0" w:color="auto"/>
              <w:right w:val="single" w:sz="4" w:space="0" w:color="auto"/>
            </w:tcBorders>
          </w:tcPr>
          <w:p w14:paraId="13F76C36" w14:textId="77777777" w:rsidR="009D407F" w:rsidRPr="00E062F1" w:rsidRDefault="009D407F" w:rsidP="009D407F">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15FF06F2" w14:textId="77777777" w:rsidR="009D407F" w:rsidRPr="00E062F1" w:rsidRDefault="009D407F" w:rsidP="009D407F">
            <w:pPr>
              <w:pStyle w:val="TAC"/>
              <w:rPr>
                <w:rFonts w:eastAsia="Yu Mincho"/>
                <w:szCs w:val="18"/>
              </w:rPr>
            </w:pPr>
          </w:p>
        </w:tc>
      </w:tr>
      <w:tr w:rsidR="009D407F" w:rsidRPr="00E062F1" w14:paraId="4D5806AE" w14:textId="77777777" w:rsidTr="009D407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49A902F0" w14:textId="77777777" w:rsidR="009D407F" w:rsidRPr="00E062F1" w:rsidRDefault="009D407F" w:rsidP="009D407F">
            <w:pPr>
              <w:pStyle w:val="TAC"/>
              <w:rPr>
                <w:lang w:eastAsia="zh-CN"/>
              </w:rPr>
            </w:pPr>
            <w:r w:rsidRPr="00E062F1">
              <w:rPr>
                <w:lang w:eastAsia="zh-CN"/>
              </w:rPr>
              <w:t>CA_n77A-n257L</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3E27EBC" w14:textId="77777777" w:rsidR="009D407F" w:rsidRPr="00E062F1" w:rsidRDefault="009D407F" w:rsidP="009D407F">
            <w:pPr>
              <w:pStyle w:val="TAC"/>
              <w:rPr>
                <w:rFonts w:cs="Arial"/>
                <w:lang w:eastAsia="zh-CN"/>
              </w:rPr>
            </w:pPr>
            <w:r w:rsidRPr="00E062F1">
              <w:rPr>
                <w:rFonts w:cs="Arial"/>
                <w:lang w:eastAsia="zh-CN"/>
              </w:rPr>
              <w:t>CA_n257G</w:t>
            </w:r>
          </w:p>
          <w:p w14:paraId="5324F26C" w14:textId="77777777" w:rsidR="009D407F" w:rsidRPr="00E062F1" w:rsidRDefault="009D407F" w:rsidP="009D407F">
            <w:pPr>
              <w:pStyle w:val="TAC"/>
              <w:rPr>
                <w:rFonts w:cs="Arial"/>
                <w:lang w:eastAsia="zh-CN"/>
              </w:rPr>
            </w:pPr>
            <w:r w:rsidRPr="00E062F1">
              <w:rPr>
                <w:rFonts w:cs="Arial"/>
                <w:lang w:eastAsia="zh-CN"/>
              </w:rPr>
              <w:t>CA_n257H</w:t>
            </w:r>
          </w:p>
          <w:p w14:paraId="4B750A73" w14:textId="77777777" w:rsidR="009D407F" w:rsidRPr="00E062F1" w:rsidRDefault="009D407F" w:rsidP="009D407F">
            <w:pPr>
              <w:pStyle w:val="TAC"/>
              <w:rPr>
                <w:rFonts w:cs="Arial"/>
                <w:lang w:eastAsia="zh-CN"/>
              </w:rPr>
            </w:pPr>
            <w:r w:rsidRPr="00E062F1">
              <w:rPr>
                <w:rFonts w:cs="Arial"/>
                <w:lang w:eastAsia="zh-CN"/>
              </w:rPr>
              <w:t>CA_n257I</w:t>
            </w:r>
          </w:p>
          <w:p w14:paraId="641EC939" w14:textId="77777777" w:rsidR="009D407F" w:rsidRPr="00E062F1" w:rsidRDefault="009D407F" w:rsidP="009D407F">
            <w:pPr>
              <w:pStyle w:val="TAC"/>
              <w:rPr>
                <w:rFonts w:cs="Arial"/>
                <w:lang w:eastAsia="zh-CN"/>
              </w:rPr>
            </w:pPr>
            <w:r w:rsidRPr="00E062F1">
              <w:rPr>
                <w:rFonts w:cs="Arial"/>
                <w:lang w:eastAsia="zh-CN"/>
              </w:rPr>
              <w:t>CA_n257J</w:t>
            </w:r>
          </w:p>
          <w:p w14:paraId="0C1A7BAF" w14:textId="77777777" w:rsidR="009D407F" w:rsidRPr="00E062F1" w:rsidRDefault="009D407F" w:rsidP="009D407F">
            <w:pPr>
              <w:pStyle w:val="TAC"/>
              <w:rPr>
                <w:rFonts w:cs="Arial"/>
                <w:lang w:eastAsia="zh-CN"/>
              </w:rPr>
            </w:pPr>
            <w:r w:rsidRPr="00E062F1">
              <w:rPr>
                <w:rFonts w:cs="Arial"/>
                <w:lang w:eastAsia="zh-CN"/>
              </w:rPr>
              <w:t>CA_n257K</w:t>
            </w:r>
          </w:p>
          <w:p w14:paraId="6F07923B" w14:textId="77777777" w:rsidR="009D407F" w:rsidRPr="00E062F1" w:rsidRDefault="009D407F" w:rsidP="009D407F">
            <w:pPr>
              <w:pStyle w:val="TAC"/>
              <w:rPr>
                <w:rFonts w:cs="Arial"/>
                <w:lang w:eastAsia="zh-CN"/>
              </w:rPr>
            </w:pPr>
            <w:r w:rsidRPr="00E062F1">
              <w:rPr>
                <w:rFonts w:cs="Arial"/>
                <w:lang w:eastAsia="zh-CN"/>
              </w:rPr>
              <w:t>CA_n257L</w:t>
            </w:r>
          </w:p>
          <w:p w14:paraId="1081E157" w14:textId="77777777" w:rsidR="009D407F" w:rsidRPr="00E062F1" w:rsidRDefault="009D407F" w:rsidP="009D407F">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1AE7C7A" w14:textId="77777777" w:rsidR="009D407F" w:rsidRPr="00E062F1" w:rsidRDefault="009D407F" w:rsidP="009D407F">
            <w:pPr>
              <w:pStyle w:val="TAC"/>
              <w:rPr>
                <w:lang w:eastAsia="zh-CN"/>
              </w:rPr>
            </w:pPr>
            <w:r w:rsidRPr="00E062F1">
              <w:rPr>
                <w:lang w:eastAsia="zh-CN"/>
              </w:rPr>
              <w:t>CA_n77A-n257J, CA_n77A-n257K,</w:t>
            </w:r>
          </w:p>
          <w:p w14:paraId="7DEA4529" w14:textId="77777777" w:rsidR="009D407F" w:rsidRPr="00E062F1" w:rsidRDefault="009D407F" w:rsidP="009D407F">
            <w:pPr>
              <w:pStyle w:val="TAC"/>
            </w:pPr>
            <w:r w:rsidRPr="00E062F1">
              <w:rPr>
                <w:lang w:eastAsia="zh-CN"/>
              </w:rPr>
              <w:t>CA_n77A-n257L</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1F6C24DE" w14:textId="77777777" w:rsidR="009D407F" w:rsidRPr="00E062F1" w:rsidRDefault="009D407F" w:rsidP="009D407F">
            <w:pPr>
              <w:pStyle w:val="TAC"/>
              <w:rPr>
                <w:rFonts w:cs="Arial"/>
                <w:kern w:val="2"/>
                <w:szCs w:val="24"/>
              </w:rPr>
            </w:pPr>
            <w:r w:rsidRPr="00E062F1">
              <w:rPr>
                <w:rFonts w:cs="Arial"/>
                <w:kern w:val="2"/>
                <w:szCs w:val="24"/>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12CF0C94" w14:textId="77777777" w:rsidR="009D407F" w:rsidRPr="00E062F1" w:rsidRDefault="009D407F" w:rsidP="009D407F">
            <w:pPr>
              <w:pStyle w:val="TAC"/>
              <w:rPr>
                <w:rFonts w:cs="Arial"/>
                <w:lang w:eastAsia="zh-CN"/>
              </w:rPr>
            </w:pPr>
            <w:r w:rsidRPr="00E062F1">
              <w:rPr>
                <w:rFonts w:cs="Arial"/>
                <w:szCs w:val="24"/>
              </w:rPr>
              <w:t>15</w:t>
            </w:r>
          </w:p>
        </w:tc>
        <w:tc>
          <w:tcPr>
            <w:tcW w:w="669" w:type="dxa"/>
            <w:tcBorders>
              <w:top w:val="single" w:sz="4" w:space="0" w:color="auto"/>
              <w:left w:val="single" w:sz="4" w:space="0" w:color="auto"/>
              <w:bottom w:val="single" w:sz="4" w:space="0" w:color="auto"/>
              <w:right w:val="single" w:sz="4" w:space="0" w:color="auto"/>
            </w:tcBorders>
          </w:tcPr>
          <w:p w14:paraId="2C223886"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7DF2D58"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DB5972" w14:textId="77777777" w:rsidR="009D407F" w:rsidRPr="00E062F1" w:rsidRDefault="009D407F" w:rsidP="009D407F">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503210A"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4174011"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B01B84C"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C081992"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C9C77D"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F6CAE5"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6D28DC7"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695FC4A"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42FC5310"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50B5EC8"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04013EC"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49027A" w14:textId="77777777" w:rsidR="009D407F" w:rsidRPr="00E062F1" w:rsidRDefault="009D407F" w:rsidP="009D407F">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4CF0CF93"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3FD195BD"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505179A"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F675957"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ADB5C1C" w14:textId="77777777" w:rsidR="009D407F" w:rsidRPr="00E062F1" w:rsidRDefault="009D407F" w:rsidP="009D407F">
            <w:pPr>
              <w:pStyle w:val="TAC"/>
              <w:rPr>
                <w:rFonts w:cs="Arial"/>
                <w:kern w:val="2"/>
                <w:szCs w:val="24"/>
              </w:rPr>
            </w:pPr>
          </w:p>
        </w:tc>
        <w:tc>
          <w:tcPr>
            <w:tcW w:w="668" w:type="dxa"/>
            <w:tcBorders>
              <w:top w:val="single" w:sz="4" w:space="0" w:color="auto"/>
              <w:left w:val="single" w:sz="4" w:space="0" w:color="auto"/>
              <w:bottom w:val="single" w:sz="4" w:space="0" w:color="auto"/>
              <w:right w:val="single" w:sz="4" w:space="0" w:color="auto"/>
            </w:tcBorders>
          </w:tcPr>
          <w:p w14:paraId="7C698199" w14:textId="77777777" w:rsidR="009D407F" w:rsidRPr="00E062F1" w:rsidRDefault="009D407F" w:rsidP="009D407F">
            <w:pPr>
              <w:pStyle w:val="TAC"/>
              <w:rPr>
                <w:rFonts w:cs="Arial"/>
                <w:lang w:eastAsia="zh-CN"/>
              </w:rPr>
            </w:pPr>
            <w:r w:rsidRPr="00E062F1">
              <w:rPr>
                <w:rFonts w:cs="Arial"/>
                <w:szCs w:val="24"/>
              </w:rPr>
              <w:t>30</w:t>
            </w:r>
          </w:p>
        </w:tc>
        <w:tc>
          <w:tcPr>
            <w:tcW w:w="669" w:type="dxa"/>
            <w:tcBorders>
              <w:top w:val="single" w:sz="4" w:space="0" w:color="auto"/>
              <w:left w:val="single" w:sz="4" w:space="0" w:color="auto"/>
              <w:bottom w:val="single" w:sz="4" w:space="0" w:color="auto"/>
              <w:right w:val="single" w:sz="4" w:space="0" w:color="auto"/>
            </w:tcBorders>
          </w:tcPr>
          <w:p w14:paraId="769DCC48"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EB2D02F"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E94F73" w14:textId="77777777" w:rsidR="009D407F" w:rsidRPr="00E062F1" w:rsidRDefault="009D407F" w:rsidP="009D407F">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D99C758"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F814944"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DE4AECA"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912433D"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AA5C6A"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A845DF"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8D3D21"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D6EC88C"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0E10671F"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650D5F2" w14:textId="77777777" w:rsidR="009D407F" w:rsidRPr="00E062F1" w:rsidRDefault="009D407F" w:rsidP="009D407F">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062C7BE9"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39A48B2"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00E3D791" w14:textId="77777777" w:rsidR="009D407F" w:rsidRPr="00E062F1" w:rsidRDefault="009D407F" w:rsidP="009D407F">
            <w:pPr>
              <w:pStyle w:val="TAC"/>
              <w:rPr>
                <w:rFonts w:eastAsia="Yu Mincho"/>
                <w:szCs w:val="18"/>
              </w:rPr>
            </w:pPr>
          </w:p>
        </w:tc>
      </w:tr>
      <w:tr w:rsidR="009D407F" w:rsidRPr="00E062F1" w14:paraId="41F87985"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66A591D"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8E99098"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35CCFA4" w14:textId="77777777" w:rsidR="009D407F" w:rsidRPr="00E062F1" w:rsidRDefault="009D407F" w:rsidP="009D407F">
            <w:pPr>
              <w:pStyle w:val="TAC"/>
              <w:rPr>
                <w:rFonts w:cs="Arial"/>
                <w:kern w:val="2"/>
                <w:szCs w:val="24"/>
              </w:rPr>
            </w:pPr>
          </w:p>
        </w:tc>
        <w:tc>
          <w:tcPr>
            <w:tcW w:w="668" w:type="dxa"/>
            <w:tcBorders>
              <w:top w:val="single" w:sz="4" w:space="0" w:color="auto"/>
              <w:left w:val="single" w:sz="4" w:space="0" w:color="auto"/>
              <w:bottom w:val="single" w:sz="4" w:space="0" w:color="auto"/>
              <w:right w:val="single" w:sz="4" w:space="0" w:color="auto"/>
            </w:tcBorders>
          </w:tcPr>
          <w:p w14:paraId="2A9697CD" w14:textId="77777777" w:rsidR="009D407F" w:rsidRPr="00E062F1" w:rsidRDefault="009D407F" w:rsidP="009D407F">
            <w:pPr>
              <w:pStyle w:val="TAC"/>
              <w:rPr>
                <w:rFonts w:cs="Arial"/>
                <w:lang w:eastAsia="zh-CN"/>
              </w:rPr>
            </w:pPr>
            <w:r w:rsidRPr="00E062F1">
              <w:rPr>
                <w:rFonts w:cs="Arial"/>
                <w:szCs w:val="24"/>
              </w:rPr>
              <w:t>60</w:t>
            </w:r>
          </w:p>
        </w:tc>
        <w:tc>
          <w:tcPr>
            <w:tcW w:w="669" w:type="dxa"/>
            <w:tcBorders>
              <w:top w:val="single" w:sz="4" w:space="0" w:color="auto"/>
              <w:left w:val="single" w:sz="4" w:space="0" w:color="auto"/>
              <w:bottom w:val="single" w:sz="4" w:space="0" w:color="auto"/>
              <w:right w:val="single" w:sz="4" w:space="0" w:color="auto"/>
            </w:tcBorders>
          </w:tcPr>
          <w:p w14:paraId="6E4A696A"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7BAEE76"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5AEE86" w14:textId="77777777" w:rsidR="009D407F" w:rsidRPr="00E062F1" w:rsidRDefault="009D407F" w:rsidP="009D407F">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07D535C"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2F3D19A"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EBCF157"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1835BC5"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7643AC8"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2FD68F"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547115E"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272040A"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3B11B2A6"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0FF5AEE" w14:textId="77777777" w:rsidR="009D407F" w:rsidRPr="00E062F1" w:rsidRDefault="009D407F" w:rsidP="009D407F">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F502105"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0F9E5F"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023B8F63" w14:textId="77777777" w:rsidR="009D407F" w:rsidRPr="00E062F1" w:rsidRDefault="009D407F" w:rsidP="009D407F">
            <w:pPr>
              <w:pStyle w:val="TAC"/>
              <w:rPr>
                <w:rFonts w:eastAsia="Yu Mincho"/>
                <w:szCs w:val="18"/>
              </w:rPr>
            </w:pPr>
          </w:p>
        </w:tc>
      </w:tr>
      <w:tr w:rsidR="009D407F" w:rsidRPr="00E062F1" w14:paraId="6AED4FBD"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45AB1C4"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662A3DD" w14:textId="77777777" w:rsidR="009D407F" w:rsidRPr="00E062F1" w:rsidRDefault="009D407F" w:rsidP="009D407F">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21353246" w14:textId="77777777" w:rsidR="009D407F" w:rsidRPr="00E062F1" w:rsidRDefault="009D407F" w:rsidP="009D407F">
            <w:pPr>
              <w:pStyle w:val="TAC"/>
              <w:rPr>
                <w:rFonts w:cs="Arial"/>
                <w:kern w:val="2"/>
                <w:szCs w:val="24"/>
              </w:rPr>
            </w:pPr>
            <w:r w:rsidRPr="00E062F1">
              <w:rPr>
                <w:rFonts w:cs="Arial"/>
                <w:kern w:val="2"/>
                <w:szCs w:val="24"/>
              </w:rPr>
              <w:t>n257</w:t>
            </w:r>
          </w:p>
        </w:tc>
        <w:tc>
          <w:tcPr>
            <w:tcW w:w="10701" w:type="dxa"/>
            <w:gridSpan w:val="19"/>
            <w:tcBorders>
              <w:top w:val="single" w:sz="4" w:space="0" w:color="auto"/>
              <w:left w:val="single" w:sz="4" w:space="0" w:color="auto"/>
              <w:bottom w:val="single" w:sz="4" w:space="0" w:color="auto"/>
              <w:right w:val="single" w:sz="4" w:space="0" w:color="auto"/>
            </w:tcBorders>
          </w:tcPr>
          <w:p w14:paraId="10D66ADE" w14:textId="77777777" w:rsidR="009D407F" w:rsidRPr="00E062F1" w:rsidRDefault="009D407F" w:rsidP="009D407F">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0CCE8C69" w14:textId="77777777" w:rsidR="009D407F" w:rsidRPr="00E062F1" w:rsidRDefault="009D407F" w:rsidP="009D407F">
            <w:pPr>
              <w:pStyle w:val="TAC"/>
              <w:rPr>
                <w:rFonts w:eastAsia="Yu Mincho"/>
                <w:szCs w:val="18"/>
              </w:rPr>
            </w:pPr>
          </w:p>
        </w:tc>
      </w:tr>
      <w:tr w:rsidR="009D407F" w:rsidRPr="00E062F1" w14:paraId="30F8CBF2" w14:textId="77777777" w:rsidTr="009D407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2D18FD52" w14:textId="77777777" w:rsidR="009D407F" w:rsidRPr="00E062F1" w:rsidRDefault="009D407F" w:rsidP="009D407F">
            <w:pPr>
              <w:pStyle w:val="TAC"/>
              <w:rPr>
                <w:lang w:eastAsia="zh-CN"/>
              </w:rPr>
            </w:pPr>
            <w:r w:rsidRPr="00E062F1">
              <w:rPr>
                <w:lang w:eastAsia="zh-CN"/>
              </w:rPr>
              <w:t>CA_n77A-n257M</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32BB0FC7" w14:textId="77777777" w:rsidR="009D407F" w:rsidRPr="00E062F1" w:rsidRDefault="009D407F" w:rsidP="009D407F">
            <w:pPr>
              <w:pStyle w:val="TAC"/>
              <w:rPr>
                <w:rFonts w:cs="Arial"/>
                <w:lang w:eastAsia="zh-CN"/>
              </w:rPr>
            </w:pPr>
            <w:r w:rsidRPr="00E062F1">
              <w:rPr>
                <w:rFonts w:cs="Arial"/>
                <w:lang w:eastAsia="zh-CN"/>
              </w:rPr>
              <w:t>CA_n257G</w:t>
            </w:r>
          </w:p>
          <w:p w14:paraId="4D5908BA" w14:textId="77777777" w:rsidR="009D407F" w:rsidRPr="00E062F1" w:rsidRDefault="009D407F" w:rsidP="009D407F">
            <w:pPr>
              <w:pStyle w:val="TAC"/>
              <w:rPr>
                <w:rFonts w:cs="Arial"/>
                <w:lang w:eastAsia="zh-CN"/>
              </w:rPr>
            </w:pPr>
            <w:r w:rsidRPr="00E062F1">
              <w:rPr>
                <w:rFonts w:cs="Arial"/>
                <w:lang w:eastAsia="zh-CN"/>
              </w:rPr>
              <w:t>CA_n257H</w:t>
            </w:r>
          </w:p>
          <w:p w14:paraId="6BB0B3B1" w14:textId="77777777" w:rsidR="009D407F" w:rsidRPr="00E062F1" w:rsidRDefault="009D407F" w:rsidP="009D407F">
            <w:pPr>
              <w:pStyle w:val="TAC"/>
              <w:rPr>
                <w:rFonts w:cs="Arial"/>
                <w:lang w:eastAsia="zh-CN"/>
              </w:rPr>
            </w:pPr>
            <w:r w:rsidRPr="00E062F1">
              <w:rPr>
                <w:rFonts w:cs="Arial"/>
                <w:lang w:eastAsia="zh-CN"/>
              </w:rPr>
              <w:t>CA_n257I</w:t>
            </w:r>
          </w:p>
          <w:p w14:paraId="74EA6B42" w14:textId="77777777" w:rsidR="009D407F" w:rsidRPr="00E062F1" w:rsidRDefault="009D407F" w:rsidP="009D407F">
            <w:pPr>
              <w:pStyle w:val="TAC"/>
              <w:rPr>
                <w:rFonts w:cs="Arial"/>
                <w:lang w:eastAsia="zh-CN"/>
              </w:rPr>
            </w:pPr>
            <w:r w:rsidRPr="00E062F1">
              <w:rPr>
                <w:rFonts w:cs="Arial"/>
                <w:lang w:eastAsia="zh-CN"/>
              </w:rPr>
              <w:t>CA_n257J</w:t>
            </w:r>
          </w:p>
          <w:p w14:paraId="6021BAC9" w14:textId="77777777" w:rsidR="009D407F" w:rsidRPr="00E062F1" w:rsidRDefault="009D407F" w:rsidP="009D407F">
            <w:pPr>
              <w:pStyle w:val="TAC"/>
              <w:rPr>
                <w:rFonts w:cs="Arial"/>
                <w:lang w:eastAsia="zh-CN"/>
              </w:rPr>
            </w:pPr>
            <w:r w:rsidRPr="00E062F1">
              <w:rPr>
                <w:rFonts w:cs="Arial"/>
                <w:lang w:eastAsia="zh-CN"/>
              </w:rPr>
              <w:t>CA_n257K</w:t>
            </w:r>
          </w:p>
          <w:p w14:paraId="09079BF2" w14:textId="77777777" w:rsidR="009D407F" w:rsidRPr="00E062F1" w:rsidRDefault="009D407F" w:rsidP="009D407F">
            <w:pPr>
              <w:pStyle w:val="TAC"/>
              <w:rPr>
                <w:rFonts w:cs="Arial"/>
                <w:lang w:eastAsia="zh-CN"/>
              </w:rPr>
            </w:pPr>
            <w:r w:rsidRPr="00E062F1">
              <w:rPr>
                <w:rFonts w:cs="Arial"/>
                <w:lang w:eastAsia="zh-CN"/>
              </w:rPr>
              <w:t>CA_n257L</w:t>
            </w:r>
          </w:p>
          <w:p w14:paraId="03F64E1D" w14:textId="77777777" w:rsidR="009D407F" w:rsidRPr="00E062F1" w:rsidRDefault="009D407F" w:rsidP="009D407F">
            <w:pPr>
              <w:pStyle w:val="TAC"/>
              <w:rPr>
                <w:rFonts w:cs="Arial"/>
                <w:lang w:eastAsia="zh-CN"/>
              </w:rPr>
            </w:pPr>
            <w:r w:rsidRPr="00E062F1">
              <w:rPr>
                <w:rFonts w:cs="Arial"/>
                <w:lang w:eastAsia="zh-CN"/>
              </w:rPr>
              <w:t>CA_n257M</w:t>
            </w:r>
          </w:p>
          <w:p w14:paraId="1B1F4EAF" w14:textId="77777777" w:rsidR="009D407F" w:rsidRPr="00E062F1" w:rsidRDefault="009D407F" w:rsidP="009D407F">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1B1A4021" w14:textId="77777777" w:rsidR="009D407F" w:rsidRPr="00E062F1" w:rsidRDefault="009D407F" w:rsidP="009D407F">
            <w:pPr>
              <w:pStyle w:val="TAC"/>
              <w:rPr>
                <w:lang w:eastAsia="zh-CN"/>
              </w:rPr>
            </w:pPr>
            <w:r w:rsidRPr="00E062F1">
              <w:rPr>
                <w:lang w:eastAsia="zh-CN"/>
              </w:rPr>
              <w:t>CA_n77A-n257J, CA_n77A-n257K,</w:t>
            </w:r>
          </w:p>
          <w:p w14:paraId="591B0070" w14:textId="77777777" w:rsidR="009D407F" w:rsidRPr="00E062F1" w:rsidRDefault="009D407F" w:rsidP="009D407F">
            <w:pPr>
              <w:pStyle w:val="TAC"/>
            </w:pPr>
            <w:r w:rsidRPr="00E062F1">
              <w:rPr>
                <w:lang w:eastAsia="zh-CN"/>
              </w:rPr>
              <w:t>CA_n77A-n257L, CA_n77A-n257M</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BECA957" w14:textId="77777777" w:rsidR="009D407F" w:rsidRPr="00E062F1" w:rsidRDefault="009D407F" w:rsidP="009D407F">
            <w:pPr>
              <w:pStyle w:val="TAC"/>
              <w:rPr>
                <w:rFonts w:cs="Arial"/>
                <w:kern w:val="2"/>
                <w:szCs w:val="24"/>
              </w:rPr>
            </w:pPr>
            <w:r w:rsidRPr="00E062F1">
              <w:rPr>
                <w:rFonts w:cs="Arial"/>
                <w:szCs w:val="24"/>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41297AF2" w14:textId="77777777" w:rsidR="009D407F" w:rsidRPr="00E062F1" w:rsidRDefault="009D407F" w:rsidP="009D407F">
            <w:pPr>
              <w:pStyle w:val="TAC"/>
              <w:rPr>
                <w:rFonts w:cs="Arial"/>
                <w:lang w:eastAsia="zh-CN"/>
              </w:rPr>
            </w:pPr>
            <w:r w:rsidRPr="00E062F1">
              <w:rPr>
                <w:rFonts w:cs="Arial"/>
                <w:szCs w:val="24"/>
              </w:rPr>
              <w:t>15</w:t>
            </w:r>
          </w:p>
        </w:tc>
        <w:tc>
          <w:tcPr>
            <w:tcW w:w="669" w:type="dxa"/>
            <w:tcBorders>
              <w:top w:val="single" w:sz="4" w:space="0" w:color="auto"/>
              <w:left w:val="single" w:sz="4" w:space="0" w:color="auto"/>
              <w:bottom w:val="single" w:sz="4" w:space="0" w:color="auto"/>
              <w:right w:val="single" w:sz="4" w:space="0" w:color="auto"/>
            </w:tcBorders>
          </w:tcPr>
          <w:p w14:paraId="6F5E77FE"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62E4290"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BC4863" w14:textId="77777777" w:rsidR="009D407F" w:rsidRPr="00E062F1" w:rsidRDefault="009D407F" w:rsidP="009D407F">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D31A8AC"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520BCDA"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3F9E663"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5085316"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B6834C8"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BDA290"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1125A36"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81B92AC"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34D6AE25"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AE39D3B"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913A776"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0C6191" w14:textId="77777777" w:rsidR="009D407F" w:rsidRPr="00E062F1" w:rsidRDefault="009D407F" w:rsidP="009D407F">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3007A95B"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414BD3F2"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3B4E31F"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D79FECA"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C30861E" w14:textId="77777777" w:rsidR="009D407F" w:rsidRPr="00E062F1" w:rsidRDefault="009D407F" w:rsidP="009D407F">
            <w:pPr>
              <w:pStyle w:val="TAC"/>
              <w:rPr>
                <w:rFonts w:cs="Arial"/>
                <w:kern w:val="2"/>
                <w:szCs w:val="24"/>
              </w:rPr>
            </w:pPr>
          </w:p>
        </w:tc>
        <w:tc>
          <w:tcPr>
            <w:tcW w:w="668" w:type="dxa"/>
            <w:tcBorders>
              <w:top w:val="single" w:sz="4" w:space="0" w:color="auto"/>
              <w:left w:val="single" w:sz="4" w:space="0" w:color="auto"/>
              <w:bottom w:val="single" w:sz="4" w:space="0" w:color="auto"/>
              <w:right w:val="single" w:sz="4" w:space="0" w:color="auto"/>
            </w:tcBorders>
          </w:tcPr>
          <w:p w14:paraId="5C95F49A" w14:textId="77777777" w:rsidR="009D407F" w:rsidRPr="00E062F1" w:rsidRDefault="009D407F" w:rsidP="009D407F">
            <w:pPr>
              <w:pStyle w:val="TAC"/>
              <w:rPr>
                <w:rFonts w:cs="Arial"/>
                <w:lang w:eastAsia="zh-CN"/>
              </w:rPr>
            </w:pPr>
            <w:r w:rsidRPr="00E062F1">
              <w:rPr>
                <w:rFonts w:cs="Arial"/>
                <w:szCs w:val="24"/>
              </w:rPr>
              <w:t>30</w:t>
            </w:r>
          </w:p>
        </w:tc>
        <w:tc>
          <w:tcPr>
            <w:tcW w:w="669" w:type="dxa"/>
            <w:tcBorders>
              <w:top w:val="single" w:sz="4" w:space="0" w:color="auto"/>
              <w:left w:val="single" w:sz="4" w:space="0" w:color="auto"/>
              <w:bottom w:val="single" w:sz="4" w:space="0" w:color="auto"/>
              <w:right w:val="single" w:sz="4" w:space="0" w:color="auto"/>
            </w:tcBorders>
          </w:tcPr>
          <w:p w14:paraId="7FD5B1A0"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40C46BA"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02344D" w14:textId="77777777" w:rsidR="009D407F" w:rsidRPr="00E062F1" w:rsidRDefault="009D407F" w:rsidP="009D407F">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D9D2293"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0442882"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1D2EB86"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3A26DE3"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95E811F"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98C4C36"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54BE8A"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C1E5E9E"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4420ACDD"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4946F7B" w14:textId="77777777" w:rsidR="009D407F" w:rsidRPr="00E062F1" w:rsidRDefault="009D407F" w:rsidP="009D407F">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3D858951"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6F1B4C7"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41B113A7" w14:textId="77777777" w:rsidR="009D407F" w:rsidRPr="00E062F1" w:rsidRDefault="009D407F" w:rsidP="009D407F">
            <w:pPr>
              <w:pStyle w:val="TAC"/>
              <w:rPr>
                <w:rFonts w:eastAsia="Yu Mincho"/>
                <w:szCs w:val="18"/>
              </w:rPr>
            </w:pPr>
          </w:p>
        </w:tc>
      </w:tr>
      <w:tr w:rsidR="009D407F" w:rsidRPr="00E062F1" w14:paraId="481A1821"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50EC26F"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245D5CB"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C27B2CC" w14:textId="77777777" w:rsidR="009D407F" w:rsidRPr="00E062F1" w:rsidRDefault="009D407F" w:rsidP="009D407F">
            <w:pPr>
              <w:pStyle w:val="TAC"/>
              <w:rPr>
                <w:rFonts w:cs="Arial"/>
                <w:kern w:val="2"/>
                <w:szCs w:val="24"/>
              </w:rPr>
            </w:pPr>
          </w:p>
        </w:tc>
        <w:tc>
          <w:tcPr>
            <w:tcW w:w="668" w:type="dxa"/>
            <w:tcBorders>
              <w:top w:val="single" w:sz="4" w:space="0" w:color="auto"/>
              <w:left w:val="single" w:sz="4" w:space="0" w:color="auto"/>
              <w:bottom w:val="single" w:sz="4" w:space="0" w:color="auto"/>
              <w:right w:val="single" w:sz="4" w:space="0" w:color="auto"/>
            </w:tcBorders>
          </w:tcPr>
          <w:p w14:paraId="1A03253D" w14:textId="77777777" w:rsidR="009D407F" w:rsidRPr="00E062F1" w:rsidRDefault="009D407F" w:rsidP="009D407F">
            <w:pPr>
              <w:pStyle w:val="TAC"/>
              <w:rPr>
                <w:rFonts w:cs="Arial"/>
                <w:lang w:eastAsia="zh-CN"/>
              </w:rPr>
            </w:pPr>
            <w:r w:rsidRPr="00E062F1">
              <w:rPr>
                <w:rFonts w:cs="Arial"/>
                <w:szCs w:val="24"/>
              </w:rPr>
              <w:t>60</w:t>
            </w:r>
          </w:p>
        </w:tc>
        <w:tc>
          <w:tcPr>
            <w:tcW w:w="669" w:type="dxa"/>
            <w:tcBorders>
              <w:top w:val="single" w:sz="4" w:space="0" w:color="auto"/>
              <w:left w:val="single" w:sz="4" w:space="0" w:color="auto"/>
              <w:bottom w:val="single" w:sz="4" w:space="0" w:color="auto"/>
              <w:right w:val="single" w:sz="4" w:space="0" w:color="auto"/>
            </w:tcBorders>
          </w:tcPr>
          <w:p w14:paraId="05B842A5"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8E1713D"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C1D49A" w14:textId="77777777" w:rsidR="009D407F" w:rsidRPr="00E062F1" w:rsidRDefault="009D407F" w:rsidP="009D407F">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605EE8F" w14:textId="77777777" w:rsidR="009D407F" w:rsidRPr="00E062F1" w:rsidRDefault="009D407F" w:rsidP="009D407F">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C9DE341"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023FF65"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00983CF"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1265EE"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DD2B1C"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CBAE3C" w14:textId="77777777" w:rsidR="009D407F" w:rsidRPr="00E062F1" w:rsidRDefault="009D407F" w:rsidP="009D407F">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7E7FE34" w14:textId="77777777" w:rsidR="009D407F" w:rsidRPr="00E062F1" w:rsidRDefault="009D407F" w:rsidP="009D407F">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6A0FD287"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C0C6360" w14:textId="77777777" w:rsidR="009D407F" w:rsidRPr="00E062F1" w:rsidRDefault="009D407F" w:rsidP="009D407F">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024D4E05"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AB6B7E8"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7EBA31EC" w14:textId="77777777" w:rsidR="009D407F" w:rsidRPr="00E062F1" w:rsidRDefault="009D407F" w:rsidP="009D407F">
            <w:pPr>
              <w:pStyle w:val="TAC"/>
              <w:rPr>
                <w:rFonts w:eastAsia="Yu Mincho"/>
                <w:szCs w:val="18"/>
              </w:rPr>
            </w:pPr>
          </w:p>
        </w:tc>
      </w:tr>
      <w:tr w:rsidR="009D407F" w:rsidRPr="00E062F1" w14:paraId="5A9BD2EA"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C1C8B52"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E19A0C1" w14:textId="77777777" w:rsidR="009D407F" w:rsidRPr="00E062F1" w:rsidRDefault="009D407F" w:rsidP="009D407F">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1838EF65" w14:textId="77777777" w:rsidR="009D407F" w:rsidRPr="00E062F1" w:rsidRDefault="009D407F" w:rsidP="009D407F">
            <w:pPr>
              <w:pStyle w:val="TAC"/>
              <w:rPr>
                <w:rFonts w:cs="Arial"/>
                <w:kern w:val="2"/>
                <w:szCs w:val="24"/>
              </w:rPr>
            </w:pPr>
            <w:r w:rsidRPr="00E062F1">
              <w:rPr>
                <w:rFonts w:cs="Arial"/>
                <w:szCs w:val="24"/>
                <w:lang w:eastAsia="zh-CN"/>
              </w:rPr>
              <w:t>n257</w:t>
            </w:r>
          </w:p>
        </w:tc>
        <w:tc>
          <w:tcPr>
            <w:tcW w:w="10701" w:type="dxa"/>
            <w:gridSpan w:val="19"/>
            <w:tcBorders>
              <w:top w:val="single" w:sz="4" w:space="0" w:color="auto"/>
              <w:left w:val="single" w:sz="4" w:space="0" w:color="auto"/>
              <w:bottom w:val="single" w:sz="4" w:space="0" w:color="auto"/>
              <w:right w:val="single" w:sz="4" w:space="0" w:color="auto"/>
            </w:tcBorders>
          </w:tcPr>
          <w:p w14:paraId="5B44C304" w14:textId="77777777" w:rsidR="009D407F" w:rsidRPr="00E062F1" w:rsidRDefault="009D407F" w:rsidP="009D407F">
            <w:pPr>
              <w:pStyle w:val="TAC"/>
              <w:rPr>
                <w:rFonts w:cs="Arial"/>
                <w:lang w:eastAsia="zh-CN"/>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77FA5BAC" w14:textId="77777777" w:rsidR="009D407F" w:rsidRPr="00E062F1" w:rsidRDefault="009D407F" w:rsidP="009D407F">
            <w:pPr>
              <w:pStyle w:val="TAC"/>
              <w:rPr>
                <w:rFonts w:eastAsia="Yu Mincho"/>
                <w:szCs w:val="18"/>
              </w:rPr>
            </w:pPr>
          </w:p>
        </w:tc>
      </w:tr>
      <w:tr w:rsidR="009D407F" w:rsidRPr="00E062F1" w14:paraId="07DBD734" w14:textId="77777777" w:rsidTr="009D407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26F7378C" w14:textId="77777777" w:rsidR="009D407F" w:rsidRPr="00E062F1" w:rsidRDefault="009D407F" w:rsidP="009D407F">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51AB5D8" w14:textId="77777777" w:rsidR="009D407F" w:rsidRPr="00E062F1" w:rsidRDefault="009D407F" w:rsidP="009D407F">
            <w:pPr>
              <w:pStyle w:val="TAC"/>
              <w:rPr>
                <w:lang w:eastAsia="zh-CN"/>
              </w:rPr>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bottom w:val="single" w:sz="4" w:space="0" w:color="auto"/>
              <w:right w:val="single" w:sz="4" w:space="0" w:color="auto"/>
            </w:tcBorders>
            <w:vAlign w:val="center"/>
          </w:tcPr>
          <w:p w14:paraId="1CBF2452" w14:textId="77777777" w:rsidR="009D407F" w:rsidRPr="00E062F1" w:rsidRDefault="009D407F" w:rsidP="009D407F">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6BE11336" w14:textId="77777777" w:rsidR="009D407F" w:rsidRPr="00E062F1" w:rsidRDefault="009D407F" w:rsidP="009D407F">
            <w:pPr>
              <w:pStyle w:val="TAC"/>
              <w:rPr>
                <w:rFonts w:cs="Arial"/>
                <w:lang w:eastAsia="ja-JP"/>
              </w:rPr>
            </w:pPr>
          </w:p>
        </w:tc>
        <w:tc>
          <w:tcPr>
            <w:tcW w:w="10033" w:type="dxa"/>
            <w:gridSpan w:val="18"/>
            <w:tcBorders>
              <w:top w:val="single" w:sz="4" w:space="0" w:color="auto"/>
              <w:left w:val="single" w:sz="4" w:space="0" w:color="auto"/>
              <w:bottom w:val="single" w:sz="4" w:space="0" w:color="auto"/>
              <w:right w:val="single" w:sz="4" w:space="0" w:color="auto"/>
            </w:tcBorders>
          </w:tcPr>
          <w:p w14:paraId="34AAEC03" w14:textId="77777777" w:rsidR="009D407F" w:rsidRPr="00E062F1" w:rsidRDefault="009D407F" w:rsidP="009D407F">
            <w:pPr>
              <w:pStyle w:val="TAC"/>
              <w:rPr>
                <w:rFonts w:eastAsia="Yu Mincho"/>
                <w:szCs w:val="18"/>
                <w:lang w:eastAsia="zh-CN"/>
              </w:rPr>
            </w:pPr>
            <w:r w:rsidRPr="00E062F1">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1C2D106D" w14:textId="77777777" w:rsidR="009D407F" w:rsidRPr="00E062F1" w:rsidRDefault="009D407F" w:rsidP="009D407F">
            <w:pPr>
              <w:pStyle w:val="TAC"/>
              <w:rPr>
                <w:rFonts w:eastAsia="Yu Mincho"/>
                <w:szCs w:val="18"/>
              </w:rPr>
            </w:pPr>
            <w:r w:rsidRPr="00E062F1">
              <w:rPr>
                <w:rFonts w:eastAsia="Yu Mincho"/>
                <w:szCs w:val="18"/>
              </w:rPr>
              <w:t>0</w:t>
            </w:r>
          </w:p>
        </w:tc>
      </w:tr>
      <w:tr w:rsidR="009D407F" w:rsidRPr="00E062F1" w14:paraId="5ACED625"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7DBA2CF"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001AC86" w14:textId="77777777" w:rsidR="009D407F" w:rsidRPr="00E062F1" w:rsidRDefault="009D407F" w:rsidP="009D407F">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3B447BE7" w14:textId="77777777" w:rsidR="009D407F" w:rsidRPr="00E062F1" w:rsidRDefault="009D407F" w:rsidP="009D407F">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tcPr>
          <w:p w14:paraId="4D5223FC"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633B56EE"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682E73D"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6EDF5E4"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1FEE081"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69F782F0"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767155E"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8AB8B5F"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80E7548"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DB626B8"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0FF83956" w14:textId="77777777" w:rsidR="009D407F" w:rsidRPr="00E062F1" w:rsidRDefault="009D407F" w:rsidP="009D407F">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40BC5F93"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15AB613F"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ABE755E"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A97BEE" w14:textId="77777777" w:rsidR="009D407F" w:rsidRPr="00E062F1" w:rsidRDefault="009D407F" w:rsidP="009D407F">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0418B4" w14:textId="77777777" w:rsidR="009D407F" w:rsidRPr="00E062F1" w:rsidRDefault="009D407F" w:rsidP="009D407F">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3434708E" w14:textId="77777777" w:rsidR="009D407F" w:rsidRPr="00E062F1" w:rsidRDefault="009D407F" w:rsidP="009D407F">
            <w:pPr>
              <w:pStyle w:val="TAC"/>
              <w:rPr>
                <w:rFonts w:eastAsia="Yu Mincho"/>
                <w:szCs w:val="18"/>
              </w:rPr>
            </w:pPr>
          </w:p>
        </w:tc>
      </w:tr>
      <w:tr w:rsidR="009D407F" w:rsidRPr="00E062F1" w14:paraId="03CC8C52" w14:textId="77777777" w:rsidTr="009D40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BFA2C1F" w14:textId="77777777" w:rsidR="009D407F" w:rsidRPr="00E062F1" w:rsidRDefault="009D407F" w:rsidP="009D407F">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77B8391" w14:textId="77777777" w:rsidR="009D407F" w:rsidRPr="00E062F1" w:rsidRDefault="009D407F" w:rsidP="009D407F">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8733781"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372523EF" w14:textId="77777777" w:rsidR="009D407F" w:rsidRPr="00E062F1" w:rsidRDefault="009D407F" w:rsidP="009D407F">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26E05A06"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7EA55A0"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3E38C81"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B91FF3E"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AF9A0D9"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59C8EEE"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2242217"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F3CC031"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A6111D"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5EB3C02"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C69F498"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7D912DB"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DB538C5" w14:textId="77777777" w:rsidR="009D407F" w:rsidRPr="00E062F1" w:rsidRDefault="009D407F" w:rsidP="009D407F">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4FB5E8" w14:textId="77777777" w:rsidR="009D407F" w:rsidRPr="00E062F1" w:rsidRDefault="009D407F" w:rsidP="009D407F">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02650A" w14:textId="77777777" w:rsidR="009D407F" w:rsidRPr="00E062F1" w:rsidRDefault="009D407F" w:rsidP="009D407F">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14:paraId="7BEB0FDD" w14:textId="77777777" w:rsidR="009D407F" w:rsidRPr="00E062F1" w:rsidRDefault="009D407F" w:rsidP="009D407F">
            <w:pPr>
              <w:pStyle w:val="TAC"/>
              <w:rPr>
                <w:rFonts w:eastAsia="Yu Mincho"/>
                <w:szCs w:val="18"/>
              </w:rPr>
            </w:pPr>
          </w:p>
        </w:tc>
      </w:tr>
      <w:tr w:rsidR="009D407F" w:rsidRPr="00E062F1" w14:paraId="572888AF" w14:textId="77777777" w:rsidTr="009D407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92FE327" w14:textId="77777777" w:rsidR="009D407F" w:rsidRPr="00E062F1" w:rsidRDefault="009D407F" w:rsidP="009D407F">
            <w:pPr>
              <w:pStyle w:val="TAC"/>
            </w:pPr>
            <w:r w:rsidRPr="00E062F1">
              <w:t>CA_n</w:t>
            </w:r>
            <w:r w:rsidRPr="00E062F1">
              <w:rPr>
                <w:lang w:eastAsia="zh-CN"/>
              </w:rPr>
              <w:t>77C</w:t>
            </w:r>
            <w:r w:rsidRPr="00E062F1">
              <w:t>-n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1D2A464E" w14:textId="77777777" w:rsidR="009D407F" w:rsidRPr="00E062F1" w:rsidRDefault="009D407F" w:rsidP="009D407F">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right w:val="single" w:sz="4" w:space="0" w:color="auto"/>
            </w:tcBorders>
            <w:vAlign w:val="center"/>
          </w:tcPr>
          <w:p w14:paraId="79D7F0D4" w14:textId="77777777" w:rsidR="009D407F" w:rsidRPr="00E062F1" w:rsidRDefault="009D407F" w:rsidP="009D407F">
            <w:pPr>
              <w:pStyle w:val="TAC"/>
              <w:rPr>
                <w:lang w:eastAsia="zh-CN"/>
              </w:rPr>
            </w:pPr>
            <w:r w:rsidRPr="00E062F1">
              <w:rPr>
                <w:rFonts w:eastAsia="Yu Mincho"/>
              </w:rPr>
              <w:t>n7</w:t>
            </w:r>
            <w:r w:rsidRPr="00E062F1">
              <w:rPr>
                <w:lang w:eastAsia="zh-CN"/>
              </w:rPr>
              <w:t>7</w:t>
            </w:r>
          </w:p>
        </w:tc>
        <w:tc>
          <w:tcPr>
            <w:tcW w:w="10701" w:type="dxa"/>
            <w:gridSpan w:val="19"/>
            <w:tcBorders>
              <w:top w:val="single" w:sz="4" w:space="0" w:color="auto"/>
              <w:left w:val="single" w:sz="4" w:space="0" w:color="auto"/>
              <w:right w:val="single" w:sz="4" w:space="0" w:color="auto"/>
            </w:tcBorders>
          </w:tcPr>
          <w:p w14:paraId="6C3EF4B1" w14:textId="77777777" w:rsidR="009D407F" w:rsidRPr="00E062F1" w:rsidRDefault="009D407F" w:rsidP="009D407F">
            <w:pPr>
              <w:pStyle w:val="TAC"/>
              <w:rPr>
                <w:rFonts w:eastAsia="Yu Mincho"/>
                <w:szCs w:val="18"/>
              </w:rPr>
            </w:pPr>
            <w:r w:rsidRPr="00E062F1">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63E17EC" w14:textId="77777777" w:rsidR="009D407F" w:rsidRPr="00E062F1" w:rsidRDefault="009D407F" w:rsidP="009D407F">
            <w:pPr>
              <w:pStyle w:val="TAC"/>
              <w:rPr>
                <w:rFonts w:eastAsia="Yu Mincho"/>
                <w:szCs w:val="18"/>
              </w:rPr>
            </w:pPr>
            <w:r w:rsidRPr="00E062F1">
              <w:rPr>
                <w:rFonts w:eastAsia="Yu Mincho"/>
                <w:szCs w:val="18"/>
              </w:rPr>
              <w:t>0</w:t>
            </w:r>
          </w:p>
        </w:tc>
      </w:tr>
      <w:tr w:rsidR="009D407F" w:rsidRPr="00E062F1" w14:paraId="798CB436" w14:textId="77777777" w:rsidTr="009D407F">
        <w:trPr>
          <w:trHeight w:val="148"/>
          <w:jc w:val="center"/>
        </w:trPr>
        <w:tc>
          <w:tcPr>
            <w:tcW w:w="1034" w:type="dxa"/>
            <w:vMerge/>
            <w:tcBorders>
              <w:left w:val="single" w:sz="4" w:space="0" w:color="auto"/>
              <w:right w:val="single" w:sz="4" w:space="0" w:color="auto"/>
            </w:tcBorders>
            <w:vAlign w:val="center"/>
          </w:tcPr>
          <w:p w14:paraId="49107425"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17448FBA" w14:textId="77777777" w:rsidR="009D407F" w:rsidRPr="00E062F1" w:rsidRDefault="009D407F" w:rsidP="009D407F">
            <w:pPr>
              <w:pStyle w:val="TAC"/>
            </w:pPr>
          </w:p>
        </w:tc>
        <w:tc>
          <w:tcPr>
            <w:tcW w:w="746" w:type="dxa"/>
            <w:tcBorders>
              <w:top w:val="single" w:sz="4" w:space="0" w:color="auto"/>
              <w:left w:val="single" w:sz="4" w:space="0" w:color="auto"/>
              <w:right w:val="single" w:sz="4" w:space="0" w:color="auto"/>
            </w:tcBorders>
            <w:vAlign w:val="center"/>
          </w:tcPr>
          <w:p w14:paraId="3C4A95B5" w14:textId="77777777" w:rsidR="009D407F" w:rsidRPr="00E062F1" w:rsidRDefault="009D407F" w:rsidP="009D407F">
            <w:pPr>
              <w:pStyle w:val="TAC"/>
              <w:rPr>
                <w:lang w:eastAsia="zh-CN"/>
              </w:rPr>
            </w:pPr>
            <w:r w:rsidRPr="00E062F1">
              <w:rPr>
                <w:lang w:eastAsia="zh-CN"/>
              </w:rPr>
              <w:t>n257</w:t>
            </w:r>
          </w:p>
        </w:tc>
        <w:tc>
          <w:tcPr>
            <w:tcW w:w="10701" w:type="dxa"/>
            <w:gridSpan w:val="19"/>
            <w:tcBorders>
              <w:top w:val="single" w:sz="4" w:space="0" w:color="auto"/>
              <w:left w:val="single" w:sz="4" w:space="0" w:color="auto"/>
              <w:right w:val="single" w:sz="4" w:space="0" w:color="auto"/>
            </w:tcBorders>
          </w:tcPr>
          <w:p w14:paraId="145E1101" w14:textId="77777777" w:rsidR="009D407F" w:rsidRPr="00E062F1" w:rsidRDefault="009D407F" w:rsidP="009D407F">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77BF1B71" w14:textId="77777777" w:rsidR="009D407F" w:rsidRPr="00E062F1" w:rsidRDefault="009D407F" w:rsidP="009D407F">
            <w:pPr>
              <w:pStyle w:val="TAC"/>
              <w:rPr>
                <w:rFonts w:eastAsia="Yu Mincho"/>
                <w:szCs w:val="18"/>
              </w:rPr>
            </w:pPr>
          </w:p>
        </w:tc>
      </w:tr>
      <w:tr w:rsidR="009D407F" w:rsidRPr="00E062F1" w14:paraId="6B15F252" w14:textId="77777777" w:rsidTr="009D407F">
        <w:trPr>
          <w:trHeight w:val="148"/>
          <w:jc w:val="center"/>
        </w:trPr>
        <w:tc>
          <w:tcPr>
            <w:tcW w:w="1034" w:type="dxa"/>
            <w:vMerge w:val="restart"/>
            <w:tcBorders>
              <w:left w:val="single" w:sz="4" w:space="0" w:color="auto"/>
              <w:right w:val="single" w:sz="4" w:space="0" w:color="auto"/>
            </w:tcBorders>
            <w:vAlign w:val="center"/>
          </w:tcPr>
          <w:p w14:paraId="25EA66B1" w14:textId="77777777" w:rsidR="009D407F" w:rsidRPr="00E062F1" w:rsidRDefault="009D407F" w:rsidP="009D407F">
            <w:pPr>
              <w:pStyle w:val="TAC"/>
            </w:pPr>
            <w:r w:rsidRPr="00E062F1">
              <w:t>CA_n</w:t>
            </w:r>
            <w:r w:rsidRPr="00E062F1">
              <w:rPr>
                <w:lang w:eastAsia="zh-CN"/>
              </w:rPr>
              <w:t>77C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2C725D82" w14:textId="77777777" w:rsidR="009D407F" w:rsidRPr="00E062F1" w:rsidRDefault="009D407F" w:rsidP="009D407F">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3A7A0976" w14:textId="77777777" w:rsidR="009D407F" w:rsidRPr="00E062F1" w:rsidRDefault="009D407F" w:rsidP="009D407F">
            <w:pPr>
              <w:pStyle w:val="TAC"/>
              <w:rPr>
                <w:lang w:eastAsia="zh-CN"/>
              </w:rPr>
            </w:pPr>
            <w:r w:rsidRPr="00E062F1">
              <w:rPr>
                <w:rFonts w:eastAsia="Yu Mincho"/>
              </w:rPr>
              <w:t>n7</w:t>
            </w:r>
            <w:r w:rsidRPr="00E062F1">
              <w:rPr>
                <w:lang w:eastAsia="zh-CN"/>
              </w:rPr>
              <w:t>7</w:t>
            </w:r>
          </w:p>
        </w:tc>
        <w:tc>
          <w:tcPr>
            <w:tcW w:w="10701" w:type="dxa"/>
            <w:gridSpan w:val="19"/>
            <w:tcBorders>
              <w:left w:val="single" w:sz="4" w:space="0" w:color="auto"/>
              <w:right w:val="single" w:sz="4" w:space="0" w:color="auto"/>
            </w:tcBorders>
          </w:tcPr>
          <w:p w14:paraId="76C9C769" w14:textId="77777777" w:rsidR="009D407F" w:rsidRPr="00E062F1" w:rsidRDefault="009D407F" w:rsidP="009D407F">
            <w:pPr>
              <w:pStyle w:val="TAC"/>
              <w:rPr>
                <w:szCs w:val="18"/>
                <w:lang w:eastAsia="zh-CN"/>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35F3F54A" w14:textId="77777777" w:rsidR="009D407F" w:rsidRPr="00E062F1" w:rsidRDefault="009D407F" w:rsidP="009D407F">
            <w:pPr>
              <w:pStyle w:val="TAC"/>
              <w:rPr>
                <w:rFonts w:eastAsia="Yu Mincho"/>
                <w:szCs w:val="18"/>
              </w:rPr>
            </w:pPr>
            <w:r w:rsidRPr="00E062F1">
              <w:rPr>
                <w:rFonts w:eastAsia="Yu Mincho"/>
                <w:szCs w:val="18"/>
              </w:rPr>
              <w:t>0</w:t>
            </w:r>
          </w:p>
        </w:tc>
      </w:tr>
      <w:tr w:rsidR="009D407F" w:rsidRPr="00E062F1" w14:paraId="5C62A349" w14:textId="77777777" w:rsidTr="009D407F">
        <w:trPr>
          <w:trHeight w:val="148"/>
          <w:jc w:val="center"/>
        </w:trPr>
        <w:tc>
          <w:tcPr>
            <w:tcW w:w="1034" w:type="dxa"/>
            <w:vMerge/>
            <w:tcBorders>
              <w:left w:val="single" w:sz="4" w:space="0" w:color="auto"/>
              <w:right w:val="single" w:sz="4" w:space="0" w:color="auto"/>
            </w:tcBorders>
            <w:vAlign w:val="center"/>
          </w:tcPr>
          <w:p w14:paraId="43FE16D8"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05BF3B68" w14:textId="77777777" w:rsidR="009D407F" w:rsidRPr="00E062F1" w:rsidRDefault="009D407F" w:rsidP="009D407F">
            <w:pPr>
              <w:pStyle w:val="TAC"/>
            </w:pPr>
          </w:p>
        </w:tc>
        <w:tc>
          <w:tcPr>
            <w:tcW w:w="746" w:type="dxa"/>
            <w:tcBorders>
              <w:left w:val="single" w:sz="4" w:space="0" w:color="auto"/>
              <w:right w:val="single" w:sz="4" w:space="0" w:color="auto"/>
            </w:tcBorders>
          </w:tcPr>
          <w:p w14:paraId="1456BD94"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tcPr>
          <w:p w14:paraId="5EB3A477" w14:textId="77777777" w:rsidR="009D407F" w:rsidRPr="00E062F1" w:rsidRDefault="009D407F" w:rsidP="009D407F">
            <w:pPr>
              <w:pStyle w:val="TAC"/>
              <w:rPr>
                <w:rFonts w:eastAsia="Yu Mincho"/>
                <w:szCs w:val="18"/>
              </w:rPr>
            </w:pPr>
            <w:r w:rsidRPr="00E062F1">
              <w:rPr>
                <w:rFonts w:cs="Arial"/>
                <w:lang w:eastAsia="ja-JP"/>
              </w:rPr>
              <w:t>CA_n257</w:t>
            </w:r>
            <w:r w:rsidRPr="00E062F1">
              <w:rPr>
                <w:rFonts w:cs="Arial"/>
                <w:lang w:eastAsia="zh-CN"/>
              </w:rPr>
              <w:t>E</w:t>
            </w:r>
          </w:p>
        </w:tc>
        <w:tc>
          <w:tcPr>
            <w:tcW w:w="749" w:type="dxa"/>
            <w:vMerge/>
            <w:tcBorders>
              <w:left w:val="single" w:sz="4" w:space="0" w:color="auto"/>
              <w:right w:val="single" w:sz="4" w:space="0" w:color="auto"/>
            </w:tcBorders>
            <w:vAlign w:val="center"/>
          </w:tcPr>
          <w:p w14:paraId="2CB950EF" w14:textId="77777777" w:rsidR="009D407F" w:rsidRPr="00E062F1" w:rsidRDefault="009D407F" w:rsidP="009D407F">
            <w:pPr>
              <w:pStyle w:val="TAC"/>
              <w:rPr>
                <w:rFonts w:eastAsia="Yu Mincho"/>
                <w:szCs w:val="18"/>
              </w:rPr>
            </w:pPr>
          </w:p>
        </w:tc>
      </w:tr>
      <w:tr w:rsidR="009D407F" w:rsidRPr="00E062F1" w14:paraId="5A2932A8" w14:textId="77777777" w:rsidTr="009D407F">
        <w:trPr>
          <w:trHeight w:val="148"/>
          <w:jc w:val="center"/>
        </w:trPr>
        <w:tc>
          <w:tcPr>
            <w:tcW w:w="1034" w:type="dxa"/>
            <w:vMerge w:val="restart"/>
            <w:tcBorders>
              <w:left w:val="single" w:sz="4" w:space="0" w:color="auto"/>
              <w:right w:val="single" w:sz="4" w:space="0" w:color="auto"/>
            </w:tcBorders>
            <w:vAlign w:val="center"/>
          </w:tcPr>
          <w:p w14:paraId="4F1F05C7" w14:textId="77777777" w:rsidR="009D407F" w:rsidRPr="00E062F1" w:rsidRDefault="009D407F" w:rsidP="009D407F">
            <w:pPr>
              <w:pStyle w:val="TAC"/>
            </w:pPr>
            <w:r w:rsidRPr="00E062F1">
              <w:t>CA_n</w:t>
            </w:r>
            <w:r w:rsidRPr="00E062F1">
              <w:rPr>
                <w:lang w:eastAsia="zh-CN"/>
              </w:rPr>
              <w:t>77C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742D9076" w14:textId="77777777" w:rsidR="009D407F" w:rsidRPr="00E062F1" w:rsidRDefault="009D407F" w:rsidP="009D407F">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130BF1A9" w14:textId="77777777" w:rsidR="009D407F" w:rsidRPr="00E062F1" w:rsidRDefault="009D407F" w:rsidP="009D407F">
            <w:pPr>
              <w:pStyle w:val="TAC"/>
              <w:rPr>
                <w:lang w:eastAsia="zh-CN"/>
              </w:rPr>
            </w:pPr>
            <w:r w:rsidRPr="00E062F1">
              <w:rPr>
                <w:rFonts w:eastAsia="Yu Mincho"/>
              </w:rPr>
              <w:t>n7</w:t>
            </w:r>
            <w:r w:rsidRPr="00E062F1">
              <w:rPr>
                <w:lang w:eastAsia="zh-CN"/>
              </w:rPr>
              <w:t>7</w:t>
            </w:r>
          </w:p>
        </w:tc>
        <w:tc>
          <w:tcPr>
            <w:tcW w:w="10701" w:type="dxa"/>
            <w:gridSpan w:val="19"/>
            <w:tcBorders>
              <w:left w:val="single" w:sz="4" w:space="0" w:color="auto"/>
              <w:right w:val="single" w:sz="4" w:space="0" w:color="auto"/>
            </w:tcBorders>
          </w:tcPr>
          <w:p w14:paraId="4C429E5C" w14:textId="77777777" w:rsidR="009D407F" w:rsidRPr="00E062F1" w:rsidRDefault="009D407F" w:rsidP="009D407F">
            <w:pPr>
              <w:pStyle w:val="TAC"/>
              <w:rPr>
                <w:rFonts w:eastAsia="Yu Mincho"/>
                <w:szCs w:val="18"/>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32C21194"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504EE792" w14:textId="77777777" w:rsidTr="009D407F">
        <w:trPr>
          <w:trHeight w:val="148"/>
          <w:jc w:val="center"/>
        </w:trPr>
        <w:tc>
          <w:tcPr>
            <w:tcW w:w="1034" w:type="dxa"/>
            <w:vMerge/>
            <w:tcBorders>
              <w:left w:val="single" w:sz="4" w:space="0" w:color="auto"/>
              <w:right w:val="single" w:sz="4" w:space="0" w:color="auto"/>
            </w:tcBorders>
            <w:vAlign w:val="center"/>
          </w:tcPr>
          <w:p w14:paraId="79893357"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1F83886B" w14:textId="77777777" w:rsidR="009D407F" w:rsidRPr="00E062F1" w:rsidRDefault="009D407F" w:rsidP="009D407F">
            <w:pPr>
              <w:pStyle w:val="TAC"/>
            </w:pPr>
          </w:p>
        </w:tc>
        <w:tc>
          <w:tcPr>
            <w:tcW w:w="746" w:type="dxa"/>
            <w:tcBorders>
              <w:left w:val="single" w:sz="4" w:space="0" w:color="auto"/>
              <w:right w:val="single" w:sz="4" w:space="0" w:color="auto"/>
            </w:tcBorders>
          </w:tcPr>
          <w:p w14:paraId="1415356F"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tcPr>
          <w:p w14:paraId="0CAF9E85" w14:textId="77777777" w:rsidR="009D407F" w:rsidRPr="00E062F1" w:rsidRDefault="009D407F" w:rsidP="009D407F">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48611AD3" w14:textId="77777777" w:rsidR="009D407F" w:rsidRPr="00E062F1" w:rsidRDefault="009D407F" w:rsidP="009D407F">
            <w:pPr>
              <w:pStyle w:val="TAC"/>
              <w:rPr>
                <w:rFonts w:eastAsia="Yu Mincho"/>
                <w:szCs w:val="18"/>
              </w:rPr>
            </w:pPr>
          </w:p>
        </w:tc>
      </w:tr>
      <w:tr w:rsidR="009D407F" w:rsidRPr="00E062F1" w14:paraId="23F3A8EF" w14:textId="77777777" w:rsidTr="009D407F">
        <w:trPr>
          <w:trHeight w:val="148"/>
          <w:jc w:val="center"/>
        </w:trPr>
        <w:tc>
          <w:tcPr>
            <w:tcW w:w="1034" w:type="dxa"/>
            <w:vMerge w:val="restart"/>
            <w:tcBorders>
              <w:left w:val="single" w:sz="4" w:space="0" w:color="auto"/>
              <w:right w:val="single" w:sz="4" w:space="0" w:color="auto"/>
            </w:tcBorders>
            <w:vAlign w:val="center"/>
          </w:tcPr>
          <w:p w14:paraId="7E169A7C" w14:textId="77777777" w:rsidR="009D407F" w:rsidRPr="00E062F1" w:rsidRDefault="009D407F" w:rsidP="009D407F">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44318E11" w14:textId="77777777" w:rsidR="009D407F" w:rsidRPr="00E062F1" w:rsidRDefault="009D407F" w:rsidP="009D407F">
            <w:pPr>
              <w:pStyle w:val="TAC"/>
              <w:rPr>
                <w:lang w:eastAsia="zh-CN"/>
              </w:rPr>
            </w:pPr>
            <w:r w:rsidRPr="00E062F1">
              <w:t>CA_n</w:t>
            </w:r>
            <w:r w:rsidRPr="00E062F1">
              <w:rPr>
                <w:lang w:eastAsia="zh-CN"/>
              </w:rPr>
              <w:t>77A</w:t>
            </w:r>
            <w:r w:rsidRPr="00E062F1">
              <w:t>-n</w:t>
            </w:r>
            <w:r w:rsidRPr="00E062F1">
              <w:rPr>
                <w:lang w:eastAsia="zh-CN"/>
              </w:rPr>
              <w:t>257</w:t>
            </w:r>
            <w:r w:rsidRPr="00E062F1">
              <w:t>A</w:t>
            </w:r>
          </w:p>
        </w:tc>
        <w:tc>
          <w:tcPr>
            <w:tcW w:w="746" w:type="dxa"/>
            <w:tcBorders>
              <w:left w:val="single" w:sz="4" w:space="0" w:color="auto"/>
              <w:right w:val="single" w:sz="4" w:space="0" w:color="auto"/>
            </w:tcBorders>
          </w:tcPr>
          <w:p w14:paraId="3C24084E" w14:textId="77777777" w:rsidR="009D407F" w:rsidRPr="00E062F1" w:rsidRDefault="009D407F" w:rsidP="009D407F">
            <w:pPr>
              <w:pStyle w:val="TAC"/>
              <w:rPr>
                <w:lang w:eastAsia="zh-CN"/>
              </w:rPr>
            </w:pPr>
            <w:r w:rsidRPr="00E062F1">
              <w:rPr>
                <w:lang w:eastAsia="zh-CN"/>
              </w:rPr>
              <w:t>n77</w:t>
            </w:r>
          </w:p>
        </w:tc>
        <w:tc>
          <w:tcPr>
            <w:tcW w:w="10701" w:type="dxa"/>
            <w:gridSpan w:val="19"/>
            <w:tcBorders>
              <w:left w:val="single" w:sz="4" w:space="0" w:color="auto"/>
              <w:right w:val="single" w:sz="4" w:space="0" w:color="auto"/>
            </w:tcBorders>
          </w:tcPr>
          <w:p w14:paraId="4D5F61EA" w14:textId="77777777" w:rsidR="009D407F" w:rsidRPr="00E062F1" w:rsidRDefault="009D407F" w:rsidP="009D407F">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5F3C3615"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46356746" w14:textId="77777777" w:rsidTr="009D407F">
        <w:trPr>
          <w:trHeight w:val="148"/>
          <w:jc w:val="center"/>
        </w:trPr>
        <w:tc>
          <w:tcPr>
            <w:tcW w:w="1034" w:type="dxa"/>
            <w:vMerge/>
            <w:tcBorders>
              <w:left w:val="single" w:sz="4" w:space="0" w:color="auto"/>
              <w:right w:val="single" w:sz="4" w:space="0" w:color="auto"/>
            </w:tcBorders>
            <w:vAlign w:val="center"/>
          </w:tcPr>
          <w:p w14:paraId="55A4A27A"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27FA115E" w14:textId="77777777" w:rsidR="009D407F" w:rsidRPr="00E062F1" w:rsidRDefault="009D407F" w:rsidP="009D407F">
            <w:pPr>
              <w:pStyle w:val="TAC"/>
            </w:pPr>
          </w:p>
        </w:tc>
        <w:tc>
          <w:tcPr>
            <w:tcW w:w="746" w:type="dxa"/>
            <w:vMerge w:val="restart"/>
            <w:tcBorders>
              <w:left w:val="single" w:sz="4" w:space="0" w:color="auto"/>
              <w:right w:val="single" w:sz="4" w:space="0" w:color="auto"/>
            </w:tcBorders>
            <w:vAlign w:val="center"/>
          </w:tcPr>
          <w:p w14:paraId="3F78FDF8" w14:textId="77777777" w:rsidR="009D407F" w:rsidRPr="00E062F1" w:rsidRDefault="009D407F" w:rsidP="009D407F">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vAlign w:val="center"/>
          </w:tcPr>
          <w:p w14:paraId="1FB3DD20"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5236D9C8"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D4DC099"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AE2797C"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D5B63F5"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616AD01"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F7FB13"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A67B71B"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7E87148"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B4EB545"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58CD0EF" w14:textId="77777777" w:rsidR="009D407F" w:rsidRPr="00E062F1" w:rsidRDefault="009D407F" w:rsidP="009D407F">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6385BDB"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B28C424"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5F95BEB"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47FABF" w14:textId="77777777" w:rsidR="009D407F" w:rsidRPr="00E062F1" w:rsidRDefault="009D407F" w:rsidP="009D407F">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6B49F4" w14:textId="77777777" w:rsidR="009D407F" w:rsidRPr="00E062F1" w:rsidRDefault="009D407F" w:rsidP="009D407F">
            <w:pPr>
              <w:pStyle w:val="TAC"/>
              <w:rPr>
                <w:rFonts w:cs="Arial"/>
              </w:rPr>
            </w:pPr>
          </w:p>
        </w:tc>
        <w:tc>
          <w:tcPr>
            <w:tcW w:w="749" w:type="dxa"/>
            <w:vMerge/>
            <w:tcBorders>
              <w:left w:val="single" w:sz="4" w:space="0" w:color="auto"/>
              <w:right w:val="single" w:sz="4" w:space="0" w:color="auto"/>
            </w:tcBorders>
            <w:vAlign w:val="center"/>
          </w:tcPr>
          <w:p w14:paraId="1D00E3F1" w14:textId="77777777" w:rsidR="009D407F" w:rsidRPr="00E062F1" w:rsidRDefault="009D407F" w:rsidP="009D407F">
            <w:pPr>
              <w:pStyle w:val="TAC"/>
              <w:rPr>
                <w:rFonts w:eastAsia="Yu Mincho"/>
                <w:szCs w:val="18"/>
              </w:rPr>
            </w:pPr>
          </w:p>
        </w:tc>
      </w:tr>
      <w:tr w:rsidR="009D407F" w:rsidRPr="00E062F1" w14:paraId="4AFD6152" w14:textId="77777777" w:rsidTr="009D407F">
        <w:trPr>
          <w:trHeight w:val="148"/>
          <w:jc w:val="center"/>
        </w:trPr>
        <w:tc>
          <w:tcPr>
            <w:tcW w:w="1034" w:type="dxa"/>
            <w:vMerge/>
            <w:tcBorders>
              <w:left w:val="single" w:sz="4" w:space="0" w:color="auto"/>
              <w:right w:val="single" w:sz="4" w:space="0" w:color="auto"/>
            </w:tcBorders>
            <w:vAlign w:val="center"/>
          </w:tcPr>
          <w:p w14:paraId="09C7B04A"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4CC2C1C7"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6690C04A"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A2DBE48" w14:textId="77777777" w:rsidR="009D407F" w:rsidRPr="00E062F1" w:rsidRDefault="009D407F" w:rsidP="009D407F">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27E9C379"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DFCC156"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491EBE9"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D144A86"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E7BBA57"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A87644"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8CE06A9"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2E27A2E"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5760910"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C464FD4"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0714784"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4D16214"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FAC6BEA" w14:textId="77777777" w:rsidR="009D407F" w:rsidRPr="00E062F1" w:rsidRDefault="009D407F" w:rsidP="009D407F">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4B4B0E5" w14:textId="77777777" w:rsidR="009D407F" w:rsidRPr="00E062F1" w:rsidRDefault="009D407F" w:rsidP="009D407F">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F32693" w14:textId="77777777" w:rsidR="009D407F" w:rsidRPr="00E062F1" w:rsidRDefault="009D407F" w:rsidP="009D407F">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451B7FA9" w14:textId="77777777" w:rsidR="009D407F" w:rsidRPr="00E062F1" w:rsidRDefault="009D407F" w:rsidP="009D407F">
            <w:pPr>
              <w:pStyle w:val="TAC"/>
              <w:rPr>
                <w:rFonts w:eastAsia="Yu Mincho"/>
                <w:szCs w:val="18"/>
              </w:rPr>
            </w:pPr>
          </w:p>
        </w:tc>
      </w:tr>
      <w:tr w:rsidR="009D407F" w:rsidRPr="00E062F1" w14:paraId="5D9F086A" w14:textId="77777777" w:rsidTr="009D407F">
        <w:trPr>
          <w:trHeight w:val="148"/>
          <w:jc w:val="center"/>
        </w:trPr>
        <w:tc>
          <w:tcPr>
            <w:tcW w:w="1034" w:type="dxa"/>
            <w:vMerge w:val="restart"/>
            <w:tcBorders>
              <w:left w:val="single" w:sz="4" w:space="0" w:color="auto"/>
              <w:right w:val="single" w:sz="4" w:space="0" w:color="auto"/>
            </w:tcBorders>
            <w:vAlign w:val="center"/>
          </w:tcPr>
          <w:p w14:paraId="758B58FC" w14:textId="77777777" w:rsidR="009D407F" w:rsidRPr="00E062F1" w:rsidRDefault="009D407F" w:rsidP="009D407F">
            <w:pPr>
              <w:pStyle w:val="TAC"/>
            </w:pPr>
            <w:r w:rsidRPr="00E062F1">
              <w:t>CA_n</w:t>
            </w:r>
            <w:r w:rsidRPr="00E062F1">
              <w:rPr>
                <w:lang w:eastAsia="zh-CN"/>
              </w:rPr>
              <w:t>77(2A)</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7DE19F59" w14:textId="77777777" w:rsidR="009D407F" w:rsidRPr="00E062F1" w:rsidRDefault="009D407F" w:rsidP="009D407F">
            <w:pPr>
              <w:pStyle w:val="TAC"/>
            </w:pPr>
            <w:r w:rsidRPr="00E062F1">
              <w:t>CA_n</w:t>
            </w:r>
            <w:r w:rsidRPr="00E062F1">
              <w:rPr>
                <w:lang w:eastAsia="zh-CN"/>
              </w:rPr>
              <w:t>77A</w:t>
            </w:r>
            <w:r w:rsidRPr="00E062F1">
              <w:t>-n</w:t>
            </w:r>
            <w:r w:rsidRPr="00E062F1">
              <w:rPr>
                <w:lang w:eastAsia="zh-CN"/>
              </w:rPr>
              <w:t>257</w:t>
            </w:r>
            <w:r w:rsidRPr="00E062F1">
              <w:t>A</w:t>
            </w:r>
          </w:p>
          <w:p w14:paraId="53AB176F" w14:textId="77777777" w:rsidR="009D407F" w:rsidRPr="00E062F1" w:rsidRDefault="009D407F" w:rsidP="009D407F">
            <w:pPr>
              <w:pStyle w:val="TAC"/>
            </w:pPr>
            <w:r w:rsidRPr="00E062F1">
              <w:t>CA_n</w:t>
            </w:r>
            <w:r w:rsidRPr="00E062F1">
              <w:rPr>
                <w:lang w:eastAsia="zh-CN"/>
              </w:rPr>
              <w:t>77A</w:t>
            </w:r>
            <w:r w:rsidRPr="00E062F1">
              <w:t>-n</w:t>
            </w:r>
            <w:r w:rsidRPr="00E062F1">
              <w:rPr>
                <w:lang w:eastAsia="zh-CN"/>
              </w:rPr>
              <w:t>257D</w:t>
            </w:r>
          </w:p>
        </w:tc>
        <w:tc>
          <w:tcPr>
            <w:tcW w:w="746" w:type="dxa"/>
            <w:tcBorders>
              <w:left w:val="single" w:sz="4" w:space="0" w:color="auto"/>
              <w:right w:val="single" w:sz="4" w:space="0" w:color="auto"/>
            </w:tcBorders>
            <w:vAlign w:val="center"/>
          </w:tcPr>
          <w:p w14:paraId="65AEF223" w14:textId="77777777" w:rsidR="009D407F" w:rsidRPr="00E062F1" w:rsidRDefault="009D407F" w:rsidP="009D407F">
            <w:pPr>
              <w:pStyle w:val="TAC"/>
              <w:rPr>
                <w:lang w:eastAsia="zh-CN"/>
              </w:rPr>
            </w:pPr>
            <w:r w:rsidRPr="00E062F1">
              <w:rPr>
                <w:lang w:eastAsia="zh-CN"/>
              </w:rPr>
              <w:t>n77</w:t>
            </w:r>
          </w:p>
        </w:tc>
        <w:tc>
          <w:tcPr>
            <w:tcW w:w="10701" w:type="dxa"/>
            <w:gridSpan w:val="19"/>
            <w:tcBorders>
              <w:left w:val="single" w:sz="4" w:space="0" w:color="auto"/>
              <w:right w:val="single" w:sz="4" w:space="0" w:color="auto"/>
            </w:tcBorders>
            <w:vAlign w:val="center"/>
          </w:tcPr>
          <w:p w14:paraId="038C0960" w14:textId="77777777" w:rsidR="009D407F" w:rsidRPr="00E062F1" w:rsidRDefault="009D407F" w:rsidP="009D407F">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2E50677E"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09A3DF56" w14:textId="77777777" w:rsidTr="009D407F">
        <w:trPr>
          <w:trHeight w:val="148"/>
          <w:jc w:val="center"/>
        </w:trPr>
        <w:tc>
          <w:tcPr>
            <w:tcW w:w="1034" w:type="dxa"/>
            <w:vMerge/>
            <w:tcBorders>
              <w:left w:val="single" w:sz="4" w:space="0" w:color="auto"/>
              <w:right w:val="single" w:sz="4" w:space="0" w:color="auto"/>
            </w:tcBorders>
            <w:vAlign w:val="center"/>
          </w:tcPr>
          <w:p w14:paraId="3912BAD3"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1E961535"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7EB862F3"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02B8F62C" w14:textId="77777777" w:rsidR="009D407F" w:rsidRPr="00E062F1" w:rsidRDefault="009D407F" w:rsidP="009D407F">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0CC8AD0F" w14:textId="77777777" w:rsidR="009D407F" w:rsidRPr="00E062F1" w:rsidRDefault="009D407F" w:rsidP="009D407F">
            <w:pPr>
              <w:pStyle w:val="TAC"/>
              <w:rPr>
                <w:rFonts w:eastAsia="Yu Mincho"/>
                <w:szCs w:val="18"/>
              </w:rPr>
            </w:pPr>
          </w:p>
        </w:tc>
      </w:tr>
      <w:tr w:rsidR="009D407F" w:rsidRPr="00E062F1" w14:paraId="00A0E86A" w14:textId="77777777" w:rsidTr="009D407F">
        <w:trPr>
          <w:trHeight w:val="148"/>
          <w:jc w:val="center"/>
        </w:trPr>
        <w:tc>
          <w:tcPr>
            <w:tcW w:w="1034" w:type="dxa"/>
            <w:vMerge w:val="restart"/>
            <w:tcBorders>
              <w:left w:val="single" w:sz="4" w:space="0" w:color="auto"/>
              <w:right w:val="single" w:sz="4" w:space="0" w:color="auto"/>
            </w:tcBorders>
            <w:vAlign w:val="center"/>
          </w:tcPr>
          <w:p w14:paraId="6EBBAA44" w14:textId="77777777" w:rsidR="009D407F" w:rsidRPr="00E062F1" w:rsidRDefault="009D407F" w:rsidP="009D407F">
            <w:pPr>
              <w:pStyle w:val="TAC"/>
            </w:pPr>
            <w:r w:rsidRPr="00E062F1">
              <w:rPr>
                <w:rFonts w:cs="Arial"/>
                <w:szCs w:val="18"/>
              </w:rPr>
              <w:t>CA_n77(2A)-n257G</w:t>
            </w:r>
          </w:p>
        </w:tc>
        <w:tc>
          <w:tcPr>
            <w:tcW w:w="1034" w:type="dxa"/>
            <w:vMerge w:val="restart"/>
            <w:tcBorders>
              <w:left w:val="single" w:sz="4" w:space="0" w:color="auto"/>
              <w:right w:val="single" w:sz="4" w:space="0" w:color="auto"/>
            </w:tcBorders>
            <w:vAlign w:val="center"/>
          </w:tcPr>
          <w:p w14:paraId="307FE0F4" w14:textId="77777777" w:rsidR="009D407F" w:rsidRPr="00E062F1" w:rsidRDefault="009D407F" w:rsidP="009D407F">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w:t>
            </w:r>
          </w:p>
        </w:tc>
        <w:tc>
          <w:tcPr>
            <w:tcW w:w="746" w:type="dxa"/>
            <w:tcBorders>
              <w:left w:val="single" w:sz="4" w:space="0" w:color="auto"/>
              <w:right w:val="single" w:sz="4" w:space="0" w:color="auto"/>
            </w:tcBorders>
            <w:vAlign w:val="center"/>
          </w:tcPr>
          <w:p w14:paraId="34E5B2F4" w14:textId="77777777" w:rsidR="009D407F" w:rsidRPr="00E062F1" w:rsidRDefault="009D407F" w:rsidP="009D407F">
            <w:pPr>
              <w:pStyle w:val="TAC"/>
              <w:rPr>
                <w:lang w:eastAsia="zh-CN"/>
              </w:rPr>
            </w:pPr>
            <w:r w:rsidRPr="00E062F1">
              <w:rPr>
                <w:lang w:eastAsia="zh-CN"/>
              </w:rPr>
              <w:t>n77</w:t>
            </w:r>
          </w:p>
        </w:tc>
        <w:tc>
          <w:tcPr>
            <w:tcW w:w="10701" w:type="dxa"/>
            <w:gridSpan w:val="19"/>
            <w:tcBorders>
              <w:left w:val="single" w:sz="4" w:space="0" w:color="auto"/>
              <w:right w:val="single" w:sz="4" w:space="0" w:color="auto"/>
            </w:tcBorders>
            <w:vAlign w:val="center"/>
          </w:tcPr>
          <w:p w14:paraId="6B0F0AF6" w14:textId="77777777" w:rsidR="009D407F" w:rsidRPr="00E062F1" w:rsidRDefault="009D407F" w:rsidP="009D407F">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3B2474C8"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5D2C1CA2" w14:textId="77777777" w:rsidTr="009D407F">
        <w:trPr>
          <w:trHeight w:val="148"/>
          <w:jc w:val="center"/>
        </w:trPr>
        <w:tc>
          <w:tcPr>
            <w:tcW w:w="1034" w:type="dxa"/>
            <w:vMerge/>
            <w:tcBorders>
              <w:left w:val="single" w:sz="4" w:space="0" w:color="auto"/>
              <w:right w:val="single" w:sz="4" w:space="0" w:color="auto"/>
            </w:tcBorders>
            <w:vAlign w:val="center"/>
          </w:tcPr>
          <w:p w14:paraId="3800D01F"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123D1626"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4C87696D"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01E4483A" w14:textId="77777777" w:rsidR="009D407F" w:rsidRPr="00E062F1" w:rsidRDefault="009D407F" w:rsidP="009D407F">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2DB39371" w14:textId="77777777" w:rsidR="009D407F" w:rsidRPr="00E062F1" w:rsidRDefault="009D407F" w:rsidP="009D407F">
            <w:pPr>
              <w:pStyle w:val="TAC"/>
              <w:rPr>
                <w:rFonts w:eastAsia="Yu Mincho"/>
                <w:szCs w:val="18"/>
              </w:rPr>
            </w:pPr>
          </w:p>
        </w:tc>
      </w:tr>
      <w:tr w:rsidR="009D407F" w:rsidRPr="00E062F1" w14:paraId="351DB51A" w14:textId="77777777" w:rsidTr="009D407F">
        <w:trPr>
          <w:trHeight w:val="148"/>
          <w:jc w:val="center"/>
        </w:trPr>
        <w:tc>
          <w:tcPr>
            <w:tcW w:w="1034" w:type="dxa"/>
            <w:vMerge w:val="restart"/>
            <w:tcBorders>
              <w:left w:val="single" w:sz="4" w:space="0" w:color="auto"/>
              <w:right w:val="single" w:sz="4" w:space="0" w:color="auto"/>
            </w:tcBorders>
            <w:vAlign w:val="center"/>
          </w:tcPr>
          <w:p w14:paraId="005367BE" w14:textId="77777777" w:rsidR="009D407F" w:rsidRPr="00E062F1" w:rsidRDefault="009D407F" w:rsidP="009D407F">
            <w:pPr>
              <w:pStyle w:val="TAC"/>
            </w:pPr>
            <w:r w:rsidRPr="00E062F1">
              <w:rPr>
                <w:rFonts w:cs="Arial"/>
                <w:szCs w:val="18"/>
              </w:rPr>
              <w:t>CA_n77(2A)-n257H</w:t>
            </w:r>
          </w:p>
        </w:tc>
        <w:tc>
          <w:tcPr>
            <w:tcW w:w="1034" w:type="dxa"/>
            <w:vMerge w:val="restart"/>
            <w:tcBorders>
              <w:left w:val="single" w:sz="4" w:space="0" w:color="auto"/>
              <w:right w:val="single" w:sz="4" w:space="0" w:color="auto"/>
            </w:tcBorders>
            <w:vAlign w:val="center"/>
          </w:tcPr>
          <w:p w14:paraId="1ABFA54A" w14:textId="77777777" w:rsidR="009D407F" w:rsidRPr="00E062F1" w:rsidRDefault="009D407F" w:rsidP="009D407F">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w:t>
            </w:r>
          </w:p>
        </w:tc>
        <w:tc>
          <w:tcPr>
            <w:tcW w:w="746" w:type="dxa"/>
            <w:tcBorders>
              <w:left w:val="single" w:sz="4" w:space="0" w:color="auto"/>
              <w:right w:val="single" w:sz="4" w:space="0" w:color="auto"/>
            </w:tcBorders>
            <w:vAlign w:val="center"/>
          </w:tcPr>
          <w:p w14:paraId="4534C361" w14:textId="77777777" w:rsidR="009D407F" w:rsidRPr="00E062F1" w:rsidRDefault="009D407F" w:rsidP="009D407F">
            <w:pPr>
              <w:pStyle w:val="TAC"/>
              <w:rPr>
                <w:lang w:eastAsia="zh-CN"/>
              </w:rPr>
            </w:pPr>
            <w:r w:rsidRPr="00E062F1">
              <w:rPr>
                <w:lang w:eastAsia="zh-CN"/>
              </w:rPr>
              <w:t>n77</w:t>
            </w:r>
          </w:p>
        </w:tc>
        <w:tc>
          <w:tcPr>
            <w:tcW w:w="10701" w:type="dxa"/>
            <w:gridSpan w:val="19"/>
            <w:tcBorders>
              <w:left w:val="single" w:sz="4" w:space="0" w:color="auto"/>
              <w:right w:val="single" w:sz="4" w:space="0" w:color="auto"/>
            </w:tcBorders>
            <w:vAlign w:val="center"/>
          </w:tcPr>
          <w:p w14:paraId="14382AA5" w14:textId="77777777" w:rsidR="009D407F" w:rsidRPr="00E062F1" w:rsidRDefault="009D407F" w:rsidP="009D407F">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49C8BD94"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189B40A7" w14:textId="77777777" w:rsidTr="009D407F">
        <w:trPr>
          <w:trHeight w:val="148"/>
          <w:jc w:val="center"/>
        </w:trPr>
        <w:tc>
          <w:tcPr>
            <w:tcW w:w="1034" w:type="dxa"/>
            <w:vMerge/>
            <w:tcBorders>
              <w:left w:val="single" w:sz="4" w:space="0" w:color="auto"/>
              <w:right w:val="single" w:sz="4" w:space="0" w:color="auto"/>
            </w:tcBorders>
            <w:vAlign w:val="center"/>
          </w:tcPr>
          <w:p w14:paraId="4FB97438"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18AC7704"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2B5E92CC"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66325461" w14:textId="77777777" w:rsidR="009D407F" w:rsidRPr="00E062F1" w:rsidRDefault="009D407F" w:rsidP="009D407F">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33DBF6E3" w14:textId="77777777" w:rsidR="009D407F" w:rsidRPr="00E062F1" w:rsidRDefault="009D407F" w:rsidP="009D407F">
            <w:pPr>
              <w:pStyle w:val="TAC"/>
              <w:rPr>
                <w:rFonts w:eastAsia="Yu Mincho"/>
                <w:szCs w:val="18"/>
              </w:rPr>
            </w:pPr>
          </w:p>
        </w:tc>
      </w:tr>
      <w:tr w:rsidR="009D407F" w:rsidRPr="00E062F1" w14:paraId="1334D4D3" w14:textId="77777777" w:rsidTr="009D407F">
        <w:trPr>
          <w:trHeight w:val="148"/>
          <w:jc w:val="center"/>
        </w:trPr>
        <w:tc>
          <w:tcPr>
            <w:tcW w:w="1034" w:type="dxa"/>
            <w:vMerge w:val="restart"/>
            <w:tcBorders>
              <w:left w:val="single" w:sz="4" w:space="0" w:color="auto"/>
              <w:right w:val="single" w:sz="4" w:space="0" w:color="auto"/>
            </w:tcBorders>
            <w:vAlign w:val="center"/>
          </w:tcPr>
          <w:p w14:paraId="170C0682" w14:textId="77777777" w:rsidR="009D407F" w:rsidRPr="00E062F1" w:rsidRDefault="009D407F" w:rsidP="009D407F">
            <w:pPr>
              <w:pStyle w:val="TAC"/>
            </w:pPr>
            <w:r w:rsidRPr="00E062F1">
              <w:rPr>
                <w:rFonts w:cs="Arial"/>
                <w:szCs w:val="18"/>
              </w:rPr>
              <w:t>CA_n77(2A)-n257</w:t>
            </w:r>
            <w:r w:rsidRPr="00E062F1">
              <w:rPr>
                <w:rFonts w:cs="Arial"/>
                <w:szCs w:val="18"/>
                <w:lang w:eastAsia="zh-CN"/>
              </w:rPr>
              <w:t>I</w:t>
            </w:r>
          </w:p>
        </w:tc>
        <w:tc>
          <w:tcPr>
            <w:tcW w:w="1034" w:type="dxa"/>
            <w:vMerge w:val="restart"/>
            <w:tcBorders>
              <w:left w:val="single" w:sz="4" w:space="0" w:color="auto"/>
              <w:right w:val="single" w:sz="4" w:space="0" w:color="auto"/>
            </w:tcBorders>
            <w:vAlign w:val="center"/>
          </w:tcPr>
          <w:p w14:paraId="436279C6" w14:textId="77777777" w:rsidR="009D407F" w:rsidRPr="00E062F1" w:rsidRDefault="009D407F" w:rsidP="009D407F">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p>
        </w:tc>
        <w:tc>
          <w:tcPr>
            <w:tcW w:w="746" w:type="dxa"/>
            <w:tcBorders>
              <w:left w:val="single" w:sz="4" w:space="0" w:color="auto"/>
              <w:right w:val="single" w:sz="4" w:space="0" w:color="auto"/>
            </w:tcBorders>
            <w:vAlign w:val="center"/>
          </w:tcPr>
          <w:p w14:paraId="33E684E3" w14:textId="77777777" w:rsidR="009D407F" w:rsidRPr="00E062F1" w:rsidRDefault="009D407F" w:rsidP="009D407F">
            <w:pPr>
              <w:pStyle w:val="TAC"/>
              <w:rPr>
                <w:lang w:eastAsia="zh-CN"/>
              </w:rPr>
            </w:pPr>
            <w:r w:rsidRPr="00E062F1">
              <w:rPr>
                <w:lang w:eastAsia="zh-CN"/>
              </w:rPr>
              <w:t>n77</w:t>
            </w:r>
          </w:p>
        </w:tc>
        <w:tc>
          <w:tcPr>
            <w:tcW w:w="10701" w:type="dxa"/>
            <w:gridSpan w:val="19"/>
            <w:tcBorders>
              <w:left w:val="single" w:sz="4" w:space="0" w:color="auto"/>
              <w:right w:val="single" w:sz="4" w:space="0" w:color="auto"/>
            </w:tcBorders>
            <w:vAlign w:val="center"/>
          </w:tcPr>
          <w:p w14:paraId="2D84B7C8" w14:textId="77777777" w:rsidR="009D407F" w:rsidRPr="00E062F1" w:rsidRDefault="009D407F" w:rsidP="009D407F">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578B39CA"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01F96341" w14:textId="77777777" w:rsidTr="009D407F">
        <w:trPr>
          <w:trHeight w:val="148"/>
          <w:jc w:val="center"/>
        </w:trPr>
        <w:tc>
          <w:tcPr>
            <w:tcW w:w="1034" w:type="dxa"/>
            <w:vMerge/>
            <w:tcBorders>
              <w:left w:val="single" w:sz="4" w:space="0" w:color="auto"/>
              <w:right w:val="single" w:sz="4" w:space="0" w:color="auto"/>
            </w:tcBorders>
            <w:vAlign w:val="center"/>
          </w:tcPr>
          <w:p w14:paraId="6CD55F58"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50B791C1"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2D5F6A69"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40821B0E" w14:textId="77777777" w:rsidR="009D407F" w:rsidRPr="00E062F1" w:rsidRDefault="009D407F" w:rsidP="009D407F">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5A54CAEA" w14:textId="77777777" w:rsidR="009D407F" w:rsidRPr="00E062F1" w:rsidRDefault="009D407F" w:rsidP="009D407F">
            <w:pPr>
              <w:pStyle w:val="TAC"/>
              <w:rPr>
                <w:rFonts w:eastAsia="Yu Mincho"/>
                <w:szCs w:val="18"/>
              </w:rPr>
            </w:pPr>
          </w:p>
        </w:tc>
      </w:tr>
      <w:tr w:rsidR="009D407F" w:rsidRPr="00E062F1" w14:paraId="3F84ECAF" w14:textId="77777777" w:rsidTr="009D407F">
        <w:trPr>
          <w:trHeight w:val="148"/>
          <w:jc w:val="center"/>
        </w:trPr>
        <w:tc>
          <w:tcPr>
            <w:tcW w:w="1034" w:type="dxa"/>
            <w:vMerge w:val="restart"/>
            <w:tcBorders>
              <w:left w:val="single" w:sz="4" w:space="0" w:color="auto"/>
              <w:right w:val="single" w:sz="4" w:space="0" w:color="auto"/>
            </w:tcBorders>
            <w:vAlign w:val="center"/>
          </w:tcPr>
          <w:p w14:paraId="57616BD6" w14:textId="77777777" w:rsidR="009D407F" w:rsidRPr="00E062F1" w:rsidRDefault="009D407F" w:rsidP="009D407F">
            <w:pPr>
              <w:pStyle w:val="TAC"/>
              <w:rPr>
                <w:lang w:eastAsia="zh-CN"/>
              </w:rPr>
            </w:pPr>
            <w:r w:rsidRPr="00E062F1">
              <w:rPr>
                <w:rFonts w:cs="Arial"/>
                <w:szCs w:val="18"/>
              </w:rPr>
              <w:t>CA_n77(2A)-n257</w:t>
            </w:r>
            <w:r w:rsidRPr="00E062F1">
              <w:rPr>
                <w:rFonts w:cs="Arial"/>
                <w:szCs w:val="18"/>
                <w:lang w:eastAsia="zh-CN"/>
              </w:rPr>
              <w:t>J</w:t>
            </w:r>
          </w:p>
        </w:tc>
        <w:tc>
          <w:tcPr>
            <w:tcW w:w="1034" w:type="dxa"/>
            <w:vMerge w:val="restart"/>
            <w:tcBorders>
              <w:left w:val="single" w:sz="4" w:space="0" w:color="auto"/>
              <w:right w:val="single" w:sz="4" w:space="0" w:color="auto"/>
            </w:tcBorders>
            <w:vAlign w:val="center"/>
          </w:tcPr>
          <w:p w14:paraId="4F72C590" w14:textId="77777777" w:rsidR="009D407F" w:rsidRPr="00E062F1" w:rsidRDefault="009D407F" w:rsidP="009D407F">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01120779" w14:textId="77777777" w:rsidR="009D407F" w:rsidRPr="00E062F1" w:rsidRDefault="009D407F" w:rsidP="009D407F">
            <w:pPr>
              <w:pStyle w:val="TAC"/>
            </w:pPr>
            <w:r w:rsidRPr="00E062F1">
              <w:rPr>
                <w:rFonts w:eastAsia="Yu Mincho" w:cs="Arial"/>
                <w:szCs w:val="18"/>
                <w:lang w:eastAsia="ja-JP"/>
              </w:rPr>
              <w:t>CA_n77A-n257</w:t>
            </w:r>
            <w:r w:rsidRPr="00E062F1">
              <w:rPr>
                <w:rFonts w:eastAsia="DengXian" w:cs="Arial"/>
                <w:szCs w:val="18"/>
                <w:lang w:eastAsia="zh-CN"/>
              </w:rPr>
              <w:t>J</w:t>
            </w:r>
          </w:p>
        </w:tc>
        <w:tc>
          <w:tcPr>
            <w:tcW w:w="746" w:type="dxa"/>
            <w:tcBorders>
              <w:left w:val="single" w:sz="4" w:space="0" w:color="auto"/>
              <w:right w:val="single" w:sz="4" w:space="0" w:color="auto"/>
            </w:tcBorders>
            <w:vAlign w:val="center"/>
          </w:tcPr>
          <w:p w14:paraId="2BB55E7C" w14:textId="77777777" w:rsidR="009D407F" w:rsidRPr="00E062F1" w:rsidRDefault="009D407F" w:rsidP="009D407F">
            <w:pPr>
              <w:pStyle w:val="TAC"/>
              <w:rPr>
                <w:lang w:eastAsia="zh-CN"/>
              </w:rPr>
            </w:pPr>
            <w:r w:rsidRPr="00E062F1">
              <w:rPr>
                <w:lang w:eastAsia="zh-CN"/>
              </w:rPr>
              <w:t>n77</w:t>
            </w:r>
          </w:p>
        </w:tc>
        <w:tc>
          <w:tcPr>
            <w:tcW w:w="10701" w:type="dxa"/>
            <w:gridSpan w:val="19"/>
            <w:tcBorders>
              <w:left w:val="single" w:sz="4" w:space="0" w:color="auto"/>
              <w:right w:val="single" w:sz="4" w:space="0" w:color="auto"/>
            </w:tcBorders>
            <w:vAlign w:val="center"/>
          </w:tcPr>
          <w:p w14:paraId="67F6975C" w14:textId="77777777" w:rsidR="009D407F" w:rsidRPr="00E062F1" w:rsidRDefault="009D407F" w:rsidP="009D407F">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7A19815E"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51DFA41A" w14:textId="77777777" w:rsidTr="009D407F">
        <w:trPr>
          <w:trHeight w:val="148"/>
          <w:jc w:val="center"/>
        </w:trPr>
        <w:tc>
          <w:tcPr>
            <w:tcW w:w="1034" w:type="dxa"/>
            <w:vMerge/>
            <w:tcBorders>
              <w:left w:val="single" w:sz="4" w:space="0" w:color="auto"/>
              <w:right w:val="single" w:sz="4" w:space="0" w:color="auto"/>
            </w:tcBorders>
            <w:vAlign w:val="center"/>
          </w:tcPr>
          <w:p w14:paraId="6978C106"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58920002"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74173E17"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3AB5F1BD" w14:textId="77777777" w:rsidR="009D407F" w:rsidRPr="00E062F1" w:rsidRDefault="009D407F" w:rsidP="009D407F">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7107C363" w14:textId="77777777" w:rsidR="009D407F" w:rsidRPr="00E062F1" w:rsidRDefault="009D407F" w:rsidP="009D407F">
            <w:pPr>
              <w:pStyle w:val="TAC"/>
              <w:rPr>
                <w:rFonts w:eastAsia="Yu Mincho"/>
                <w:szCs w:val="18"/>
              </w:rPr>
            </w:pPr>
          </w:p>
        </w:tc>
      </w:tr>
      <w:tr w:rsidR="009D407F" w:rsidRPr="00E062F1" w14:paraId="20FCB0C7" w14:textId="77777777" w:rsidTr="009D407F">
        <w:trPr>
          <w:trHeight w:val="148"/>
          <w:jc w:val="center"/>
        </w:trPr>
        <w:tc>
          <w:tcPr>
            <w:tcW w:w="1034" w:type="dxa"/>
            <w:vMerge w:val="restart"/>
            <w:tcBorders>
              <w:left w:val="single" w:sz="4" w:space="0" w:color="auto"/>
              <w:right w:val="single" w:sz="4" w:space="0" w:color="auto"/>
            </w:tcBorders>
            <w:vAlign w:val="center"/>
          </w:tcPr>
          <w:p w14:paraId="0BA74C18" w14:textId="77777777" w:rsidR="009D407F" w:rsidRPr="00E062F1" w:rsidRDefault="009D407F" w:rsidP="009D407F">
            <w:pPr>
              <w:pStyle w:val="TAC"/>
              <w:rPr>
                <w:lang w:eastAsia="zh-CN"/>
              </w:rPr>
            </w:pPr>
            <w:r w:rsidRPr="00E062F1">
              <w:rPr>
                <w:rFonts w:cs="Arial"/>
                <w:szCs w:val="18"/>
              </w:rPr>
              <w:t>CA_n77(2A)-n257</w:t>
            </w:r>
            <w:r w:rsidRPr="00E062F1">
              <w:rPr>
                <w:rFonts w:cs="Arial"/>
                <w:szCs w:val="18"/>
                <w:lang w:eastAsia="zh-CN"/>
              </w:rPr>
              <w:t>K</w:t>
            </w:r>
          </w:p>
        </w:tc>
        <w:tc>
          <w:tcPr>
            <w:tcW w:w="1034" w:type="dxa"/>
            <w:vMerge w:val="restart"/>
            <w:tcBorders>
              <w:left w:val="single" w:sz="4" w:space="0" w:color="auto"/>
              <w:right w:val="single" w:sz="4" w:space="0" w:color="auto"/>
            </w:tcBorders>
            <w:vAlign w:val="center"/>
          </w:tcPr>
          <w:p w14:paraId="2C1EF59C" w14:textId="77777777" w:rsidR="009D407F" w:rsidRPr="00E062F1" w:rsidRDefault="009D407F" w:rsidP="009D407F">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3AC120B0" w14:textId="77777777" w:rsidR="009D407F" w:rsidRPr="00E062F1" w:rsidRDefault="009D407F" w:rsidP="009D407F">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1E0FD090" w14:textId="77777777" w:rsidR="009D407F" w:rsidRPr="00E062F1" w:rsidRDefault="009D407F" w:rsidP="009D407F">
            <w:pPr>
              <w:pStyle w:val="TAC"/>
            </w:pPr>
            <w:r w:rsidRPr="00E062F1">
              <w:rPr>
                <w:rFonts w:eastAsia="Yu Mincho" w:cs="Arial"/>
                <w:szCs w:val="18"/>
                <w:lang w:eastAsia="ja-JP"/>
              </w:rPr>
              <w:t>CA_n77A-n257</w:t>
            </w:r>
            <w:r w:rsidRPr="00E062F1">
              <w:rPr>
                <w:rFonts w:eastAsia="DengXian" w:cs="Arial"/>
                <w:szCs w:val="18"/>
                <w:lang w:eastAsia="zh-CN"/>
              </w:rPr>
              <w:t>K</w:t>
            </w:r>
          </w:p>
        </w:tc>
        <w:tc>
          <w:tcPr>
            <w:tcW w:w="746" w:type="dxa"/>
            <w:tcBorders>
              <w:left w:val="single" w:sz="4" w:space="0" w:color="auto"/>
              <w:right w:val="single" w:sz="4" w:space="0" w:color="auto"/>
            </w:tcBorders>
            <w:vAlign w:val="center"/>
          </w:tcPr>
          <w:p w14:paraId="5FC0E8DF" w14:textId="77777777" w:rsidR="009D407F" w:rsidRPr="00E062F1" w:rsidRDefault="009D407F" w:rsidP="009D407F">
            <w:pPr>
              <w:pStyle w:val="TAC"/>
              <w:rPr>
                <w:lang w:eastAsia="zh-CN"/>
              </w:rPr>
            </w:pPr>
            <w:r w:rsidRPr="00E062F1">
              <w:rPr>
                <w:lang w:eastAsia="zh-CN"/>
              </w:rPr>
              <w:t>n77</w:t>
            </w:r>
          </w:p>
        </w:tc>
        <w:tc>
          <w:tcPr>
            <w:tcW w:w="10701" w:type="dxa"/>
            <w:gridSpan w:val="19"/>
            <w:tcBorders>
              <w:left w:val="single" w:sz="4" w:space="0" w:color="auto"/>
              <w:right w:val="single" w:sz="4" w:space="0" w:color="auto"/>
            </w:tcBorders>
            <w:vAlign w:val="center"/>
          </w:tcPr>
          <w:p w14:paraId="06B29492" w14:textId="77777777" w:rsidR="009D407F" w:rsidRPr="00E062F1" w:rsidRDefault="009D407F" w:rsidP="009D407F">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0BFA6B8D"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7657BEB3" w14:textId="77777777" w:rsidTr="009D407F">
        <w:trPr>
          <w:trHeight w:val="148"/>
          <w:jc w:val="center"/>
        </w:trPr>
        <w:tc>
          <w:tcPr>
            <w:tcW w:w="1034" w:type="dxa"/>
            <w:vMerge/>
            <w:tcBorders>
              <w:left w:val="single" w:sz="4" w:space="0" w:color="auto"/>
              <w:right w:val="single" w:sz="4" w:space="0" w:color="auto"/>
            </w:tcBorders>
            <w:vAlign w:val="center"/>
          </w:tcPr>
          <w:p w14:paraId="191690BF"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11BBA9AF"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67695E30"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504F3971" w14:textId="77777777" w:rsidR="009D407F" w:rsidRPr="00E062F1" w:rsidRDefault="009D407F" w:rsidP="009D407F">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0A5B945F" w14:textId="77777777" w:rsidR="009D407F" w:rsidRPr="00E062F1" w:rsidRDefault="009D407F" w:rsidP="009D407F">
            <w:pPr>
              <w:pStyle w:val="TAC"/>
              <w:rPr>
                <w:rFonts w:eastAsia="Yu Mincho"/>
                <w:szCs w:val="18"/>
              </w:rPr>
            </w:pPr>
          </w:p>
        </w:tc>
      </w:tr>
      <w:tr w:rsidR="009D407F" w:rsidRPr="00E062F1" w14:paraId="6B45541E" w14:textId="77777777" w:rsidTr="009D407F">
        <w:trPr>
          <w:trHeight w:val="148"/>
          <w:jc w:val="center"/>
        </w:trPr>
        <w:tc>
          <w:tcPr>
            <w:tcW w:w="1034" w:type="dxa"/>
            <w:vMerge w:val="restart"/>
            <w:tcBorders>
              <w:left w:val="single" w:sz="4" w:space="0" w:color="auto"/>
              <w:right w:val="single" w:sz="4" w:space="0" w:color="auto"/>
            </w:tcBorders>
            <w:vAlign w:val="center"/>
          </w:tcPr>
          <w:p w14:paraId="1F3BD017" w14:textId="77777777" w:rsidR="009D407F" w:rsidRPr="00E062F1" w:rsidRDefault="009D407F" w:rsidP="009D407F">
            <w:pPr>
              <w:pStyle w:val="TAC"/>
              <w:rPr>
                <w:lang w:eastAsia="zh-CN"/>
              </w:rPr>
            </w:pPr>
            <w:r w:rsidRPr="00E062F1">
              <w:rPr>
                <w:rFonts w:cs="Arial"/>
                <w:szCs w:val="18"/>
              </w:rPr>
              <w:t>CA_n77(2A)-n257</w:t>
            </w:r>
            <w:r w:rsidRPr="00E062F1">
              <w:rPr>
                <w:rFonts w:cs="Arial"/>
                <w:szCs w:val="18"/>
                <w:lang w:eastAsia="zh-CN"/>
              </w:rPr>
              <w:t>L</w:t>
            </w:r>
          </w:p>
        </w:tc>
        <w:tc>
          <w:tcPr>
            <w:tcW w:w="1034" w:type="dxa"/>
            <w:vMerge w:val="restart"/>
            <w:tcBorders>
              <w:left w:val="single" w:sz="4" w:space="0" w:color="auto"/>
              <w:right w:val="single" w:sz="4" w:space="0" w:color="auto"/>
            </w:tcBorders>
            <w:vAlign w:val="center"/>
          </w:tcPr>
          <w:p w14:paraId="54AACDF5" w14:textId="77777777" w:rsidR="009D407F" w:rsidRPr="00E062F1" w:rsidRDefault="009D407F" w:rsidP="009D407F">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37AC1469" w14:textId="77777777" w:rsidR="009D407F" w:rsidRPr="00E062F1" w:rsidRDefault="009D407F" w:rsidP="009D407F">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F97C2E7" w14:textId="77777777" w:rsidR="009D407F" w:rsidRPr="00E062F1" w:rsidRDefault="009D407F" w:rsidP="009D407F">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5C1D120D" w14:textId="77777777" w:rsidR="009D407F" w:rsidRPr="00E062F1" w:rsidRDefault="009D407F" w:rsidP="009D407F">
            <w:pPr>
              <w:pStyle w:val="TAC"/>
            </w:pPr>
            <w:r w:rsidRPr="00E062F1">
              <w:rPr>
                <w:rFonts w:eastAsia="Yu Mincho" w:cs="Arial"/>
                <w:szCs w:val="18"/>
                <w:lang w:eastAsia="ja-JP"/>
              </w:rPr>
              <w:t>CA_n77A-n257</w:t>
            </w:r>
            <w:r w:rsidRPr="00E062F1">
              <w:rPr>
                <w:rFonts w:eastAsia="DengXian" w:cs="Arial"/>
                <w:szCs w:val="18"/>
                <w:lang w:eastAsia="zh-CN"/>
              </w:rPr>
              <w:t>L</w:t>
            </w:r>
          </w:p>
        </w:tc>
        <w:tc>
          <w:tcPr>
            <w:tcW w:w="746" w:type="dxa"/>
            <w:tcBorders>
              <w:left w:val="single" w:sz="4" w:space="0" w:color="auto"/>
              <w:right w:val="single" w:sz="4" w:space="0" w:color="auto"/>
            </w:tcBorders>
            <w:vAlign w:val="center"/>
          </w:tcPr>
          <w:p w14:paraId="624A5968" w14:textId="77777777" w:rsidR="009D407F" w:rsidRPr="00E062F1" w:rsidRDefault="009D407F" w:rsidP="009D407F">
            <w:pPr>
              <w:pStyle w:val="TAC"/>
              <w:rPr>
                <w:lang w:eastAsia="zh-CN"/>
              </w:rPr>
            </w:pPr>
            <w:r w:rsidRPr="00E062F1">
              <w:rPr>
                <w:lang w:eastAsia="zh-CN"/>
              </w:rPr>
              <w:t>n77</w:t>
            </w:r>
          </w:p>
        </w:tc>
        <w:tc>
          <w:tcPr>
            <w:tcW w:w="10701" w:type="dxa"/>
            <w:gridSpan w:val="19"/>
            <w:tcBorders>
              <w:left w:val="single" w:sz="4" w:space="0" w:color="auto"/>
              <w:right w:val="single" w:sz="4" w:space="0" w:color="auto"/>
            </w:tcBorders>
            <w:vAlign w:val="center"/>
          </w:tcPr>
          <w:p w14:paraId="5954DF12" w14:textId="77777777" w:rsidR="009D407F" w:rsidRPr="00E062F1" w:rsidRDefault="009D407F" w:rsidP="009D407F">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27FE8BC9"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5D414A6C" w14:textId="77777777" w:rsidTr="009D407F">
        <w:trPr>
          <w:trHeight w:val="148"/>
          <w:jc w:val="center"/>
        </w:trPr>
        <w:tc>
          <w:tcPr>
            <w:tcW w:w="1034" w:type="dxa"/>
            <w:vMerge/>
            <w:tcBorders>
              <w:left w:val="single" w:sz="4" w:space="0" w:color="auto"/>
              <w:right w:val="single" w:sz="4" w:space="0" w:color="auto"/>
            </w:tcBorders>
            <w:vAlign w:val="center"/>
          </w:tcPr>
          <w:p w14:paraId="5DB8E248"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18CDC6D7"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2951E20D"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4559CC30" w14:textId="77777777" w:rsidR="009D407F" w:rsidRPr="00E062F1" w:rsidRDefault="009D407F" w:rsidP="009D407F">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20FB2182" w14:textId="77777777" w:rsidR="009D407F" w:rsidRPr="00E062F1" w:rsidRDefault="009D407F" w:rsidP="009D407F">
            <w:pPr>
              <w:pStyle w:val="TAC"/>
              <w:rPr>
                <w:rFonts w:eastAsia="Yu Mincho"/>
                <w:szCs w:val="18"/>
              </w:rPr>
            </w:pPr>
          </w:p>
        </w:tc>
      </w:tr>
      <w:tr w:rsidR="009D407F" w:rsidRPr="00E062F1" w14:paraId="3E38A778" w14:textId="77777777" w:rsidTr="009D407F">
        <w:trPr>
          <w:trHeight w:val="148"/>
          <w:jc w:val="center"/>
        </w:trPr>
        <w:tc>
          <w:tcPr>
            <w:tcW w:w="1034" w:type="dxa"/>
            <w:vMerge w:val="restart"/>
            <w:tcBorders>
              <w:left w:val="single" w:sz="4" w:space="0" w:color="auto"/>
              <w:right w:val="single" w:sz="4" w:space="0" w:color="auto"/>
            </w:tcBorders>
            <w:vAlign w:val="center"/>
          </w:tcPr>
          <w:p w14:paraId="2CD0F50A" w14:textId="77777777" w:rsidR="009D407F" w:rsidRPr="00E062F1" w:rsidRDefault="009D407F" w:rsidP="009D407F">
            <w:pPr>
              <w:pStyle w:val="TAC"/>
              <w:rPr>
                <w:lang w:eastAsia="zh-CN"/>
              </w:rPr>
            </w:pPr>
            <w:r w:rsidRPr="00E062F1">
              <w:rPr>
                <w:rFonts w:cs="Arial"/>
                <w:szCs w:val="18"/>
              </w:rPr>
              <w:t>CA_n77(2A)-n257M</w:t>
            </w:r>
          </w:p>
        </w:tc>
        <w:tc>
          <w:tcPr>
            <w:tcW w:w="1034" w:type="dxa"/>
            <w:vMerge w:val="restart"/>
            <w:tcBorders>
              <w:left w:val="single" w:sz="4" w:space="0" w:color="auto"/>
              <w:right w:val="single" w:sz="4" w:space="0" w:color="auto"/>
            </w:tcBorders>
            <w:vAlign w:val="center"/>
          </w:tcPr>
          <w:p w14:paraId="6755585F" w14:textId="77777777" w:rsidR="009D407F" w:rsidRPr="00E062F1" w:rsidRDefault="009D407F" w:rsidP="009D407F">
            <w:pPr>
              <w:pStyle w:val="TAC"/>
              <w:rPr>
                <w:rFonts w:cs="Arial"/>
                <w:szCs w:val="18"/>
                <w:lang w:eastAsia="zh-CN"/>
              </w:rPr>
            </w:pPr>
            <w:r w:rsidRPr="00E062F1">
              <w:rPr>
                <w:rFonts w:cs="Arial"/>
                <w:szCs w:val="18"/>
              </w:rPr>
              <w:t>CA_n77A-n257A</w:t>
            </w:r>
          </w:p>
          <w:p w14:paraId="502C2940" w14:textId="77777777" w:rsidR="009D407F" w:rsidRPr="00E062F1" w:rsidRDefault="009D407F" w:rsidP="009D407F">
            <w:pPr>
              <w:pStyle w:val="TAC"/>
              <w:rPr>
                <w:rFonts w:eastAsia="DengXian" w:cs="Arial"/>
                <w:szCs w:val="18"/>
                <w:lang w:eastAsia="zh-CN"/>
              </w:rPr>
            </w:pPr>
            <w:r w:rsidRPr="00E062F1">
              <w:rPr>
                <w:rFonts w:eastAsia="Yu Mincho" w:cs="Arial"/>
                <w:szCs w:val="18"/>
                <w:lang w:eastAsia="ja-JP"/>
              </w:rPr>
              <w:t>CA_n77A-n257G, CA_n77A-n257H, CA_n77A-n257I</w:t>
            </w:r>
            <w:r w:rsidRPr="00E062F1">
              <w:rPr>
                <w:rFonts w:eastAsia="DengXian" w:cs="Arial"/>
                <w:szCs w:val="18"/>
                <w:lang w:eastAsia="zh-CN"/>
              </w:rPr>
              <w:t>,</w:t>
            </w:r>
          </w:p>
          <w:p w14:paraId="493755F0" w14:textId="77777777" w:rsidR="009D407F" w:rsidRPr="00E062F1" w:rsidRDefault="009D407F" w:rsidP="009D407F">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6AE8C249" w14:textId="77777777" w:rsidR="009D407F" w:rsidRPr="00E062F1" w:rsidRDefault="009D407F" w:rsidP="009D407F">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7E724C26" w14:textId="77777777" w:rsidR="009D407F" w:rsidRPr="00E062F1" w:rsidRDefault="009D407F" w:rsidP="009D407F">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01E041B9" w14:textId="77777777" w:rsidR="009D407F" w:rsidRPr="00E062F1" w:rsidRDefault="009D407F" w:rsidP="009D407F">
            <w:pPr>
              <w:pStyle w:val="TAC"/>
            </w:pPr>
            <w:r w:rsidRPr="00E062F1">
              <w:rPr>
                <w:rFonts w:cs="Arial"/>
                <w:szCs w:val="18"/>
              </w:rPr>
              <w:t>CA_n77A-n257M</w:t>
            </w:r>
          </w:p>
        </w:tc>
        <w:tc>
          <w:tcPr>
            <w:tcW w:w="746" w:type="dxa"/>
            <w:tcBorders>
              <w:left w:val="single" w:sz="4" w:space="0" w:color="auto"/>
              <w:right w:val="single" w:sz="4" w:space="0" w:color="auto"/>
            </w:tcBorders>
            <w:vAlign w:val="center"/>
          </w:tcPr>
          <w:p w14:paraId="134609B0" w14:textId="77777777" w:rsidR="009D407F" w:rsidRPr="00E062F1" w:rsidRDefault="009D407F" w:rsidP="009D407F">
            <w:pPr>
              <w:pStyle w:val="TAC"/>
              <w:rPr>
                <w:lang w:eastAsia="zh-CN"/>
              </w:rPr>
            </w:pPr>
            <w:r w:rsidRPr="00E062F1">
              <w:rPr>
                <w:rFonts w:cs="Arial"/>
                <w:szCs w:val="24"/>
              </w:rPr>
              <w:t>n77</w:t>
            </w:r>
          </w:p>
        </w:tc>
        <w:tc>
          <w:tcPr>
            <w:tcW w:w="10701" w:type="dxa"/>
            <w:gridSpan w:val="19"/>
            <w:tcBorders>
              <w:left w:val="single" w:sz="4" w:space="0" w:color="auto"/>
              <w:right w:val="single" w:sz="4" w:space="0" w:color="auto"/>
            </w:tcBorders>
            <w:vAlign w:val="center"/>
          </w:tcPr>
          <w:p w14:paraId="00EE5041" w14:textId="77777777" w:rsidR="009D407F" w:rsidRPr="00E062F1" w:rsidRDefault="009D407F" w:rsidP="009D407F">
            <w:pPr>
              <w:pStyle w:val="TAC"/>
              <w:rPr>
                <w:rFonts w:cs="Arial"/>
                <w:lang w:eastAsia="zh-CN"/>
              </w:rPr>
            </w:pPr>
            <w:r w:rsidRPr="00E062F1">
              <w:rPr>
                <w:rFonts w:cs="Arial"/>
                <w:lang w:eastAsia="zh-CN"/>
              </w:rPr>
              <w:tab/>
            </w:r>
          </w:p>
          <w:p w14:paraId="51897147" w14:textId="77777777" w:rsidR="009D407F" w:rsidRPr="00E062F1" w:rsidRDefault="009D407F" w:rsidP="009D407F">
            <w:pPr>
              <w:pStyle w:val="TAC"/>
              <w:rPr>
                <w:rFonts w:cs="Arial"/>
                <w:lang w:eastAsia="ja-JP"/>
              </w:rPr>
            </w:pPr>
            <w:r w:rsidRPr="00E062F1">
              <w:rPr>
                <w:rFonts w:cs="Arial"/>
              </w:rPr>
              <w:t>See CA_n77(2A) in Table 5.5A.2-1 in TS 38.101-1</w:t>
            </w:r>
          </w:p>
        </w:tc>
        <w:tc>
          <w:tcPr>
            <w:tcW w:w="749" w:type="dxa"/>
            <w:vMerge w:val="restart"/>
            <w:tcBorders>
              <w:left w:val="single" w:sz="4" w:space="0" w:color="auto"/>
              <w:right w:val="single" w:sz="4" w:space="0" w:color="auto"/>
            </w:tcBorders>
            <w:vAlign w:val="center"/>
          </w:tcPr>
          <w:p w14:paraId="20CB9C52"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5F44CC2D" w14:textId="77777777" w:rsidTr="009D407F">
        <w:trPr>
          <w:trHeight w:val="148"/>
          <w:jc w:val="center"/>
        </w:trPr>
        <w:tc>
          <w:tcPr>
            <w:tcW w:w="1034" w:type="dxa"/>
            <w:vMerge/>
            <w:tcBorders>
              <w:left w:val="single" w:sz="4" w:space="0" w:color="auto"/>
              <w:right w:val="single" w:sz="4" w:space="0" w:color="auto"/>
            </w:tcBorders>
            <w:vAlign w:val="center"/>
          </w:tcPr>
          <w:p w14:paraId="1E7D6A7B"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4C6AB9E3"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356A2510" w14:textId="77777777" w:rsidR="009D407F" w:rsidRPr="00E062F1" w:rsidRDefault="009D407F" w:rsidP="009D407F">
            <w:pPr>
              <w:pStyle w:val="TAC"/>
              <w:rPr>
                <w:lang w:eastAsia="zh-CN"/>
              </w:rPr>
            </w:pPr>
            <w:r w:rsidRPr="00E062F1">
              <w:rPr>
                <w:rFonts w:cs="Arial"/>
                <w:szCs w:val="24"/>
              </w:rPr>
              <w:t>n257</w:t>
            </w:r>
          </w:p>
        </w:tc>
        <w:tc>
          <w:tcPr>
            <w:tcW w:w="10701" w:type="dxa"/>
            <w:gridSpan w:val="19"/>
            <w:tcBorders>
              <w:left w:val="single" w:sz="4" w:space="0" w:color="auto"/>
              <w:right w:val="single" w:sz="4" w:space="0" w:color="auto"/>
            </w:tcBorders>
            <w:vAlign w:val="center"/>
          </w:tcPr>
          <w:p w14:paraId="441CAA5C" w14:textId="77777777" w:rsidR="009D407F" w:rsidRPr="00E062F1" w:rsidRDefault="009D407F" w:rsidP="009D407F">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right w:val="single" w:sz="4" w:space="0" w:color="auto"/>
            </w:tcBorders>
            <w:vAlign w:val="center"/>
          </w:tcPr>
          <w:p w14:paraId="1AC05335" w14:textId="77777777" w:rsidR="009D407F" w:rsidRPr="00E062F1" w:rsidRDefault="009D407F" w:rsidP="009D407F">
            <w:pPr>
              <w:pStyle w:val="TAC"/>
              <w:rPr>
                <w:rFonts w:eastAsia="Yu Mincho"/>
                <w:szCs w:val="18"/>
              </w:rPr>
            </w:pPr>
          </w:p>
        </w:tc>
      </w:tr>
      <w:tr w:rsidR="009D407F" w:rsidRPr="00E062F1" w14:paraId="4A843BD7" w14:textId="77777777" w:rsidTr="009D407F">
        <w:trPr>
          <w:trHeight w:val="148"/>
          <w:jc w:val="center"/>
        </w:trPr>
        <w:tc>
          <w:tcPr>
            <w:tcW w:w="1034" w:type="dxa"/>
            <w:vMerge w:val="restart"/>
            <w:tcBorders>
              <w:left w:val="single" w:sz="4" w:space="0" w:color="auto"/>
              <w:right w:val="single" w:sz="4" w:space="0" w:color="auto"/>
            </w:tcBorders>
            <w:vAlign w:val="center"/>
          </w:tcPr>
          <w:p w14:paraId="6D59D5D4" w14:textId="77777777" w:rsidR="009D407F" w:rsidRPr="00E062F1" w:rsidRDefault="009D407F" w:rsidP="009D407F">
            <w:pPr>
              <w:pStyle w:val="TAC"/>
            </w:pPr>
            <w:r w:rsidRPr="00E062F1">
              <w:t>CA_n</w:t>
            </w:r>
            <w:r w:rsidRPr="00E062F1">
              <w:rPr>
                <w:lang w:eastAsia="zh-CN"/>
              </w:rPr>
              <w:t>77</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14:paraId="2A6D0D0B" w14:textId="77777777" w:rsidR="009D407F" w:rsidRPr="00E062F1" w:rsidRDefault="009D407F" w:rsidP="009D407F">
            <w:pPr>
              <w:pStyle w:val="TAC"/>
            </w:pPr>
            <w:r w:rsidRPr="00E062F1">
              <w:rPr>
                <w:lang w:eastAsia="zh-CN"/>
              </w:rPr>
              <w:t>-</w:t>
            </w:r>
          </w:p>
        </w:tc>
        <w:tc>
          <w:tcPr>
            <w:tcW w:w="746" w:type="dxa"/>
            <w:vMerge w:val="restart"/>
            <w:tcBorders>
              <w:left w:val="single" w:sz="4" w:space="0" w:color="auto"/>
              <w:right w:val="single" w:sz="4" w:space="0" w:color="auto"/>
            </w:tcBorders>
            <w:vAlign w:val="center"/>
          </w:tcPr>
          <w:p w14:paraId="349A2F8C" w14:textId="77777777" w:rsidR="009D407F" w:rsidRPr="00E062F1" w:rsidRDefault="009D407F" w:rsidP="009D407F">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1A1ECB74"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2A6FE075"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102AEA4"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F27DA6"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7CB52B9"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316225"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8EDE3D"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EF097DC"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FEBA9F"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4A4E9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6B5AEC0"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2FDE8EC"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1DD722A"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7717339"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5E33DC"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F87D2D"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45E703A9"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04DFBE78" w14:textId="77777777" w:rsidTr="009D407F">
        <w:trPr>
          <w:trHeight w:val="148"/>
          <w:jc w:val="center"/>
        </w:trPr>
        <w:tc>
          <w:tcPr>
            <w:tcW w:w="1034" w:type="dxa"/>
            <w:vMerge/>
            <w:tcBorders>
              <w:left w:val="single" w:sz="4" w:space="0" w:color="auto"/>
              <w:right w:val="single" w:sz="4" w:space="0" w:color="auto"/>
            </w:tcBorders>
            <w:vAlign w:val="center"/>
          </w:tcPr>
          <w:p w14:paraId="4DF891F4"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404183A"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3C225A10"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CE5EE5C"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6BF5EB07"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44660C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FCA304"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906A4AC"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E83A9E"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1D9AF6"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0CEA7DC"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30A6A40"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9B1675"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5B94DFC"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0F1A15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C6D2C2"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6901BA4"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814123"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ACBE65"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C110B00" w14:textId="77777777" w:rsidR="009D407F" w:rsidRPr="00E062F1" w:rsidRDefault="009D407F" w:rsidP="009D407F">
            <w:pPr>
              <w:pStyle w:val="TAC"/>
              <w:rPr>
                <w:rFonts w:eastAsia="Yu Mincho"/>
                <w:szCs w:val="18"/>
              </w:rPr>
            </w:pPr>
          </w:p>
        </w:tc>
      </w:tr>
      <w:tr w:rsidR="009D407F" w:rsidRPr="00E062F1" w14:paraId="0ECD3636" w14:textId="77777777" w:rsidTr="009D407F">
        <w:trPr>
          <w:trHeight w:val="148"/>
          <w:jc w:val="center"/>
        </w:trPr>
        <w:tc>
          <w:tcPr>
            <w:tcW w:w="1034" w:type="dxa"/>
            <w:vMerge/>
            <w:tcBorders>
              <w:left w:val="single" w:sz="4" w:space="0" w:color="auto"/>
              <w:right w:val="single" w:sz="4" w:space="0" w:color="auto"/>
            </w:tcBorders>
            <w:vAlign w:val="center"/>
          </w:tcPr>
          <w:p w14:paraId="169AAF4E"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743EF2B"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143B286E"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C8AB557"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305B98FB"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508AEDF"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9298B1B"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9CA92C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6EB662"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57CDBA"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07C49C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B278F78"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B7B43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890A60"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D5FFCD5"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73702B"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5A2CD9A"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B67EB0"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26F570"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EA298D1" w14:textId="77777777" w:rsidR="009D407F" w:rsidRPr="00E062F1" w:rsidRDefault="009D407F" w:rsidP="009D407F">
            <w:pPr>
              <w:pStyle w:val="TAC"/>
              <w:rPr>
                <w:rFonts w:eastAsia="Yu Mincho"/>
                <w:szCs w:val="18"/>
              </w:rPr>
            </w:pPr>
          </w:p>
        </w:tc>
      </w:tr>
      <w:tr w:rsidR="009D407F" w:rsidRPr="00E062F1" w14:paraId="7648591E" w14:textId="77777777" w:rsidTr="009D407F">
        <w:trPr>
          <w:trHeight w:val="148"/>
          <w:jc w:val="center"/>
        </w:trPr>
        <w:tc>
          <w:tcPr>
            <w:tcW w:w="1034" w:type="dxa"/>
            <w:vMerge/>
            <w:tcBorders>
              <w:left w:val="single" w:sz="4" w:space="0" w:color="auto"/>
              <w:right w:val="single" w:sz="4" w:space="0" w:color="auto"/>
            </w:tcBorders>
            <w:vAlign w:val="center"/>
          </w:tcPr>
          <w:p w14:paraId="71A57681"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3C0183D" w14:textId="77777777" w:rsidR="009D407F" w:rsidRPr="00E062F1" w:rsidRDefault="009D407F" w:rsidP="009D407F">
            <w:pPr>
              <w:pStyle w:val="TAC"/>
            </w:pPr>
          </w:p>
        </w:tc>
        <w:tc>
          <w:tcPr>
            <w:tcW w:w="746" w:type="dxa"/>
            <w:vMerge w:val="restart"/>
            <w:tcBorders>
              <w:left w:val="single" w:sz="4" w:space="0" w:color="auto"/>
              <w:right w:val="single" w:sz="4" w:space="0" w:color="auto"/>
            </w:tcBorders>
            <w:vAlign w:val="center"/>
          </w:tcPr>
          <w:p w14:paraId="2B6ED339" w14:textId="77777777" w:rsidR="009D407F" w:rsidRPr="00E062F1" w:rsidRDefault="009D407F" w:rsidP="009D407F">
            <w:pPr>
              <w:pStyle w:val="TAC"/>
              <w:rPr>
                <w:lang w:eastAsia="zh-CN"/>
              </w:rPr>
            </w:pPr>
            <w:r w:rsidRPr="00E062F1">
              <w:rPr>
                <w:lang w:eastAsia="zh-CN"/>
              </w:rPr>
              <w:t>n258</w:t>
            </w:r>
          </w:p>
        </w:tc>
        <w:tc>
          <w:tcPr>
            <w:tcW w:w="668" w:type="dxa"/>
            <w:tcBorders>
              <w:top w:val="single" w:sz="4" w:space="0" w:color="auto"/>
              <w:left w:val="single" w:sz="4" w:space="0" w:color="auto"/>
              <w:bottom w:val="single" w:sz="4" w:space="0" w:color="auto"/>
              <w:right w:val="single" w:sz="4" w:space="0" w:color="auto"/>
            </w:tcBorders>
            <w:vAlign w:val="center"/>
          </w:tcPr>
          <w:p w14:paraId="55A9FD4F"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7567A41A"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40F6292"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D454EE1"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6F017C1"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3CC376F"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775B83"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9FEA7A7"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9727D44"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3CA479"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97E78B9" w14:textId="77777777" w:rsidR="009D407F" w:rsidRPr="00E062F1" w:rsidRDefault="009D407F" w:rsidP="009D407F">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3E9FE9D"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2D9A9B8"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350EC23"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7FAA98" w14:textId="77777777" w:rsidR="009D407F" w:rsidRPr="00E062F1" w:rsidRDefault="009D407F" w:rsidP="009D407F">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C065B0" w14:textId="77777777" w:rsidR="009D407F" w:rsidRPr="00E062F1" w:rsidRDefault="009D407F" w:rsidP="009D407F">
            <w:pPr>
              <w:pStyle w:val="TAC"/>
              <w:rPr>
                <w:rFonts w:cs="Arial"/>
              </w:rPr>
            </w:pPr>
          </w:p>
        </w:tc>
        <w:tc>
          <w:tcPr>
            <w:tcW w:w="749" w:type="dxa"/>
            <w:vMerge/>
            <w:tcBorders>
              <w:left w:val="single" w:sz="4" w:space="0" w:color="auto"/>
              <w:right w:val="single" w:sz="4" w:space="0" w:color="auto"/>
            </w:tcBorders>
            <w:vAlign w:val="center"/>
          </w:tcPr>
          <w:p w14:paraId="1E09BA9A" w14:textId="77777777" w:rsidR="009D407F" w:rsidRPr="00E062F1" w:rsidRDefault="009D407F" w:rsidP="009D407F">
            <w:pPr>
              <w:pStyle w:val="TAC"/>
              <w:rPr>
                <w:rFonts w:eastAsia="Yu Mincho"/>
                <w:szCs w:val="18"/>
              </w:rPr>
            </w:pPr>
          </w:p>
        </w:tc>
      </w:tr>
      <w:tr w:rsidR="009D407F" w:rsidRPr="00E062F1" w14:paraId="4A1D9457" w14:textId="77777777" w:rsidTr="009D407F">
        <w:trPr>
          <w:trHeight w:val="148"/>
          <w:jc w:val="center"/>
        </w:trPr>
        <w:tc>
          <w:tcPr>
            <w:tcW w:w="1034" w:type="dxa"/>
            <w:vMerge/>
            <w:tcBorders>
              <w:left w:val="single" w:sz="4" w:space="0" w:color="auto"/>
              <w:right w:val="single" w:sz="4" w:space="0" w:color="auto"/>
            </w:tcBorders>
            <w:vAlign w:val="center"/>
          </w:tcPr>
          <w:p w14:paraId="508FD66C"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921D742"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624BD9A3"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2E93A2E" w14:textId="77777777" w:rsidR="009D407F" w:rsidRPr="00E062F1" w:rsidRDefault="009D407F" w:rsidP="009D407F">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1869A2C6"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79631EA"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805A963"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C400A77"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FDE465A"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3DE3B4"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A5557A3"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710141B"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E02E71"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9628EB2"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509475C"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00388A2"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29DA47E" w14:textId="77777777" w:rsidR="009D407F" w:rsidRPr="00E062F1" w:rsidRDefault="009D407F" w:rsidP="009D407F">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BC2FFD" w14:textId="77777777" w:rsidR="009D407F" w:rsidRPr="00E062F1" w:rsidRDefault="009D407F" w:rsidP="009D407F">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8A0248" w14:textId="77777777" w:rsidR="009D407F" w:rsidRPr="00E062F1" w:rsidRDefault="009D407F" w:rsidP="009D407F">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3386815D" w14:textId="77777777" w:rsidR="009D407F" w:rsidRPr="00E062F1" w:rsidRDefault="009D407F" w:rsidP="009D407F">
            <w:pPr>
              <w:pStyle w:val="TAC"/>
              <w:rPr>
                <w:rFonts w:eastAsia="Yu Mincho"/>
                <w:szCs w:val="18"/>
              </w:rPr>
            </w:pPr>
          </w:p>
        </w:tc>
      </w:tr>
      <w:tr w:rsidR="009D407F" w:rsidRPr="00E062F1" w14:paraId="6357CF52" w14:textId="77777777" w:rsidTr="009D407F">
        <w:trPr>
          <w:trHeight w:val="148"/>
          <w:jc w:val="center"/>
        </w:trPr>
        <w:tc>
          <w:tcPr>
            <w:tcW w:w="1034" w:type="dxa"/>
            <w:vMerge w:val="restart"/>
            <w:tcBorders>
              <w:left w:val="single" w:sz="4" w:space="0" w:color="auto"/>
              <w:right w:val="single" w:sz="4" w:space="0" w:color="auto"/>
            </w:tcBorders>
            <w:vAlign w:val="center"/>
          </w:tcPr>
          <w:p w14:paraId="6BD0B95A" w14:textId="77777777" w:rsidR="009D407F" w:rsidRPr="00E062F1" w:rsidRDefault="009D407F" w:rsidP="009D407F">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034" w:type="dxa"/>
            <w:vMerge w:val="restart"/>
            <w:tcBorders>
              <w:left w:val="single" w:sz="4" w:space="0" w:color="auto"/>
              <w:right w:val="single" w:sz="4" w:space="0" w:color="auto"/>
            </w:tcBorders>
            <w:vAlign w:val="center"/>
          </w:tcPr>
          <w:p w14:paraId="4163932D" w14:textId="77777777" w:rsidR="009D407F" w:rsidRPr="00E062F1" w:rsidRDefault="009D407F" w:rsidP="009D407F">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46" w:type="dxa"/>
            <w:vMerge w:val="restart"/>
            <w:tcBorders>
              <w:left w:val="single" w:sz="4" w:space="0" w:color="auto"/>
              <w:right w:val="single" w:sz="4" w:space="0" w:color="auto"/>
            </w:tcBorders>
            <w:vAlign w:val="center"/>
          </w:tcPr>
          <w:p w14:paraId="24120B54" w14:textId="77777777" w:rsidR="009D407F" w:rsidRPr="00E062F1" w:rsidRDefault="009D407F" w:rsidP="009D407F">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63495128"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0EBB5BDA"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4BF7863"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7A3EAB"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CC2CB48"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FD8CF6"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156580"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0E3B8D1"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35F12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7267F2"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30AA108"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9D07BE3"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E2D6DFC"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FE13111"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242ED2"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4F95E"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657F6523"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7D3C4CC7" w14:textId="77777777" w:rsidTr="009D407F">
        <w:trPr>
          <w:trHeight w:val="148"/>
          <w:jc w:val="center"/>
        </w:trPr>
        <w:tc>
          <w:tcPr>
            <w:tcW w:w="1034" w:type="dxa"/>
            <w:vMerge/>
            <w:tcBorders>
              <w:left w:val="single" w:sz="4" w:space="0" w:color="auto"/>
              <w:right w:val="single" w:sz="4" w:space="0" w:color="auto"/>
            </w:tcBorders>
            <w:vAlign w:val="center"/>
          </w:tcPr>
          <w:p w14:paraId="3AB9744D"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7AF7CF2"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22593AFD"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438C51D"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20EED522"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5734CE7"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359DB56"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9404C89"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2C4D286"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CD45B4"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4F8013A"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953EB0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36D61E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51073A" w14:textId="77777777" w:rsidR="009D407F" w:rsidRPr="00E062F1" w:rsidRDefault="009D407F" w:rsidP="009D407F">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6D8EF3AA"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26B86C"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87DBDDC"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E9645B"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BBE32E"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310739AC" w14:textId="77777777" w:rsidR="009D407F" w:rsidRPr="00E062F1" w:rsidRDefault="009D407F" w:rsidP="009D407F">
            <w:pPr>
              <w:pStyle w:val="TAC"/>
              <w:rPr>
                <w:rFonts w:eastAsia="Yu Mincho"/>
                <w:szCs w:val="18"/>
              </w:rPr>
            </w:pPr>
          </w:p>
        </w:tc>
      </w:tr>
      <w:tr w:rsidR="009D407F" w:rsidRPr="00E062F1" w14:paraId="59D71991" w14:textId="77777777" w:rsidTr="009D407F">
        <w:trPr>
          <w:trHeight w:val="148"/>
          <w:jc w:val="center"/>
        </w:trPr>
        <w:tc>
          <w:tcPr>
            <w:tcW w:w="1034" w:type="dxa"/>
            <w:vMerge/>
            <w:tcBorders>
              <w:left w:val="single" w:sz="4" w:space="0" w:color="auto"/>
              <w:right w:val="single" w:sz="4" w:space="0" w:color="auto"/>
            </w:tcBorders>
            <w:vAlign w:val="center"/>
          </w:tcPr>
          <w:p w14:paraId="0D5A7192"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61C3AA81"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2A71071C"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D2A7465"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70C01B82"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4EC3BBF"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BCC90E"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67A008A"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173A1E6"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16C076"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FE2226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4F3B84"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AAE5D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240F786" w14:textId="77777777" w:rsidR="009D407F" w:rsidRPr="00E062F1" w:rsidRDefault="009D407F" w:rsidP="009D407F">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2164A360"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DC6F98"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FB1EC44"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C1C293"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523B06"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0AF22CF" w14:textId="77777777" w:rsidR="009D407F" w:rsidRPr="00E062F1" w:rsidRDefault="009D407F" w:rsidP="009D407F">
            <w:pPr>
              <w:pStyle w:val="TAC"/>
              <w:rPr>
                <w:rFonts w:eastAsia="Yu Mincho"/>
                <w:szCs w:val="18"/>
              </w:rPr>
            </w:pPr>
          </w:p>
        </w:tc>
      </w:tr>
      <w:tr w:rsidR="009D407F" w:rsidRPr="00E062F1" w14:paraId="370DA120" w14:textId="77777777" w:rsidTr="009D407F">
        <w:trPr>
          <w:trHeight w:val="148"/>
          <w:jc w:val="center"/>
        </w:trPr>
        <w:tc>
          <w:tcPr>
            <w:tcW w:w="1034" w:type="dxa"/>
            <w:vMerge/>
            <w:tcBorders>
              <w:left w:val="single" w:sz="4" w:space="0" w:color="auto"/>
              <w:right w:val="single" w:sz="4" w:space="0" w:color="auto"/>
            </w:tcBorders>
            <w:vAlign w:val="center"/>
          </w:tcPr>
          <w:p w14:paraId="2BFCBCA0"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9DD091D" w14:textId="77777777" w:rsidR="009D407F" w:rsidRPr="00E062F1" w:rsidRDefault="009D407F" w:rsidP="009D407F">
            <w:pPr>
              <w:pStyle w:val="TAC"/>
            </w:pPr>
          </w:p>
        </w:tc>
        <w:tc>
          <w:tcPr>
            <w:tcW w:w="746" w:type="dxa"/>
            <w:vMerge w:val="restart"/>
            <w:tcBorders>
              <w:left w:val="single" w:sz="4" w:space="0" w:color="auto"/>
              <w:right w:val="single" w:sz="4" w:space="0" w:color="auto"/>
            </w:tcBorders>
            <w:vAlign w:val="center"/>
          </w:tcPr>
          <w:p w14:paraId="4FB35FD9" w14:textId="77777777" w:rsidR="009D407F" w:rsidRPr="00E062F1" w:rsidRDefault="009D407F" w:rsidP="009D407F">
            <w:pPr>
              <w:pStyle w:val="TAC"/>
              <w:rPr>
                <w:lang w:eastAsia="zh-CN"/>
              </w:rPr>
            </w:pPr>
            <w:r w:rsidRPr="00E062F1">
              <w:rPr>
                <w:lang w:eastAsia="zh-CN"/>
              </w:rPr>
              <w:t>n261</w:t>
            </w:r>
          </w:p>
        </w:tc>
        <w:tc>
          <w:tcPr>
            <w:tcW w:w="668" w:type="dxa"/>
            <w:tcBorders>
              <w:top w:val="single" w:sz="4" w:space="0" w:color="auto"/>
              <w:left w:val="single" w:sz="4" w:space="0" w:color="auto"/>
              <w:bottom w:val="single" w:sz="4" w:space="0" w:color="auto"/>
              <w:right w:val="single" w:sz="4" w:space="0" w:color="auto"/>
            </w:tcBorders>
            <w:vAlign w:val="center"/>
          </w:tcPr>
          <w:p w14:paraId="2F70D828"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17214595"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27730CE"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1983A35"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7FDE855"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2C6DFFE"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8BE851"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C5C4B7C"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BC8A8A4"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FA7831"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2E1B6C1" w14:textId="77777777" w:rsidR="009D407F" w:rsidRPr="00E062F1" w:rsidRDefault="009D407F" w:rsidP="009D407F">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82D0AD7"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305B657"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D311873"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83BC61" w14:textId="77777777" w:rsidR="009D407F" w:rsidRPr="00E062F1" w:rsidRDefault="009D407F" w:rsidP="009D407F">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DED5D0" w14:textId="77777777" w:rsidR="009D407F" w:rsidRPr="00E062F1" w:rsidRDefault="009D407F" w:rsidP="009D407F">
            <w:pPr>
              <w:pStyle w:val="TAC"/>
              <w:rPr>
                <w:rFonts w:cs="Arial"/>
              </w:rPr>
            </w:pPr>
          </w:p>
        </w:tc>
        <w:tc>
          <w:tcPr>
            <w:tcW w:w="749" w:type="dxa"/>
            <w:vMerge/>
            <w:tcBorders>
              <w:left w:val="single" w:sz="4" w:space="0" w:color="auto"/>
              <w:right w:val="single" w:sz="4" w:space="0" w:color="auto"/>
            </w:tcBorders>
            <w:vAlign w:val="center"/>
          </w:tcPr>
          <w:p w14:paraId="2EBD8114" w14:textId="77777777" w:rsidR="009D407F" w:rsidRPr="00E062F1" w:rsidRDefault="009D407F" w:rsidP="009D407F">
            <w:pPr>
              <w:pStyle w:val="TAC"/>
              <w:rPr>
                <w:rFonts w:eastAsia="Yu Mincho"/>
                <w:szCs w:val="18"/>
              </w:rPr>
            </w:pPr>
          </w:p>
        </w:tc>
      </w:tr>
      <w:tr w:rsidR="009D407F" w:rsidRPr="00E062F1" w14:paraId="1CA54FB2" w14:textId="77777777" w:rsidTr="009D407F">
        <w:trPr>
          <w:trHeight w:val="148"/>
          <w:jc w:val="center"/>
        </w:trPr>
        <w:tc>
          <w:tcPr>
            <w:tcW w:w="1034" w:type="dxa"/>
            <w:vMerge/>
            <w:tcBorders>
              <w:left w:val="single" w:sz="4" w:space="0" w:color="auto"/>
              <w:right w:val="single" w:sz="4" w:space="0" w:color="auto"/>
            </w:tcBorders>
            <w:vAlign w:val="center"/>
          </w:tcPr>
          <w:p w14:paraId="20EB1FB2"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72BA5AF"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6080295A"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FBF486C" w14:textId="77777777" w:rsidR="009D407F" w:rsidRPr="00E062F1" w:rsidRDefault="009D407F" w:rsidP="009D407F">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584A3232"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17495A3"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09D5026"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E18BC04"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5F1A2BE"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1FD4332"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C07856A"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79632CF"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283758"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9E00675"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2648807"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5C33FFF"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E7AF01A" w14:textId="77777777" w:rsidR="009D407F" w:rsidRPr="00E062F1" w:rsidRDefault="009D407F" w:rsidP="009D407F">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5A06CF" w14:textId="77777777" w:rsidR="009D407F" w:rsidRPr="00E062F1" w:rsidRDefault="009D407F" w:rsidP="009D407F">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C42C95" w14:textId="77777777" w:rsidR="009D407F" w:rsidRPr="00E062F1" w:rsidRDefault="009D407F" w:rsidP="009D407F">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3DEF33DC" w14:textId="77777777" w:rsidR="009D407F" w:rsidRPr="00E062F1" w:rsidRDefault="009D407F" w:rsidP="009D407F">
            <w:pPr>
              <w:pStyle w:val="TAC"/>
              <w:rPr>
                <w:rFonts w:eastAsia="Yu Mincho"/>
                <w:szCs w:val="18"/>
              </w:rPr>
            </w:pPr>
          </w:p>
        </w:tc>
      </w:tr>
      <w:tr w:rsidR="009D407F" w:rsidRPr="00E062F1" w14:paraId="50B4FE1A" w14:textId="77777777" w:rsidTr="009D407F">
        <w:trPr>
          <w:trHeight w:val="148"/>
          <w:jc w:val="center"/>
        </w:trPr>
        <w:tc>
          <w:tcPr>
            <w:tcW w:w="1034" w:type="dxa"/>
            <w:vMerge w:val="restart"/>
            <w:tcBorders>
              <w:left w:val="single" w:sz="4" w:space="0" w:color="auto"/>
              <w:right w:val="single" w:sz="4" w:space="0" w:color="auto"/>
            </w:tcBorders>
            <w:vAlign w:val="center"/>
          </w:tcPr>
          <w:p w14:paraId="0CEF322A" w14:textId="77777777" w:rsidR="009D407F" w:rsidRPr="00E062F1" w:rsidRDefault="009D407F" w:rsidP="009D407F">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034" w:type="dxa"/>
            <w:vMerge w:val="restart"/>
            <w:tcBorders>
              <w:left w:val="single" w:sz="4" w:space="0" w:color="auto"/>
              <w:right w:val="single" w:sz="4" w:space="0" w:color="auto"/>
            </w:tcBorders>
            <w:vAlign w:val="center"/>
          </w:tcPr>
          <w:p w14:paraId="4F642835" w14:textId="77777777" w:rsidR="009D407F" w:rsidRPr="00E062F1" w:rsidRDefault="009D407F" w:rsidP="009D407F">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46" w:type="dxa"/>
            <w:vMerge w:val="restart"/>
            <w:tcBorders>
              <w:left w:val="single" w:sz="4" w:space="0" w:color="auto"/>
              <w:right w:val="single" w:sz="4" w:space="0" w:color="auto"/>
            </w:tcBorders>
            <w:vAlign w:val="center"/>
          </w:tcPr>
          <w:p w14:paraId="506766E0" w14:textId="77777777" w:rsidR="009D407F" w:rsidRPr="00E062F1" w:rsidRDefault="009D407F" w:rsidP="009D407F">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29E26F40"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6ED2B5DA"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497509A"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FBE6B4"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9CE8186"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4BCE5E"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138BA13"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8474126"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9B04E8"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617F14D"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F90F994"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7C38992"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381619C"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58A60A8"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AAF5B6"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A0F114"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364D5B51"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73403EBE" w14:textId="77777777" w:rsidTr="009D407F">
        <w:trPr>
          <w:trHeight w:val="148"/>
          <w:jc w:val="center"/>
        </w:trPr>
        <w:tc>
          <w:tcPr>
            <w:tcW w:w="1034" w:type="dxa"/>
            <w:vMerge/>
            <w:tcBorders>
              <w:left w:val="single" w:sz="4" w:space="0" w:color="auto"/>
              <w:right w:val="single" w:sz="4" w:space="0" w:color="auto"/>
            </w:tcBorders>
            <w:vAlign w:val="center"/>
          </w:tcPr>
          <w:p w14:paraId="4A8516D1"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6EC934ED"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3800629B"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1D3AD8D"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30B5BA83"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6C10796"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4CE7B8"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F628310"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4AFB85"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9FD6CA"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2FFC312"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EB7E04"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4E340C"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2F8CF9" w14:textId="77777777" w:rsidR="009D407F" w:rsidRPr="00E062F1" w:rsidRDefault="009D407F" w:rsidP="009D407F">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673FF369"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6A03E0"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D235E19"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0DDC7FC"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4E05C2"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473FBCF1" w14:textId="77777777" w:rsidR="009D407F" w:rsidRPr="00E062F1" w:rsidRDefault="009D407F" w:rsidP="009D407F">
            <w:pPr>
              <w:pStyle w:val="TAC"/>
              <w:rPr>
                <w:rFonts w:eastAsia="Yu Mincho"/>
                <w:szCs w:val="18"/>
              </w:rPr>
            </w:pPr>
          </w:p>
        </w:tc>
      </w:tr>
      <w:tr w:rsidR="009D407F" w:rsidRPr="00E062F1" w14:paraId="1C466DBD" w14:textId="77777777" w:rsidTr="009D407F">
        <w:trPr>
          <w:trHeight w:val="148"/>
          <w:jc w:val="center"/>
        </w:trPr>
        <w:tc>
          <w:tcPr>
            <w:tcW w:w="1034" w:type="dxa"/>
            <w:vMerge/>
            <w:tcBorders>
              <w:left w:val="single" w:sz="4" w:space="0" w:color="auto"/>
              <w:right w:val="single" w:sz="4" w:space="0" w:color="auto"/>
            </w:tcBorders>
            <w:vAlign w:val="center"/>
          </w:tcPr>
          <w:p w14:paraId="02B3ED06"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B98A52B"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3A053FFC"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6747D76"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6DFE0CAE"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6394FF1"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FBCBD93"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6C16EE5"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C80D66"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B6E376"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14104CC"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620BA1"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A6513B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B1AFA9" w14:textId="77777777" w:rsidR="009D407F" w:rsidRPr="00E062F1" w:rsidRDefault="009D407F" w:rsidP="009D407F">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25ACED58"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1A01B0"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EBFAA08"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EAE0BA"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BC2805"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475829BF" w14:textId="77777777" w:rsidR="009D407F" w:rsidRPr="00E062F1" w:rsidRDefault="009D407F" w:rsidP="009D407F">
            <w:pPr>
              <w:pStyle w:val="TAC"/>
              <w:rPr>
                <w:rFonts w:eastAsia="Yu Mincho"/>
                <w:szCs w:val="18"/>
              </w:rPr>
            </w:pPr>
          </w:p>
        </w:tc>
      </w:tr>
      <w:tr w:rsidR="009D407F" w:rsidRPr="00E062F1" w14:paraId="4D2ABBE2" w14:textId="77777777" w:rsidTr="009D407F">
        <w:trPr>
          <w:trHeight w:val="148"/>
          <w:jc w:val="center"/>
        </w:trPr>
        <w:tc>
          <w:tcPr>
            <w:tcW w:w="1034" w:type="dxa"/>
            <w:vMerge/>
            <w:tcBorders>
              <w:left w:val="single" w:sz="4" w:space="0" w:color="auto"/>
              <w:right w:val="single" w:sz="4" w:space="0" w:color="auto"/>
            </w:tcBorders>
            <w:vAlign w:val="center"/>
          </w:tcPr>
          <w:p w14:paraId="54ECADF9"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6DAF9C8"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69AD3CB4" w14:textId="77777777" w:rsidR="009D407F" w:rsidRPr="00E062F1" w:rsidRDefault="009D407F" w:rsidP="009D407F">
            <w:pPr>
              <w:pStyle w:val="TAC"/>
              <w:rPr>
                <w:lang w:eastAsia="zh-CN"/>
              </w:rPr>
            </w:pPr>
            <w:r w:rsidRPr="00E062F1">
              <w:rPr>
                <w:lang w:eastAsia="zh-CN"/>
              </w:rPr>
              <w:t>n261</w:t>
            </w:r>
          </w:p>
        </w:tc>
        <w:tc>
          <w:tcPr>
            <w:tcW w:w="10701" w:type="dxa"/>
            <w:gridSpan w:val="19"/>
            <w:tcBorders>
              <w:left w:val="single" w:sz="4" w:space="0" w:color="auto"/>
              <w:right w:val="single" w:sz="4" w:space="0" w:color="auto"/>
            </w:tcBorders>
          </w:tcPr>
          <w:p w14:paraId="35FEB76F" w14:textId="77777777" w:rsidR="009D407F" w:rsidRPr="00E062F1" w:rsidRDefault="009D407F" w:rsidP="009D407F">
            <w:pPr>
              <w:pStyle w:val="TAC"/>
              <w:rPr>
                <w:rFonts w:eastAsia="Yu Mincho"/>
                <w:szCs w:val="18"/>
              </w:rPr>
            </w:pPr>
            <w:r w:rsidRPr="00E062F1">
              <w:rPr>
                <w:rFonts w:cs="Arial"/>
                <w:lang w:eastAsia="ja-JP"/>
              </w:rPr>
              <w:t>CA_n2</w:t>
            </w:r>
            <w:r w:rsidRPr="00E062F1">
              <w:rPr>
                <w:rFonts w:cs="Arial"/>
                <w:lang w:eastAsia="zh-CN"/>
              </w:rPr>
              <w:t>61D</w:t>
            </w:r>
          </w:p>
        </w:tc>
        <w:tc>
          <w:tcPr>
            <w:tcW w:w="749" w:type="dxa"/>
            <w:vMerge/>
            <w:tcBorders>
              <w:left w:val="single" w:sz="4" w:space="0" w:color="auto"/>
              <w:right w:val="single" w:sz="4" w:space="0" w:color="auto"/>
            </w:tcBorders>
            <w:vAlign w:val="center"/>
          </w:tcPr>
          <w:p w14:paraId="07CFE256" w14:textId="77777777" w:rsidR="009D407F" w:rsidRPr="00E062F1" w:rsidRDefault="009D407F" w:rsidP="009D407F">
            <w:pPr>
              <w:pStyle w:val="TAC"/>
              <w:rPr>
                <w:rFonts w:eastAsia="Yu Mincho"/>
                <w:szCs w:val="18"/>
              </w:rPr>
            </w:pPr>
          </w:p>
        </w:tc>
      </w:tr>
      <w:tr w:rsidR="009D407F" w:rsidRPr="00E062F1" w14:paraId="2413853D" w14:textId="77777777" w:rsidTr="009D407F">
        <w:trPr>
          <w:trHeight w:val="148"/>
          <w:jc w:val="center"/>
        </w:trPr>
        <w:tc>
          <w:tcPr>
            <w:tcW w:w="1034" w:type="dxa"/>
            <w:vMerge w:val="restart"/>
            <w:tcBorders>
              <w:left w:val="single" w:sz="4" w:space="0" w:color="auto"/>
              <w:right w:val="single" w:sz="4" w:space="0" w:color="auto"/>
            </w:tcBorders>
            <w:vAlign w:val="center"/>
          </w:tcPr>
          <w:p w14:paraId="7B76A13E" w14:textId="77777777" w:rsidR="009D407F" w:rsidRPr="00E062F1" w:rsidRDefault="009D407F" w:rsidP="009D407F">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034" w:type="dxa"/>
            <w:vMerge w:val="restart"/>
            <w:tcBorders>
              <w:left w:val="single" w:sz="4" w:space="0" w:color="auto"/>
              <w:right w:val="single" w:sz="4" w:space="0" w:color="auto"/>
            </w:tcBorders>
            <w:vAlign w:val="center"/>
          </w:tcPr>
          <w:p w14:paraId="1114C70E" w14:textId="77777777" w:rsidR="009D407F" w:rsidRPr="00E062F1" w:rsidRDefault="009D407F" w:rsidP="009D407F">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46" w:type="dxa"/>
            <w:vMerge w:val="restart"/>
            <w:tcBorders>
              <w:left w:val="single" w:sz="4" w:space="0" w:color="auto"/>
              <w:right w:val="single" w:sz="4" w:space="0" w:color="auto"/>
            </w:tcBorders>
            <w:vAlign w:val="center"/>
          </w:tcPr>
          <w:p w14:paraId="65251D8E" w14:textId="77777777" w:rsidR="009D407F" w:rsidRPr="00E062F1" w:rsidRDefault="009D407F" w:rsidP="009D407F">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5BEBB6A3"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7CCA7430"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DD841A1"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5AC8C7"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1D56DE8"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3E6419D"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6FDFE7"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5ED7FC8"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4BCD7D"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16DFD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E972EFB"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8F209C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86F0DA2"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76AEBFA"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BEB8D6B"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9D132C"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52F53588"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722A0561" w14:textId="77777777" w:rsidTr="009D407F">
        <w:trPr>
          <w:trHeight w:val="148"/>
          <w:jc w:val="center"/>
        </w:trPr>
        <w:tc>
          <w:tcPr>
            <w:tcW w:w="1034" w:type="dxa"/>
            <w:vMerge/>
            <w:tcBorders>
              <w:left w:val="single" w:sz="4" w:space="0" w:color="auto"/>
              <w:right w:val="single" w:sz="4" w:space="0" w:color="auto"/>
            </w:tcBorders>
            <w:vAlign w:val="center"/>
          </w:tcPr>
          <w:p w14:paraId="1BEB3F0B"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2ADE4038"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2B52792A"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5FF0B6A"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74659C19"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9226CE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B9DE6C"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D96A7B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7AD8A40"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9D8082"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057CB1B"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317700C"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3260C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B7105A" w14:textId="77777777" w:rsidR="009D407F" w:rsidRPr="00E062F1" w:rsidRDefault="009D407F" w:rsidP="009D407F">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11FB1BBF"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643A10"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514632F"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2DE714"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06BE6A"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33C39B4F" w14:textId="77777777" w:rsidR="009D407F" w:rsidRPr="00E062F1" w:rsidRDefault="009D407F" w:rsidP="009D407F">
            <w:pPr>
              <w:pStyle w:val="TAC"/>
              <w:rPr>
                <w:rFonts w:eastAsia="Yu Mincho"/>
                <w:szCs w:val="18"/>
              </w:rPr>
            </w:pPr>
          </w:p>
        </w:tc>
      </w:tr>
      <w:tr w:rsidR="009D407F" w:rsidRPr="00E062F1" w14:paraId="35998B8C" w14:textId="77777777" w:rsidTr="009D407F">
        <w:trPr>
          <w:trHeight w:val="90"/>
          <w:jc w:val="center"/>
        </w:trPr>
        <w:tc>
          <w:tcPr>
            <w:tcW w:w="1034" w:type="dxa"/>
            <w:vMerge/>
            <w:tcBorders>
              <w:left w:val="single" w:sz="4" w:space="0" w:color="auto"/>
              <w:right w:val="single" w:sz="4" w:space="0" w:color="auto"/>
            </w:tcBorders>
            <w:vAlign w:val="center"/>
          </w:tcPr>
          <w:p w14:paraId="511D58B7"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6DE155B2"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78A1791C"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5B0134B"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2EE10248"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9215C6D"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E37406"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3E6ED6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2DB553"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91FA23"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435C10C"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3BA2E8"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E564F1"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5E300A" w14:textId="77777777" w:rsidR="009D407F" w:rsidRPr="00E062F1" w:rsidRDefault="009D407F" w:rsidP="009D407F">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5265DC34"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BD984D"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C887A8C"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D205A7"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FCBBC"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42A7ACB6" w14:textId="77777777" w:rsidR="009D407F" w:rsidRPr="00E062F1" w:rsidRDefault="009D407F" w:rsidP="009D407F">
            <w:pPr>
              <w:pStyle w:val="TAC"/>
              <w:rPr>
                <w:rFonts w:eastAsia="Yu Mincho"/>
                <w:szCs w:val="18"/>
              </w:rPr>
            </w:pPr>
          </w:p>
        </w:tc>
      </w:tr>
      <w:tr w:rsidR="009D407F" w:rsidRPr="00E062F1" w14:paraId="2E12F16C" w14:textId="77777777" w:rsidTr="009D407F">
        <w:trPr>
          <w:trHeight w:val="148"/>
          <w:jc w:val="center"/>
        </w:trPr>
        <w:tc>
          <w:tcPr>
            <w:tcW w:w="1034" w:type="dxa"/>
            <w:vMerge/>
            <w:tcBorders>
              <w:left w:val="single" w:sz="4" w:space="0" w:color="auto"/>
              <w:right w:val="single" w:sz="4" w:space="0" w:color="auto"/>
            </w:tcBorders>
            <w:vAlign w:val="center"/>
          </w:tcPr>
          <w:p w14:paraId="5E8B53FF"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22224B2F"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18AB12FB" w14:textId="77777777" w:rsidR="009D407F" w:rsidRPr="00E062F1" w:rsidRDefault="009D407F" w:rsidP="009D407F">
            <w:pPr>
              <w:pStyle w:val="TAC"/>
              <w:rPr>
                <w:lang w:eastAsia="zh-CN"/>
              </w:rPr>
            </w:pPr>
            <w:r w:rsidRPr="00E062F1">
              <w:rPr>
                <w:lang w:eastAsia="zh-CN"/>
              </w:rPr>
              <w:t>n261</w:t>
            </w:r>
          </w:p>
        </w:tc>
        <w:tc>
          <w:tcPr>
            <w:tcW w:w="10701" w:type="dxa"/>
            <w:gridSpan w:val="19"/>
            <w:tcBorders>
              <w:left w:val="single" w:sz="4" w:space="0" w:color="auto"/>
              <w:right w:val="single" w:sz="4" w:space="0" w:color="auto"/>
            </w:tcBorders>
          </w:tcPr>
          <w:p w14:paraId="7603F6E8" w14:textId="77777777" w:rsidR="009D407F" w:rsidRPr="00E062F1" w:rsidRDefault="009D407F" w:rsidP="009D407F">
            <w:pPr>
              <w:pStyle w:val="TAC"/>
              <w:rPr>
                <w:rFonts w:eastAsia="Yu Mincho"/>
                <w:szCs w:val="18"/>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14:paraId="11240650" w14:textId="77777777" w:rsidR="009D407F" w:rsidRPr="00E062F1" w:rsidRDefault="009D407F" w:rsidP="009D407F">
            <w:pPr>
              <w:pStyle w:val="TAC"/>
              <w:rPr>
                <w:rFonts w:eastAsia="Yu Mincho"/>
                <w:szCs w:val="18"/>
              </w:rPr>
            </w:pPr>
          </w:p>
        </w:tc>
      </w:tr>
      <w:tr w:rsidR="009D407F" w:rsidRPr="00E062F1" w14:paraId="1D885BCF" w14:textId="77777777" w:rsidTr="009D407F">
        <w:trPr>
          <w:trHeight w:val="148"/>
          <w:jc w:val="center"/>
        </w:trPr>
        <w:tc>
          <w:tcPr>
            <w:tcW w:w="1034" w:type="dxa"/>
            <w:vMerge w:val="restart"/>
            <w:tcBorders>
              <w:left w:val="single" w:sz="4" w:space="0" w:color="auto"/>
              <w:right w:val="single" w:sz="4" w:space="0" w:color="auto"/>
            </w:tcBorders>
            <w:vAlign w:val="center"/>
          </w:tcPr>
          <w:p w14:paraId="27C48537" w14:textId="77777777" w:rsidR="009D407F" w:rsidRPr="00E062F1" w:rsidRDefault="009D407F" w:rsidP="009D407F">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034" w:type="dxa"/>
            <w:vMerge w:val="restart"/>
            <w:tcBorders>
              <w:left w:val="single" w:sz="4" w:space="0" w:color="auto"/>
              <w:right w:val="single" w:sz="4" w:space="0" w:color="auto"/>
            </w:tcBorders>
            <w:vAlign w:val="center"/>
          </w:tcPr>
          <w:p w14:paraId="393765AC" w14:textId="77777777" w:rsidR="009D407F" w:rsidRPr="00E062F1" w:rsidRDefault="009D407F" w:rsidP="009D407F">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46" w:type="dxa"/>
            <w:vMerge w:val="restart"/>
            <w:tcBorders>
              <w:left w:val="single" w:sz="4" w:space="0" w:color="auto"/>
              <w:right w:val="single" w:sz="4" w:space="0" w:color="auto"/>
            </w:tcBorders>
            <w:vAlign w:val="center"/>
          </w:tcPr>
          <w:p w14:paraId="1D445765" w14:textId="77777777" w:rsidR="009D407F" w:rsidRPr="00E062F1" w:rsidRDefault="009D407F" w:rsidP="009D407F">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61D98459"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70B72F2F"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E9A0AA5"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973D6D"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31C3E23"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889FC1"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657D31"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9807E9F"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86479F"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7765888"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22F34F8"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80FE69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50DCFD4"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DEAA87E"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4ED79E"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B2AD2D"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6EAA7CF3"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1CF8BF53" w14:textId="77777777" w:rsidTr="009D407F">
        <w:trPr>
          <w:trHeight w:val="148"/>
          <w:jc w:val="center"/>
        </w:trPr>
        <w:tc>
          <w:tcPr>
            <w:tcW w:w="1034" w:type="dxa"/>
            <w:vMerge/>
            <w:tcBorders>
              <w:left w:val="single" w:sz="4" w:space="0" w:color="auto"/>
              <w:right w:val="single" w:sz="4" w:space="0" w:color="auto"/>
            </w:tcBorders>
            <w:vAlign w:val="center"/>
          </w:tcPr>
          <w:p w14:paraId="1336CC79"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84F013E"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49EF85B5"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4E956F6"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06B9C58E"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FDC962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7A2206"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4782CA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56C34A"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88EAA93"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432A830"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6B0AA8"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384CB57"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798933" w14:textId="77777777" w:rsidR="009D407F" w:rsidRPr="00E062F1" w:rsidRDefault="009D407F" w:rsidP="009D407F">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39910CA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9FDD3B"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BF6E37E"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82486A"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0FD3A"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A9F5125" w14:textId="77777777" w:rsidR="009D407F" w:rsidRPr="00E062F1" w:rsidRDefault="009D407F" w:rsidP="009D407F">
            <w:pPr>
              <w:pStyle w:val="TAC"/>
              <w:rPr>
                <w:rFonts w:eastAsia="Yu Mincho"/>
                <w:szCs w:val="18"/>
              </w:rPr>
            </w:pPr>
          </w:p>
        </w:tc>
      </w:tr>
      <w:tr w:rsidR="009D407F" w:rsidRPr="00E062F1" w14:paraId="31C84B9F" w14:textId="77777777" w:rsidTr="009D407F">
        <w:trPr>
          <w:trHeight w:val="148"/>
          <w:jc w:val="center"/>
        </w:trPr>
        <w:tc>
          <w:tcPr>
            <w:tcW w:w="1034" w:type="dxa"/>
            <w:vMerge/>
            <w:tcBorders>
              <w:left w:val="single" w:sz="4" w:space="0" w:color="auto"/>
              <w:right w:val="single" w:sz="4" w:space="0" w:color="auto"/>
            </w:tcBorders>
            <w:vAlign w:val="center"/>
          </w:tcPr>
          <w:p w14:paraId="0DD0A68D"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8922912"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3A3E53B5"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41E1B21"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12036256"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6E02A3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BFBFC5"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72CA8D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56AD8D"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4CF748"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AB73EB4"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2ED460D"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A53638"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41DBF7B" w14:textId="77777777" w:rsidR="009D407F" w:rsidRPr="00E062F1" w:rsidRDefault="009D407F" w:rsidP="009D407F">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3447DA47"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38DB4BA"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E5B22BB"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502DA2"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F3878E"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0A4150D" w14:textId="77777777" w:rsidR="009D407F" w:rsidRPr="00E062F1" w:rsidRDefault="009D407F" w:rsidP="009D407F">
            <w:pPr>
              <w:pStyle w:val="TAC"/>
              <w:rPr>
                <w:rFonts w:eastAsia="Yu Mincho"/>
                <w:szCs w:val="18"/>
              </w:rPr>
            </w:pPr>
          </w:p>
        </w:tc>
      </w:tr>
      <w:tr w:rsidR="009D407F" w:rsidRPr="00E062F1" w14:paraId="7C9A0094" w14:textId="77777777" w:rsidTr="009D407F">
        <w:trPr>
          <w:trHeight w:val="148"/>
          <w:jc w:val="center"/>
        </w:trPr>
        <w:tc>
          <w:tcPr>
            <w:tcW w:w="1034" w:type="dxa"/>
            <w:vMerge/>
            <w:tcBorders>
              <w:left w:val="single" w:sz="4" w:space="0" w:color="auto"/>
              <w:right w:val="single" w:sz="4" w:space="0" w:color="auto"/>
            </w:tcBorders>
            <w:vAlign w:val="center"/>
          </w:tcPr>
          <w:p w14:paraId="6C09D991"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0EC8DF7"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1E0F2FBF" w14:textId="77777777" w:rsidR="009D407F" w:rsidRPr="00E062F1" w:rsidRDefault="009D407F" w:rsidP="009D407F">
            <w:pPr>
              <w:pStyle w:val="TAC"/>
              <w:rPr>
                <w:lang w:eastAsia="zh-CN"/>
              </w:rPr>
            </w:pPr>
            <w:r w:rsidRPr="00E062F1">
              <w:rPr>
                <w:lang w:eastAsia="zh-CN"/>
              </w:rPr>
              <w:t>n261</w:t>
            </w:r>
          </w:p>
        </w:tc>
        <w:tc>
          <w:tcPr>
            <w:tcW w:w="10701" w:type="dxa"/>
            <w:gridSpan w:val="19"/>
            <w:tcBorders>
              <w:left w:val="single" w:sz="4" w:space="0" w:color="auto"/>
              <w:right w:val="single" w:sz="4" w:space="0" w:color="auto"/>
            </w:tcBorders>
          </w:tcPr>
          <w:p w14:paraId="47A78542" w14:textId="77777777" w:rsidR="009D407F" w:rsidRPr="00E062F1" w:rsidRDefault="009D407F" w:rsidP="009D407F">
            <w:pPr>
              <w:pStyle w:val="TAC"/>
              <w:rPr>
                <w:rFonts w:eastAsia="Yu Mincho"/>
                <w:szCs w:val="18"/>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14:paraId="00B00AC6" w14:textId="77777777" w:rsidR="009D407F" w:rsidRPr="00E062F1" w:rsidRDefault="009D407F" w:rsidP="009D407F">
            <w:pPr>
              <w:pStyle w:val="TAC"/>
              <w:rPr>
                <w:rFonts w:eastAsia="Yu Mincho"/>
                <w:szCs w:val="18"/>
              </w:rPr>
            </w:pPr>
          </w:p>
        </w:tc>
      </w:tr>
      <w:tr w:rsidR="009D407F" w:rsidRPr="00E062F1" w14:paraId="5A94264A" w14:textId="77777777" w:rsidTr="009D407F">
        <w:trPr>
          <w:trHeight w:val="148"/>
          <w:jc w:val="center"/>
        </w:trPr>
        <w:tc>
          <w:tcPr>
            <w:tcW w:w="1034" w:type="dxa"/>
            <w:vMerge w:val="restart"/>
            <w:tcBorders>
              <w:left w:val="single" w:sz="4" w:space="0" w:color="auto"/>
              <w:right w:val="single" w:sz="4" w:space="0" w:color="auto"/>
            </w:tcBorders>
            <w:vAlign w:val="center"/>
          </w:tcPr>
          <w:p w14:paraId="3B1525E1" w14:textId="77777777" w:rsidR="009D407F" w:rsidRPr="00E062F1" w:rsidRDefault="009D407F" w:rsidP="009D407F">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1034" w:type="dxa"/>
            <w:vMerge w:val="restart"/>
            <w:tcBorders>
              <w:left w:val="single" w:sz="4" w:space="0" w:color="auto"/>
              <w:right w:val="single" w:sz="4" w:space="0" w:color="auto"/>
            </w:tcBorders>
            <w:vAlign w:val="center"/>
          </w:tcPr>
          <w:p w14:paraId="355AEE59" w14:textId="77777777" w:rsidR="009D407F" w:rsidRPr="00E062F1" w:rsidRDefault="009D407F" w:rsidP="009D407F">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46" w:type="dxa"/>
            <w:vMerge w:val="restart"/>
            <w:tcBorders>
              <w:left w:val="single" w:sz="4" w:space="0" w:color="auto"/>
              <w:right w:val="single" w:sz="4" w:space="0" w:color="auto"/>
            </w:tcBorders>
            <w:vAlign w:val="center"/>
          </w:tcPr>
          <w:p w14:paraId="7C769C5A" w14:textId="77777777" w:rsidR="009D407F" w:rsidRPr="00E062F1" w:rsidRDefault="009D407F" w:rsidP="009D407F">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6D592898"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107751D2"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C8AAFD8"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F88C10A"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C629917"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97D5F5"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F7E03C"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4623B89"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92B329"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F0152C"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268F453"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F720EF6"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5B4D90C"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5F7677E"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4A2737"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CF25AD"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67E51644"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6758EC2E" w14:textId="77777777" w:rsidTr="009D407F">
        <w:trPr>
          <w:trHeight w:val="148"/>
          <w:jc w:val="center"/>
        </w:trPr>
        <w:tc>
          <w:tcPr>
            <w:tcW w:w="1034" w:type="dxa"/>
            <w:vMerge/>
            <w:tcBorders>
              <w:left w:val="single" w:sz="4" w:space="0" w:color="auto"/>
              <w:right w:val="single" w:sz="4" w:space="0" w:color="auto"/>
            </w:tcBorders>
            <w:vAlign w:val="center"/>
          </w:tcPr>
          <w:p w14:paraId="008DBAD4"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845179A"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6DA75ED0"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8ED3E22"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50757FD5"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6B5F448"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694932"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B29D13D"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E4CF556"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96CDED4"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0AD24CA"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690E96"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6142A0"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45A099" w14:textId="77777777" w:rsidR="009D407F" w:rsidRPr="00E062F1" w:rsidRDefault="009D407F" w:rsidP="009D407F">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622ECCB5"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702A0D"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209F696"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345A55F"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E5EEEC"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1D0BC388" w14:textId="77777777" w:rsidR="009D407F" w:rsidRPr="00E062F1" w:rsidRDefault="009D407F" w:rsidP="009D407F">
            <w:pPr>
              <w:pStyle w:val="TAC"/>
              <w:rPr>
                <w:rFonts w:eastAsia="Yu Mincho"/>
                <w:szCs w:val="18"/>
              </w:rPr>
            </w:pPr>
          </w:p>
        </w:tc>
      </w:tr>
      <w:tr w:rsidR="009D407F" w:rsidRPr="00E062F1" w14:paraId="3321DB42" w14:textId="77777777" w:rsidTr="009D407F">
        <w:trPr>
          <w:trHeight w:val="148"/>
          <w:jc w:val="center"/>
        </w:trPr>
        <w:tc>
          <w:tcPr>
            <w:tcW w:w="1034" w:type="dxa"/>
            <w:vMerge/>
            <w:tcBorders>
              <w:left w:val="single" w:sz="4" w:space="0" w:color="auto"/>
              <w:right w:val="single" w:sz="4" w:space="0" w:color="auto"/>
            </w:tcBorders>
            <w:vAlign w:val="center"/>
          </w:tcPr>
          <w:p w14:paraId="59698E41"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18342E2"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63A9A7D3"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E982DAE"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2F1D58DC"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3E6B216"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4AB862"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1903888"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D58455"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42A34B"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D7F5C1A"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FCFBA1"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4E3372"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185BBB" w14:textId="77777777" w:rsidR="009D407F" w:rsidRPr="00E062F1" w:rsidRDefault="009D407F" w:rsidP="009D407F">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1983DB12"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77F59D"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F166B16"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17304B"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A4661F"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6BEE6191" w14:textId="77777777" w:rsidR="009D407F" w:rsidRPr="00E062F1" w:rsidRDefault="009D407F" w:rsidP="009D407F">
            <w:pPr>
              <w:pStyle w:val="TAC"/>
              <w:rPr>
                <w:rFonts w:eastAsia="Yu Mincho"/>
                <w:szCs w:val="18"/>
              </w:rPr>
            </w:pPr>
          </w:p>
        </w:tc>
      </w:tr>
      <w:tr w:rsidR="009D407F" w:rsidRPr="00E062F1" w14:paraId="76DF951E" w14:textId="77777777" w:rsidTr="009D407F">
        <w:trPr>
          <w:trHeight w:val="148"/>
          <w:jc w:val="center"/>
        </w:trPr>
        <w:tc>
          <w:tcPr>
            <w:tcW w:w="1034" w:type="dxa"/>
            <w:vMerge/>
            <w:tcBorders>
              <w:left w:val="single" w:sz="4" w:space="0" w:color="auto"/>
              <w:right w:val="single" w:sz="4" w:space="0" w:color="auto"/>
            </w:tcBorders>
            <w:vAlign w:val="center"/>
          </w:tcPr>
          <w:p w14:paraId="34E535E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851272C"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3C58976E" w14:textId="77777777" w:rsidR="009D407F" w:rsidRPr="00E062F1" w:rsidRDefault="009D407F" w:rsidP="009D407F">
            <w:pPr>
              <w:pStyle w:val="TAC"/>
              <w:rPr>
                <w:lang w:eastAsia="zh-CN"/>
              </w:rPr>
            </w:pPr>
            <w:r w:rsidRPr="00E062F1">
              <w:rPr>
                <w:lang w:eastAsia="zh-CN"/>
              </w:rPr>
              <w:t>n261</w:t>
            </w:r>
          </w:p>
        </w:tc>
        <w:tc>
          <w:tcPr>
            <w:tcW w:w="10701" w:type="dxa"/>
            <w:gridSpan w:val="19"/>
            <w:tcBorders>
              <w:left w:val="single" w:sz="4" w:space="0" w:color="auto"/>
              <w:right w:val="single" w:sz="4" w:space="0" w:color="auto"/>
            </w:tcBorders>
          </w:tcPr>
          <w:p w14:paraId="2DB625A3" w14:textId="77777777" w:rsidR="009D407F" w:rsidRPr="00E062F1" w:rsidRDefault="009D407F" w:rsidP="009D407F">
            <w:pPr>
              <w:pStyle w:val="TAC"/>
              <w:rPr>
                <w:rFonts w:eastAsia="Yu Mincho"/>
                <w:szCs w:val="18"/>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14:paraId="3FCEAD6A" w14:textId="77777777" w:rsidR="009D407F" w:rsidRPr="00E062F1" w:rsidRDefault="009D407F" w:rsidP="009D407F">
            <w:pPr>
              <w:pStyle w:val="TAC"/>
              <w:rPr>
                <w:rFonts w:eastAsia="Yu Mincho"/>
                <w:szCs w:val="18"/>
              </w:rPr>
            </w:pPr>
          </w:p>
        </w:tc>
      </w:tr>
      <w:tr w:rsidR="009D407F" w:rsidRPr="00E062F1" w14:paraId="58B51275" w14:textId="77777777" w:rsidTr="009D407F">
        <w:trPr>
          <w:trHeight w:val="148"/>
          <w:jc w:val="center"/>
        </w:trPr>
        <w:tc>
          <w:tcPr>
            <w:tcW w:w="1034" w:type="dxa"/>
            <w:vMerge w:val="restart"/>
            <w:tcBorders>
              <w:left w:val="single" w:sz="4" w:space="0" w:color="auto"/>
              <w:right w:val="single" w:sz="4" w:space="0" w:color="auto"/>
            </w:tcBorders>
            <w:vAlign w:val="center"/>
          </w:tcPr>
          <w:p w14:paraId="7A68A963" w14:textId="77777777" w:rsidR="009D407F" w:rsidRPr="00E062F1" w:rsidRDefault="009D407F" w:rsidP="009D407F">
            <w:pPr>
              <w:pStyle w:val="TAC"/>
              <w:rPr>
                <w:szCs w:val="18"/>
              </w:rPr>
            </w:pPr>
            <w:r w:rsidRPr="00E062F1">
              <w:rPr>
                <w:rFonts w:cs="Arial"/>
                <w:szCs w:val="18"/>
                <w:lang w:eastAsia="zh-CN"/>
              </w:rPr>
              <w:t>CA_n77A-n261J</w:t>
            </w:r>
          </w:p>
        </w:tc>
        <w:tc>
          <w:tcPr>
            <w:tcW w:w="1034" w:type="dxa"/>
            <w:vMerge w:val="restart"/>
            <w:tcBorders>
              <w:left w:val="single" w:sz="4" w:space="0" w:color="auto"/>
              <w:right w:val="single" w:sz="4" w:space="0" w:color="auto"/>
            </w:tcBorders>
            <w:vAlign w:val="center"/>
          </w:tcPr>
          <w:p w14:paraId="1C374728" w14:textId="77777777" w:rsidR="009D407F" w:rsidRPr="00E062F1" w:rsidRDefault="009D407F" w:rsidP="009D407F">
            <w:pPr>
              <w:pStyle w:val="TAC"/>
              <w:rPr>
                <w:rFonts w:cs="Arial"/>
                <w:szCs w:val="18"/>
                <w:lang w:eastAsia="zh-CN"/>
              </w:rPr>
            </w:pPr>
            <w:r w:rsidRPr="00E062F1">
              <w:rPr>
                <w:rFonts w:cs="Arial"/>
                <w:szCs w:val="18"/>
                <w:lang w:eastAsia="zh-CN"/>
              </w:rPr>
              <w:t>CA_n77A-n261A</w:t>
            </w:r>
          </w:p>
          <w:p w14:paraId="0FB19DAE" w14:textId="77777777" w:rsidR="009D407F" w:rsidRPr="00E062F1" w:rsidRDefault="009D407F" w:rsidP="009D407F">
            <w:pPr>
              <w:pStyle w:val="TAC"/>
              <w:rPr>
                <w:rFonts w:eastAsia="Yu Mincho" w:cs="Arial"/>
                <w:szCs w:val="18"/>
                <w:lang w:eastAsia="ja-JP"/>
              </w:rPr>
            </w:pPr>
            <w:r w:rsidRPr="00E062F1">
              <w:rPr>
                <w:rFonts w:eastAsia="Yu Mincho" w:cs="Arial"/>
                <w:szCs w:val="18"/>
                <w:lang w:eastAsia="ja-JP"/>
              </w:rPr>
              <w:t>CA_n77A-n261G</w:t>
            </w:r>
          </w:p>
          <w:p w14:paraId="2BFACF04" w14:textId="77777777" w:rsidR="009D407F" w:rsidRPr="00E062F1" w:rsidRDefault="009D407F" w:rsidP="009D407F">
            <w:pPr>
              <w:pStyle w:val="TAC"/>
              <w:rPr>
                <w:rFonts w:eastAsia="Yu Mincho" w:cs="Arial"/>
                <w:szCs w:val="18"/>
                <w:lang w:eastAsia="ja-JP"/>
              </w:rPr>
            </w:pPr>
            <w:r w:rsidRPr="00E062F1">
              <w:rPr>
                <w:rFonts w:eastAsia="Yu Mincho" w:cs="Arial"/>
                <w:szCs w:val="18"/>
                <w:lang w:eastAsia="ja-JP"/>
              </w:rPr>
              <w:t>CA_n77A-n261H CA_n77A-n261I</w:t>
            </w:r>
          </w:p>
          <w:p w14:paraId="4FE485C6" w14:textId="77777777" w:rsidR="009D407F" w:rsidRPr="00E062F1" w:rsidRDefault="009D407F" w:rsidP="009D407F">
            <w:pPr>
              <w:pStyle w:val="TAC"/>
              <w:rPr>
                <w:szCs w:val="18"/>
              </w:rPr>
            </w:pPr>
            <w:r w:rsidRPr="00E062F1">
              <w:rPr>
                <w:rFonts w:cs="Arial"/>
                <w:szCs w:val="18"/>
                <w:lang w:eastAsia="zh-CN"/>
              </w:rPr>
              <w:t>CA_n77A-n261J</w:t>
            </w:r>
          </w:p>
        </w:tc>
        <w:tc>
          <w:tcPr>
            <w:tcW w:w="746" w:type="dxa"/>
            <w:vMerge w:val="restart"/>
            <w:tcBorders>
              <w:left w:val="single" w:sz="4" w:space="0" w:color="auto"/>
              <w:right w:val="single" w:sz="4" w:space="0" w:color="auto"/>
            </w:tcBorders>
            <w:vAlign w:val="center"/>
          </w:tcPr>
          <w:p w14:paraId="0CECD50C" w14:textId="77777777" w:rsidR="009D407F" w:rsidRPr="00E062F1" w:rsidRDefault="009D407F" w:rsidP="009D407F">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74B5F836" w14:textId="77777777" w:rsidR="009D407F" w:rsidRPr="00E062F1" w:rsidRDefault="009D407F" w:rsidP="009D407F">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04001B1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31B20F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CB4EC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C9A465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886E5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FDBC13"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24EEC8"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5E94C3F"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1EBB57" w14:textId="77777777" w:rsidR="009D407F" w:rsidRPr="00E062F1" w:rsidRDefault="009D407F" w:rsidP="009D407F">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005EA1F"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DF38839" w14:textId="77777777" w:rsidR="009D407F" w:rsidRPr="00E062F1" w:rsidRDefault="009D407F" w:rsidP="009D407F">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2BDA7D5" w14:textId="77777777" w:rsidR="009D407F" w:rsidRPr="00E062F1" w:rsidRDefault="009D407F" w:rsidP="009D407F">
            <w:pPr>
              <w:pStyle w:val="TAC"/>
              <w:rPr>
                <w:rFonts w:cs="Arial"/>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0DC67E6" w14:textId="77777777" w:rsidR="009D407F" w:rsidRPr="00E062F1" w:rsidRDefault="009D407F" w:rsidP="009D407F">
            <w:pPr>
              <w:pStyle w:val="TAC"/>
              <w:rPr>
                <w:rFonts w:cs="Arial"/>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8AD45F"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0216FB"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52386630"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24662EE3" w14:textId="77777777" w:rsidTr="009D407F">
        <w:trPr>
          <w:trHeight w:val="148"/>
          <w:jc w:val="center"/>
        </w:trPr>
        <w:tc>
          <w:tcPr>
            <w:tcW w:w="1034" w:type="dxa"/>
            <w:vMerge/>
            <w:tcBorders>
              <w:left w:val="single" w:sz="4" w:space="0" w:color="auto"/>
              <w:right w:val="single" w:sz="4" w:space="0" w:color="auto"/>
            </w:tcBorders>
            <w:vAlign w:val="center"/>
          </w:tcPr>
          <w:p w14:paraId="3591F63C"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3BA02C92"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0ADAAF8A"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28CF417" w14:textId="77777777" w:rsidR="009D407F" w:rsidRPr="00E062F1" w:rsidRDefault="009D407F" w:rsidP="009D407F">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747CB73F"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F8EE22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85C84E"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2623AB8"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736B4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E752B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5E1598"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C6F4880"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3D4000"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CD1040"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51F52F55"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6259FAD" w14:textId="77777777" w:rsidR="009D407F" w:rsidRPr="00E062F1" w:rsidRDefault="009D407F" w:rsidP="009D407F">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C6B9AD9"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2038FF"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375105"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672C2A78" w14:textId="77777777" w:rsidR="009D407F" w:rsidRPr="00E062F1" w:rsidRDefault="009D407F" w:rsidP="009D407F">
            <w:pPr>
              <w:pStyle w:val="TAC"/>
              <w:rPr>
                <w:szCs w:val="18"/>
                <w:lang w:eastAsia="zh-CN"/>
              </w:rPr>
            </w:pPr>
          </w:p>
        </w:tc>
      </w:tr>
      <w:tr w:rsidR="009D407F" w:rsidRPr="00E062F1" w14:paraId="7515D9B2" w14:textId="77777777" w:rsidTr="009D407F">
        <w:trPr>
          <w:trHeight w:val="148"/>
          <w:jc w:val="center"/>
        </w:trPr>
        <w:tc>
          <w:tcPr>
            <w:tcW w:w="1034" w:type="dxa"/>
            <w:vMerge/>
            <w:tcBorders>
              <w:left w:val="single" w:sz="4" w:space="0" w:color="auto"/>
              <w:right w:val="single" w:sz="4" w:space="0" w:color="auto"/>
            </w:tcBorders>
            <w:vAlign w:val="center"/>
          </w:tcPr>
          <w:p w14:paraId="7F218683"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44325DCE"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5B457862"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3282B8F" w14:textId="77777777" w:rsidR="009D407F" w:rsidRPr="00E062F1" w:rsidRDefault="009D407F" w:rsidP="009D407F">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071BCC44"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07812D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77762F"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6FDA5C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BCD2EF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907121"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550FB4C"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C55345"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1874E6"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499F0F"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7F67AD88"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792541" w14:textId="77777777" w:rsidR="009D407F" w:rsidRPr="00E062F1" w:rsidRDefault="009D407F" w:rsidP="009D407F">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D97095B"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4E9A42"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80CAA4"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27EAC860" w14:textId="77777777" w:rsidR="009D407F" w:rsidRPr="00E062F1" w:rsidRDefault="009D407F" w:rsidP="009D407F">
            <w:pPr>
              <w:pStyle w:val="TAC"/>
              <w:rPr>
                <w:szCs w:val="18"/>
                <w:lang w:eastAsia="zh-CN"/>
              </w:rPr>
            </w:pPr>
          </w:p>
        </w:tc>
      </w:tr>
      <w:tr w:rsidR="009D407F" w:rsidRPr="00E062F1" w14:paraId="7D7CCA84" w14:textId="77777777" w:rsidTr="009D407F">
        <w:trPr>
          <w:trHeight w:val="148"/>
          <w:jc w:val="center"/>
        </w:trPr>
        <w:tc>
          <w:tcPr>
            <w:tcW w:w="1034" w:type="dxa"/>
            <w:vMerge/>
            <w:tcBorders>
              <w:left w:val="single" w:sz="4" w:space="0" w:color="auto"/>
              <w:right w:val="single" w:sz="4" w:space="0" w:color="auto"/>
            </w:tcBorders>
            <w:vAlign w:val="center"/>
          </w:tcPr>
          <w:p w14:paraId="624D8529"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52FA6DB4" w14:textId="77777777" w:rsidR="009D407F" w:rsidRPr="00E062F1" w:rsidRDefault="009D407F" w:rsidP="009D407F">
            <w:pPr>
              <w:pStyle w:val="TAC"/>
              <w:rPr>
                <w:szCs w:val="18"/>
              </w:rPr>
            </w:pPr>
          </w:p>
        </w:tc>
        <w:tc>
          <w:tcPr>
            <w:tcW w:w="746" w:type="dxa"/>
            <w:tcBorders>
              <w:left w:val="single" w:sz="4" w:space="0" w:color="auto"/>
              <w:right w:val="single" w:sz="4" w:space="0" w:color="auto"/>
            </w:tcBorders>
            <w:vAlign w:val="center"/>
          </w:tcPr>
          <w:p w14:paraId="6C4F7D3C" w14:textId="77777777" w:rsidR="009D407F" w:rsidRPr="00E062F1" w:rsidRDefault="009D407F" w:rsidP="009D407F">
            <w:pPr>
              <w:pStyle w:val="TAC"/>
              <w:rPr>
                <w:szCs w:val="18"/>
                <w:lang w:eastAsia="zh-CN"/>
              </w:rPr>
            </w:pPr>
            <w:r w:rsidRPr="00E062F1">
              <w:rPr>
                <w:rFonts w:cs="Arial"/>
                <w:szCs w:val="18"/>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408467C0" w14:textId="77777777" w:rsidR="009D407F" w:rsidRPr="00E062F1" w:rsidRDefault="009D407F" w:rsidP="009D407F">
            <w:pPr>
              <w:pStyle w:val="TAC"/>
              <w:rPr>
                <w:szCs w:val="18"/>
              </w:rPr>
            </w:pPr>
          </w:p>
        </w:tc>
        <w:tc>
          <w:tcPr>
            <w:tcW w:w="10033" w:type="dxa"/>
            <w:gridSpan w:val="18"/>
            <w:tcBorders>
              <w:top w:val="single" w:sz="4" w:space="0" w:color="auto"/>
              <w:left w:val="single" w:sz="4" w:space="0" w:color="auto"/>
              <w:bottom w:val="single" w:sz="4" w:space="0" w:color="auto"/>
              <w:right w:val="single" w:sz="4" w:space="0" w:color="auto"/>
            </w:tcBorders>
            <w:vAlign w:val="center"/>
          </w:tcPr>
          <w:p w14:paraId="328CFB74" w14:textId="77777777" w:rsidR="009D407F" w:rsidRPr="00E062F1" w:rsidRDefault="009D407F" w:rsidP="009D407F">
            <w:pPr>
              <w:pStyle w:val="TAC"/>
              <w:rPr>
                <w:rFonts w:eastAsia="Yu Mincho"/>
                <w:szCs w:val="18"/>
              </w:rPr>
            </w:pPr>
            <w:r w:rsidRPr="00E062F1">
              <w:rPr>
                <w:rFonts w:cs="Arial"/>
                <w:szCs w:val="18"/>
                <w:lang w:eastAsia="zh-CN"/>
              </w:rPr>
              <w:t>See CA_n261J in Table 5.5A.1-1 in TS 38.101-2</w:t>
            </w:r>
          </w:p>
        </w:tc>
        <w:tc>
          <w:tcPr>
            <w:tcW w:w="749" w:type="dxa"/>
            <w:vMerge/>
            <w:tcBorders>
              <w:left w:val="single" w:sz="4" w:space="0" w:color="auto"/>
              <w:right w:val="single" w:sz="4" w:space="0" w:color="auto"/>
            </w:tcBorders>
            <w:vAlign w:val="center"/>
          </w:tcPr>
          <w:p w14:paraId="65976EA6" w14:textId="77777777" w:rsidR="009D407F" w:rsidRPr="00E062F1" w:rsidRDefault="009D407F" w:rsidP="009D407F">
            <w:pPr>
              <w:pStyle w:val="TAC"/>
              <w:rPr>
                <w:szCs w:val="18"/>
                <w:lang w:eastAsia="zh-CN"/>
              </w:rPr>
            </w:pPr>
          </w:p>
        </w:tc>
      </w:tr>
      <w:tr w:rsidR="009D407F" w:rsidRPr="00E062F1" w14:paraId="540F5605" w14:textId="77777777" w:rsidTr="009D407F">
        <w:trPr>
          <w:trHeight w:val="148"/>
          <w:jc w:val="center"/>
        </w:trPr>
        <w:tc>
          <w:tcPr>
            <w:tcW w:w="1034" w:type="dxa"/>
            <w:vMerge w:val="restart"/>
            <w:tcBorders>
              <w:left w:val="single" w:sz="4" w:space="0" w:color="auto"/>
              <w:right w:val="single" w:sz="4" w:space="0" w:color="auto"/>
            </w:tcBorders>
            <w:vAlign w:val="center"/>
          </w:tcPr>
          <w:p w14:paraId="37721F97" w14:textId="77777777" w:rsidR="009D407F" w:rsidRPr="00E062F1" w:rsidRDefault="009D407F" w:rsidP="009D407F">
            <w:pPr>
              <w:pStyle w:val="TAC"/>
              <w:rPr>
                <w:szCs w:val="18"/>
              </w:rPr>
            </w:pPr>
            <w:r w:rsidRPr="00E062F1">
              <w:rPr>
                <w:rFonts w:cs="Arial"/>
                <w:szCs w:val="18"/>
                <w:lang w:eastAsia="zh-CN"/>
              </w:rPr>
              <w:t>CA_n77A-n261K</w:t>
            </w:r>
          </w:p>
        </w:tc>
        <w:tc>
          <w:tcPr>
            <w:tcW w:w="1034" w:type="dxa"/>
            <w:vMerge w:val="restart"/>
            <w:tcBorders>
              <w:left w:val="single" w:sz="4" w:space="0" w:color="auto"/>
              <w:right w:val="single" w:sz="4" w:space="0" w:color="auto"/>
            </w:tcBorders>
            <w:vAlign w:val="center"/>
          </w:tcPr>
          <w:p w14:paraId="3032C497" w14:textId="77777777" w:rsidR="009D407F" w:rsidRPr="00E062F1" w:rsidRDefault="009D407F" w:rsidP="009D407F">
            <w:pPr>
              <w:pStyle w:val="TAC"/>
              <w:rPr>
                <w:rFonts w:cs="Arial"/>
                <w:szCs w:val="18"/>
                <w:lang w:eastAsia="zh-CN"/>
              </w:rPr>
            </w:pPr>
            <w:r w:rsidRPr="00E062F1">
              <w:rPr>
                <w:rFonts w:cs="Arial"/>
                <w:szCs w:val="18"/>
                <w:lang w:eastAsia="zh-CN"/>
              </w:rPr>
              <w:t>CA_n77A-n261A</w:t>
            </w:r>
          </w:p>
          <w:p w14:paraId="26AC9B71" w14:textId="77777777" w:rsidR="009D407F" w:rsidRPr="00E062F1" w:rsidRDefault="009D407F" w:rsidP="009D407F">
            <w:pPr>
              <w:pStyle w:val="TAC"/>
              <w:rPr>
                <w:rFonts w:eastAsia="Yu Mincho" w:cs="Arial"/>
                <w:szCs w:val="18"/>
                <w:lang w:eastAsia="ja-JP"/>
              </w:rPr>
            </w:pPr>
            <w:r w:rsidRPr="00E062F1">
              <w:rPr>
                <w:rFonts w:eastAsia="Yu Mincho" w:cs="Arial"/>
                <w:szCs w:val="18"/>
                <w:lang w:eastAsia="ja-JP"/>
              </w:rPr>
              <w:t>CA_n77A-n261G</w:t>
            </w:r>
          </w:p>
          <w:p w14:paraId="46D3F593" w14:textId="77777777" w:rsidR="009D407F" w:rsidRPr="00E062F1" w:rsidRDefault="009D407F" w:rsidP="009D407F">
            <w:pPr>
              <w:pStyle w:val="TAC"/>
              <w:rPr>
                <w:rFonts w:eastAsia="Yu Mincho" w:cs="Arial"/>
                <w:szCs w:val="18"/>
              </w:rPr>
            </w:pPr>
            <w:r w:rsidRPr="00E062F1">
              <w:rPr>
                <w:rFonts w:eastAsia="Yu Mincho" w:cs="Arial"/>
                <w:szCs w:val="18"/>
              </w:rPr>
              <w:t>CA_n77A-n261H CA_n77A-n261I</w:t>
            </w:r>
          </w:p>
          <w:p w14:paraId="4C80D2BB" w14:textId="77777777" w:rsidR="009D407F" w:rsidRPr="00E062F1" w:rsidRDefault="009D407F" w:rsidP="009D407F">
            <w:pPr>
              <w:pStyle w:val="TAC"/>
              <w:rPr>
                <w:rFonts w:cs="Arial"/>
                <w:szCs w:val="18"/>
                <w:lang w:eastAsia="zh-CN"/>
              </w:rPr>
            </w:pPr>
            <w:r w:rsidRPr="00E062F1">
              <w:rPr>
                <w:rFonts w:cs="Arial"/>
                <w:szCs w:val="18"/>
                <w:lang w:eastAsia="zh-CN"/>
              </w:rPr>
              <w:t>CA_n77A-n261J</w:t>
            </w:r>
          </w:p>
          <w:p w14:paraId="052130F8" w14:textId="77777777" w:rsidR="009D407F" w:rsidRPr="00E062F1" w:rsidRDefault="009D407F" w:rsidP="009D407F">
            <w:pPr>
              <w:pStyle w:val="TAC"/>
              <w:rPr>
                <w:szCs w:val="18"/>
              </w:rPr>
            </w:pPr>
            <w:r w:rsidRPr="00E062F1">
              <w:rPr>
                <w:rFonts w:cs="Arial"/>
                <w:szCs w:val="18"/>
                <w:lang w:eastAsia="zh-CN"/>
              </w:rPr>
              <w:t>CA_n77A-n261K</w:t>
            </w:r>
          </w:p>
        </w:tc>
        <w:tc>
          <w:tcPr>
            <w:tcW w:w="746" w:type="dxa"/>
            <w:vMerge w:val="restart"/>
            <w:tcBorders>
              <w:left w:val="single" w:sz="4" w:space="0" w:color="auto"/>
              <w:right w:val="single" w:sz="4" w:space="0" w:color="auto"/>
            </w:tcBorders>
            <w:vAlign w:val="center"/>
          </w:tcPr>
          <w:p w14:paraId="6560562F" w14:textId="77777777" w:rsidR="009D407F" w:rsidRPr="00E062F1" w:rsidRDefault="009D407F" w:rsidP="009D407F">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3BD73CD7" w14:textId="77777777" w:rsidR="009D407F" w:rsidRPr="00E062F1" w:rsidRDefault="009D407F" w:rsidP="009D407F">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4B45CFEF"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046D6C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AA205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1A70B69"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06D8D4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D1468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8BF80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B5BFA2"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385AD6C" w14:textId="77777777" w:rsidR="009D407F" w:rsidRPr="00E062F1" w:rsidRDefault="009D407F" w:rsidP="009D407F">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A5B06F1"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12604F2" w14:textId="77777777" w:rsidR="009D407F" w:rsidRPr="00E062F1" w:rsidRDefault="009D407F" w:rsidP="009D407F">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A989700" w14:textId="77777777" w:rsidR="009D407F" w:rsidRPr="00E062F1" w:rsidRDefault="009D407F" w:rsidP="009D407F">
            <w:pPr>
              <w:pStyle w:val="TAC"/>
              <w:rPr>
                <w:rFonts w:cs="Arial"/>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AE5A1BB" w14:textId="77777777" w:rsidR="009D407F" w:rsidRPr="00E062F1" w:rsidRDefault="009D407F" w:rsidP="009D407F">
            <w:pPr>
              <w:pStyle w:val="TAC"/>
              <w:rPr>
                <w:rFonts w:cs="Arial"/>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7A6EC2"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F7CAA4"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3A25B7F7"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43FC2E6D" w14:textId="77777777" w:rsidTr="009D407F">
        <w:trPr>
          <w:trHeight w:val="148"/>
          <w:jc w:val="center"/>
        </w:trPr>
        <w:tc>
          <w:tcPr>
            <w:tcW w:w="1034" w:type="dxa"/>
            <w:vMerge/>
            <w:tcBorders>
              <w:left w:val="single" w:sz="4" w:space="0" w:color="auto"/>
              <w:right w:val="single" w:sz="4" w:space="0" w:color="auto"/>
            </w:tcBorders>
            <w:vAlign w:val="center"/>
          </w:tcPr>
          <w:p w14:paraId="6B63EF1B"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73D8D139"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5FDF5FA2"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764A14C" w14:textId="77777777" w:rsidR="009D407F" w:rsidRPr="00E062F1" w:rsidRDefault="009D407F" w:rsidP="009D407F">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0A8C931D"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DF48358"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5FAF9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9DF3D6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431ED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03CF9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33F9C63"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A5F5535"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54CAE4"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F8513D"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4A5164C8"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F941B68" w14:textId="77777777" w:rsidR="009D407F" w:rsidRPr="00E062F1" w:rsidRDefault="009D407F" w:rsidP="009D407F">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FEC3AF2"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9E51C6"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B3D612"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362852C5" w14:textId="77777777" w:rsidR="009D407F" w:rsidRPr="00E062F1" w:rsidRDefault="009D407F" w:rsidP="009D407F">
            <w:pPr>
              <w:pStyle w:val="TAC"/>
              <w:rPr>
                <w:szCs w:val="18"/>
                <w:lang w:eastAsia="zh-CN"/>
              </w:rPr>
            </w:pPr>
          </w:p>
        </w:tc>
      </w:tr>
      <w:tr w:rsidR="009D407F" w:rsidRPr="00E062F1" w14:paraId="1CC307BD" w14:textId="77777777" w:rsidTr="009D407F">
        <w:trPr>
          <w:trHeight w:val="148"/>
          <w:jc w:val="center"/>
        </w:trPr>
        <w:tc>
          <w:tcPr>
            <w:tcW w:w="1034" w:type="dxa"/>
            <w:vMerge/>
            <w:tcBorders>
              <w:left w:val="single" w:sz="4" w:space="0" w:color="auto"/>
              <w:right w:val="single" w:sz="4" w:space="0" w:color="auto"/>
            </w:tcBorders>
            <w:vAlign w:val="center"/>
          </w:tcPr>
          <w:p w14:paraId="3C8DE3CA"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2A688E35"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08244838"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2F35253" w14:textId="77777777" w:rsidR="009D407F" w:rsidRPr="00E062F1" w:rsidRDefault="009D407F" w:rsidP="009D407F">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BAA2D04"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A8DDDD3"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F83CCB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E51FD0C"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658A6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7B717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BD29E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FDD29E"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985E4B7"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A44136"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58666A7D"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102E40" w14:textId="77777777" w:rsidR="009D407F" w:rsidRPr="00E062F1" w:rsidRDefault="009D407F" w:rsidP="009D407F">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3CB3C38"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D20AA1"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EEBDF9"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3BFABA1F" w14:textId="77777777" w:rsidR="009D407F" w:rsidRPr="00E062F1" w:rsidRDefault="009D407F" w:rsidP="009D407F">
            <w:pPr>
              <w:pStyle w:val="TAC"/>
              <w:rPr>
                <w:szCs w:val="18"/>
                <w:lang w:eastAsia="zh-CN"/>
              </w:rPr>
            </w:pPr>
          </w:p>
        </w:tc>
      </w:tr>
      <w:tr w:rsidR="009D407F" w:rsidRPr="00E062F1" w14:paraId="5F7563EF" w14:textId="77777777" w:rsidTr="009D407F">
        <w:trPr>
          <w:trHeight w:val="148"/>
          <w:jc w:val="center"/>
        </w:trPr>
        <w:tc>
          <w:tcPr>
            <w:tcW w:w="1034" w:type="dxa"/>
            <w:vMerge/>
            <w:tcBorders>
              <w:left w:val="single" w:sz="4" w:space="0" w:color="auto"/>
              <w:right w:val="single" w:sz="4" w:space="0" w:color="auto"/>
            </w:tcBorders>
            <w:vAlign w:val="center"/>
          </w:tcPr>
          <w:p w14:paraId="010C9449"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5AA177F4" w14:textId="77777777" w:rsidR="009D407F" w:rsidRPr="00E062F1" w:rsidRDefault="009D407F" w:rsidP="009D407F">
            <w:pPr>
              <w:pStyle w:val="TAC"/>
              <w:rPr>
                <w:szCs w:val="18"/>
              </w:rPr>
            </w:pPr>
          </w:p>
        </w:tc>
        <w:tc>
          <w:tcPr>
            <w:tcW w:w="746" w:type="dxa"/>
            <w:tcBorders>
              <w:left w:val="single" w:sz="4" w:space="0" w:color="auto"/>
              <w:right w:val="single" w:sz="4" w:space="0" w:color="auto"/>
            </w:tcBorders>
            <w:vAlign w:val="center"/>
          </w:tcPr>
          <w:p w14:paraId="7F83B7C2" w14:textId="77777777" w:rsidR="009D407F" w:rsidRPr="00E062F1" w:rsidRDefault="009D407F" w:rsidP="009D407F">
            <w:pPr>
              <w:pStyle w:val="TAC"/>
              <w:rPr>
                <w:szCs w:val="18"/>
                <w:lang w:eastAsia="zh-CN"/>
              </w:rPr>
            </w:pPr>
            <w:r w:rsidRPr="00E062F1">
              <w:rPr>
                <w:rFonts w:cs="Arial"/>
                <w:szCs w:val="18"/>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7B2D9D43" w14:textId="77777777" w:rsidR="009D407F" w:rsidRPr="00E062F1" w:rsidRDefault="009D407F" w:rsidP="009D407F">
            <w:pPr>
              <w:pStyle w:val="TAC"/>
              <w:rPr>
                <w:szCs w:val="18"/>
              </w:rPr>
            </w:pPr>
          </w:p>
        </w:tc>
        <w:tc>
          <w:tcPr>
            <w:tcW w:w="10033" w:type="dxa"/>
            <w:gridSpan w:val="18"/>
            <w:tcBorders>
              <w:top w:val="single" w:sz="4" w:space="0" w:color="auto"/>
              <w:left w:val="single" w:sz="4" w:space="0" w:color="auto"/>
              <w:bottom w:val="single" w:sz="4" w:space="0" w:color="auto"/>
              <w:right w:val="single" w:sz="4" w:space="0" w:color="auto"/>
            </w:tcBorders>
            <w:vAlign w:val="center"/>
          </w:tcPr>
          <w:p w14:paraId="1FF7030F" w14:textId="77777777" w:rsidR="009D407F" w:rsidRPr="00E062F1" w:rsidRDefault="009D407F" w:rsidP="009D407F">
            <w:pPr>
              <w:pStyle w:val="TAC"/>
              <w:rPr>
                <w:rFonts w:eastAsia="Yu Mincho"/>
                <w:szCs w:val="18"/>
              </w:rPr>
            </w:pPr>
            <w:r w:rsidRPr="00E062F1">
              <w:rPr>
                <w:rFonts w:cs="Arial"/>
                <w:szCs w:val="18"/>
                <w:lang w:eastAsia="zh-CN"/>
              </w:rPr>
              <w:t>See CA_n261K in Table 5.5A.1-1 in TS 38.101-2</w:t>
            </w:r>
          </w:p>
        </w:tc>
        <w:tc>
          <w:tcPr>
            <w:tcW w:w="749" w:type="dxa"/>
            <w:vMerge/>
            <w:tcBorders>
              <w:left w:val="single" w:sz="4" w:space="0" w:color="auto"/>
              <w:right w:val="single" w:sz="4" w:space="0" w:color="auto"/>
            </w:tcBorders>
            <w:vAlign w:val="center"/>
          </w:tcPr>
          <w:p w14:paraId="623D29B1" w14:textId="77777777" w:rsidR="009D407F" w:rsidRPr="00E062F1" w:rsidRDefault="009D407F" w:rsidP="009D407F">
            <w:pPr>
              <w:pStyle w:val="TAC"/>
              <w:rPr>
                <w:szCs w:val="18"/>
                <w:lang w:eastAsia="zh-CN"/>
              </w:rPr>
            </w:pPr>
          </w:p>
        </w:tc>
      </w:tr>
      <w:tr w:rsidR="009D407F" w:rsidRPr="00E062F1" w14:paraId="7E37D8EB" w14:textId="77777777" w:rsidTr="009D407F">
        <w:trPr>
          <w:trHeight w:val="148"/>
          <w:jc w:val="center"/>
        </w:trPr>
        <w:tc>
          <w:tcPr>
            <w:tcW w:w="1034" w:type="dxa"/>
            <w:vMerge w:val="restart"/>
            <w:tcBorders>
              <w:left w:val="single" w:sz="4" w:space="0" w:color="auto"/>
              <w:right w:val="single" w:sz="4" w:space="0" w:color="auto"/>
            </w:tcBorders>
            <w:vAlign w:val="center"/>
          </w:tcPr>
          <w:p w14:paraId="3587B299" w14:textId="77777777" w:rsidR="009D407F" w:rsidRPr="00E062F1" w:rsidRDefault="009D407F" w:rsidP="009D407F">
            <w:pPr>
              <w:pStyle w:val="TAC"/>
              <w:rPr>
                <w:szCs w:val="18"/>
              </w:rPr>
            </w:pPr>
            <w:r w:rsidRPr="00E062F1">
              <w:rPr>
                <w:rFonts w:cs="Arial"/>
                <w:szCs w:val="18"/>
                <w:lang w:eastAsia="zh-CN"/>
              </w:rPr>
              <w:t>CA_n77A-n261L</w:t>
            </w:r>
          </w:p>
        </w:tc>
        <w:tc>
          <w:tcPr>
            <w:tcW w:w="1034" w:type="dxa"/>
            <w:vMerge w:val="restart"/>
            <w:tcBorders>
              <w:left w:val="single" w:sz="4" w:space="0" w:color="auto"/>
              <w:right w:val="single" w:sz="4" w:space="0" w:color="auto"/>
            </w:tcBorders>
            <w:vAlign w:val="center"/>
          </w:tcPr>
          <w:p w14:paraId="31DB6B34" w14:textId="77777777" w:rsidR="009D407F" w:rsidRPr="00E062F1" w:rsidRDefault="009D407F" w:rsidP="009D407F">
            <w:pPr>
              <w:pStyle w:val="TAC"/>
              <w:rPr>
                <w:rFonts w:cs="Arial"/>
                <w:szCs w:val="18"/>
                <w:lang w:eastAsia="zh-CN"/>
              </w:rPr>
            </w:pPr>
            <w:r w:rsidRPr="00E062F1">
              <w:rPr>
                <w:rFonts w:cs="Arial"/>
                <w:szCs w:val="18"/>
                <w:lang w:eastAsia="zh-CN"/>
              </w:rPr>
              <w:t>CA_n77A-n261A</w:t>
            </w:r>
          </w:p>
          <w:p w14:paraId="49AC78A4" w14:textId="77777777" w:rsidR="009D407F" w:rsidRPr="00E062F1" w:rsidRDefault="009D407F" w:rsidP="009D407F">
            <w:pPr>
              <w:pStyle w:val="TAC"/>
              <w:rPr>
                <w:rFonts w:eastAsia="Yu Mincho" w:cs="Arial"/>
                <w:szCs w:val="18"/>
                <w:lang w:eastAsia="ja-JP"/>
              </w:rPr>
            </w:pPr>
            <w:r w:rsidRPr="00E062F1">
              <w:rPr>
                <w:rFonts w:eastAsia="Yu Mincho" w:cs="Arial"/>
                <w:szCs w:val="18"/>
                <w:lang w:eastAsia="ja-JP"/>
              </w:rPr>
              <w:t>CA_n77A-n261G</w:t>
            </w:r>
          </w:p>
          <w:p w14:paraId="789D01BE" w14:textId="77777777" w:rsidR="009D407F" w:rsidRPr="00E062F1" w:rsidRDefault="009D407F" w:rsidP="009D407F">
            <w:pPr>
              <w:pStyle w:val="TAC"/>
              <w:rPr>
                <w:rFonts w:eastAsia="Yu Mincho" w:cs="Arial"/>
                <w:szCs w:val="18"/>
              </w:rPr>
            </w:pPr>
            <w:r w:rsidRPr="00E062F1">
              <w:rPr>
                <w:rFonts w:eastAsia="Yu Mincho" w:cs="Arial"/>
                <w:szCs w:val="18"/>
              </w:rPr>
              <w:t>CA_n77A-n261H CA_n77A-n261I</w:t>
            </w:r>
          </w:p>
          <w:p w14:paraId="3A58D1E1" w14:textId="77777777" w:rsidR="009D407F" w:rsidRPr="00E062F1" w:rsidRDefault="009D407F" w:rsidP="009D407F">
            <w:pPr>
              <w:pStyle w:val="TAC"/>
              <w:rPr>
                <w:rFonts w:cs="Arial"/>
                <w:szCs w:val="18"/>
                <w:lang w:eastAsia="zh-CN"/>
              </w:rPr>
            </w:pPr>
            <w:r w:rsidRPr="00E062F1">
              <w:rPr>
                <w:rFonts w:cs="Arial"/>
                <w:szCs w:val="18"/>
                <w:lang w:eastAsia="zh-CN"/>
              </w:rPr>
              <w:t>CA_n77A-n261J</w:t>
            </w:r>
          </w:p>
          <w:p w14:paraId="7C788851" w14:textId="77777777" w:rsidR="009D407F" w:rsidRPr="00E062F1" w:rsidRDefault="009D407F" w:rsidP="009D407F">
            <w:pPr>
              <w:pStyle w:val="TAC"/>
              <w:rPr>
                <w:rFonts w:cs="Arial"/>
                <w:szCs w:val="18"/>
                <w:lang w:eastAsia="zh-CN"/>
              </w:rPr>
            </w:pPr>
            <w:r w:rsidRPr="00E062F1">
              <w:rPr>
                <w:rFonts w:cs="Arial"/>
                <w:szCs w:val="18"/>
                <w:lang w:eastAsia="zh-CN"/>
              </w:rPr>
              <w:t>CA_n77A-n261K</w:t>
            </w:r>
          </w:p>
          <w:p w14:paraId="371274A0" w14:textId="77777777" w:rsidR="009D407F" w:rsidRPr="00E062F1" w:rsidRDefault="009D407F" w:rsidP="009D407F">
            <w:pPr>
              <w:pStyle w:val="TAC"/>
              <w:rPr>
                <w:szCs w:val="18"/>
              </w:rPr>
            </w:pPr>
            <w:r w:rsidRPr="00E062F1">
              <w:rPr>
                <w:rFonts w:cs="Arial"/>
                <w:szCs w:val="18"/>
                <w:lang w:eastAsia="zh-CN"/>
              </w:rPr>
              <w:t>CA_n77A-n261L</w:t>
            </w:r>
          </w:p>
        </w:tc>
        <w:tc>
          <w:tcPr>
            <w:tcW w:w="746" w:type="dxa"/>
            <w:vMerge w:val="restart"/>
            <w:tcBorders>
              <w:left w:val="single" w:sz="4" w:space="0" w:color="auto"/>
              <w:right w:val="single" w:sz="4" w:space="0" w:color="auto"/>
            </w:tcBorders>
            <w:vAlign w:val="center"/>
          </w:tcPr>
          <w:p w14:paraId="5A10F8DD" w14:textId="77777777" w:rsidR="009D407F" w:rsidRPr="00E062F1" w:rsidRDefault="009D407F" w:rsidP="009D407F">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58280ED9" w14:textId="77777777" w:rsidR="009D407F" w:rsidRPr="00E062F1" w:rsidRDefault="009D407F" w:rsidP="009D407F">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13CE8F80"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663CDD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DDD38C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AD80BA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42D12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5F2281"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7BB9E6F"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B9CDA3"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A129A5D" w14:textId="77777777" w:rsidR="009D407F" w:rsidRPr="00E062F1" w:rsidRDefault="009D407F" w:rsidP="009D407F">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6B8CBD0"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A6F9EDD" w14:textId="77777777" w:rsidR="009D407F" w:rsidRPr="00E062F1" w:rsidRDefault="009D407F" w:rsidP="009D407F">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72E55E2" w14:textId="77777777" w:rsidR="009D407F" w:rsidRPr="00E062F1" w:rsidRDefault="009D407F" w:rsidP="009D407F">
            <w:pPr>
              <w:pStyle w:val="TAC"/>
              <w:rPr>
                <w:rFonts w:cs="Arial"/>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7A19187" w14:textId="77777777" w:rsidR="009D407F" w:rsidRPr="00E062F1" w:rsidRDefault="009D407F" w:rsidP="009D407F">
            <w:pPr>
              <w:pStyle w:val="TAC"/>
              <w:rPr>
                <w:rFonts w:cs="Arial"/>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C589406"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339BEC"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4FF17C3C"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4CC043C2" w14:textId="77777777" w:rsidTr="009D407F">
        <w:trPr>
          <w:trHeight w:val="148"/>
          <w:jc w:val="center"/>
        </w:trPr>
        <w:tc>
          <w:tcPr>
            <w:tcW w:w="1034" w:type="dxa"/>
            <w:vMerge/>
            <w:tcBorders>
              <w:left w:val="single" w:sz="4" w:space="0" w:color="auto"/>
              <w:right w:val="single" w:sz="4" w:space="0" w:color="auto"/>
            </w:tcBorders>
            <w:vAlign w:val="center"/>
          </w:tcPr>
          <w:p w14:paraId="3F89A861"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1F0D7891"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62D718A8"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0D9D7E5" w14:textId="77777777" w:rsidR="009D407F" w:rsidRPr="00E062F1" w:rsidRDefault="009D407F" w:rsidP="009D407F">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703C577C"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5F5347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AE9D1C1"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720B8DF"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612218"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65DFD1"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481A6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290A0E"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737681"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960E48"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2EAE8459"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1819E7" w14:textId="77777777" w:rsidR="009D407F" w:rsidRPr="00E062F1" w:rsidRDefault="009D407F" w:rsidP="009D407F">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FA6AF60"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A2C479"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58448E"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04AB2F6" w14:textId="77777777" w:rsidR="009D407F" w:rsidRPr="00E062F1" w:rsidRDefault="009D407F" w:rsidP="009D407F">
            <w:pPr>
              <w:pStyle w:val="TAC"/>
              <w:rPr>
                <w:szCs w:val="18"/>
                <w:lang w:eastAsia="zh-CN"/>
              </w:rPr>
            </w:pPr>
          </w:p>
        </w:tc>
      </w:tr>
      <w:tr w:rsidR="009D407F" w:rsidRPr="00E062F1" w14:paraId="09002C8C" w14:textId="77777777" w:rsidTr="009D407F">
        <w:trPr>
          <w:trHeight w:val="148"/>
          <w:jc w:val="center"/>
        </w:trPr>
        <w:tc>
          <w:tcPr>
            <w:tcW w:w="1034" w:type="dxa"/>
            <w:vMerge/>
            <w:tcBorders>
              <w:left w:val="single" w:sz="4" w:space="0" w:color="auto"/>
              <w:right w:val="single" w:sz="4" w:space="0" w:color="auto"/>
            </w:tcBorders>
            <w:vAlign w:val="center"/>
          </w:tcPr>
          <w:p w14:paraId="06F452C2"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66177FD7"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2E90511E"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184C8F5" w14:textId="77777777" w:rsidR="009D407F" w:rsidRPr="00E062F1" w:rsidRDefault="009D407F" w:rsidP="009D407F">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0E1E4FC6"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BE720A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DC18E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2B35FC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6D5E29"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CC205B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620783"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C6F1C1"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351F54"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FFA56C"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7E79D3C8"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2BE9EA9" w14:textId="77777777" w:rsidR="009D407F" w:rsidRPr="00E062F1" w:rsidRDefault="009D407F" w:rsidP="009D407F">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5D98EBE"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45BE3B"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9FA18B"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53052F9B" w14:textId="77777777" w:rsidR="009D407F" w:rsidRPr="00E062F1" w:rsidRDefault="009D407F" w:rsidP="009D407F">
            <w:pPr>
              <w:pStyle w:val="TAC"/>
              <w:rPr>
                <w:szCs w:val="18"/>
                <w:lang w:eastAsia="zh-CN"/>
              </w:rPr>
            </w:pPr>
          </w:p>
        </w:tc>
      </w:tr>
      <w:tr w:rsidR="009D407F" w:rsidRPr="00E062F1" w14:paraId="6939C63A" w14:textId="77777777" w:rsidTr="009D407F">
        <w:trPr>
          <w:trHeight w:val="148"/>
          <w:jc w:val="center"/>
        </w:trPr>
        <w:tc>
          <w:tcPr>
            <w:tcW w:w="1034" w:type="dxa"/>
            <w:vMerge/>
            <w:tcBorders>
              <w:left w:val="single" w:sz="4" w:space="0" w:color="auto"/>
              <w:right w:val="single" w:sz="4" w:space="0" w:color="auto"/>
            </w:tcBorders>
            <w:vAlign w:val="center"/>
          </w:tcPr>
          <w:p w14:paraId="66B9A52A"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7B021FD6" w14:textId="77777777" w:rsidR="009D407F" w:rsidRPr="00E062F1" w:rsidRDefault="009D407F" w:rsidP="009D407F">
            <w:pPr>
              <w:pStyle w:val="TAC"/>
              <w:rPr>
                <w:szCs w:val="18"/>
              </w:rPr>
            </w:pPr>
          </w:p>
        </w:tc>
        <w:tc>
          <w:tcPr>
            <w:tcW w:w="746" w:type="dxa"/>
            <w:tcBorders>
              <w:left w:val="single" w:sz="4" w:space="0" w:color="auto"/>
              <w:right w:val="single" w:sz="4" w:space="0" w:color="auto"/>
            </w:tcBorders>
            <w:vAlign w:val="center"/>
          </w:tcPr>
          <w:p w14:paraId="1B8C3DF2" w14:textId="77777777" w:rsidR="009D407F" w:rsidRPr="00E062F1" w:rsidRDefault="009D407F" w:rsidP="009D407F">
            <w:pPr>
              <w:pStyle w:val="TAC"/>
              <w:rPr>
                <w:szCs w:val="18"/>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6E312149" w14:textId="77777777" w:rsidR="009D407F" w:rsidRPr="00E062F1" w:rsidRDefault="009D407F" w:rsidP="009D407F">
            <w:pPr>
              <w:pStyle w:val="TAC"/>
              <w:rPr>
                <w:rFonts w:eastAsia="Yu Mincho"/>
                <w:szCs w:val="18"/>
              </w:rPr>
            </w:pPr>
            <w:r w:rsidRPr="00E062F1">
              <w:rPr>
                <w:rFonts w:cs="Arial"/>
                <w:szCs w:val="18"/>
                <w:lang w:eastAsia="zh-CN"/>
              </w:rPr>
              <w:t>See CA_n261L in Table 5.5A.1-1 in TS 38.101-2</w:t>
            </w:r>
          </w:p>
        </w:tc>
        <w:tc>
          <w:tcPr>
            <w:tcW w:w="749" w:type="dxa"/>
            <w:vMerge/>
            <w:tcBorders>
              <w:left w:val="single" w:sz="4" w:space="0" w:color="auto"/>
              <w:right w:val="single" w:sz="4" w:space="0" w:color="auto"/>
            </w:tcBorders>
            <w:vAlign w:val="center"/>
          </w:tcPr>
          <w:p w14:paraId="6DD6EC72" w14:textId="77777777" w:rsidR="009D407F" w:rsidRPr="00E062F1" w:rsidRDefault="009D407F" w:rsidP="009D407F">
            <w:pPr>
              <w:pStyle w:val="TAC"/>
              <w:rPr>
                <w:szCs w:val="18"/>
                <w:lang w:eastAsia="zh-CN"/>
              </w:rPr>
            </w:pPr>
          </w:p>
        </w:tc>
      </w:tr>
      <w:tr w:rsidR="009D407F" w:rsidRPr="00E062F1" w14:paraId="6C079A91" w14:textId="77777777" w:rsidTr="009D407F">
        <w:trPr>
          <w:trHeight w:val="148"/>
          <w:jc w:val="center"/>
        </w:trPr>
        <w:tc>
          <w:tcPr>
            <w:tcW w:w="1034" w:type="dxa"/>
            <w:vMerge w:val="restart"/>
            <w:tcBorders>
              <w:left w:val="single" w:sz="4" w:space="0" w:color="auto"/>
              <w:right w:val="single" w:sz="4" w:space="0" w:color="auto"/>
            </w:tcBorders>
            <w:vAlign w:val="center"/>
          </w:tcPr>
          <w:p w14:paraId="68767FCD" w14:textId="77777777" w:rsidR="009D407F" w:rsidRPr="00E062F1" w:rsidRDefault="009D407F" w:rsidP="009D407F">
            <w:pPr>
              <w:pStyle w:val="TAC"/>
              <w:rPr>
                <w:szCs w:val="18"/>
              </w:rPr>
            </w:pPr>
            <w:r w:rsidRPr="00E062F1">
              <w:rPr>
                <w:rFonts w:cs="Arial"/>
                <w:szCs w:val="18"/>
                <w:lang w:eastAsia="zh-CN"/>
              </w:rPr>
              <w:t>CA_n77A-n261M</w:t>
            </w:r>
          </w:p>
        </w:tc>
        <w:tc>
          <w:tcPr>
            <w:tcW w:w="1034" w:type="dxa"/>
            <w:vMerge w:val="restart"/>
            <w:tcBorders>
              <w:left w:val="single" w:sz="4" w:space="0" w:color="auto"/>
              <w:right w:val="single" w:sz="4" w:space="0" w:color="auto"/>
            </w:tcBorders>
            <w:vAlign w:val="center"/>
          </w:tcPr>
          <w:p w14:paraId="2511C86C" w14:textId="77777777" w:rsidR="009D407F" w:rsidRPr="00E062F1" w:rsidRDefault="009D407F" w:rsidP="009D407F">
            <w:pPr>
              <w:pStyle w:val="TAC"/>
              <w:rPr>
                <w:rFonts w:cs="Arial"/>
                <w:szCs w:val="18"/>
                <w:lang w:eastAsia="zh-CN"/>
              </w:rPr>
            </w:pPr>
            <w:r w:rsidRPr="00E062F1">
              <w:rPr>
                <w:rFonts w:cs="Arial"/>
                <w:szCs w:val="18"/>
                <w:lang w:eastAsia="zh-CN"/>
              </w:rPr>
              <w:t>CA_n77A-n261A</w:t>
            </w:r>
          </w:p>
          <w:p w14:paraId="36428EC2" w14:textId="77777777" w:rsidR="009D407F" w:rsidRPr="00E062F1" w:rsidRDefault="009D407F" w:rsidP="009D407F">
            <w:pPr>
              <w:pStyle w:val="TAC"/>
              <w:rPr>
                <w:rFonts w:eastAsia="Yu Mincho" w:cs="Arial"/>
                <w:szCs w:val="18"/>
                <w:lang w:eastAsia="ja-JP"/>
              </w:rPr>
            </w:pPr>
            <w:r w:rsidRPr="00E062F1">
              <w:rPr>
                <w:rFonts w:eastAsia="Yu Mincho" w:cs="Arial"/>
                <w:szCs w:val="18"/>
                <w:lang w:eastAsia="ja-JP"/>
              </w:rPr>
              <w:t>CA_n77A-n261G</w:t>
            </w:r>
          </w:p>
          <w:p w14:paraId="326B72CE" w14:textId="77777777" w:rsidR="009D407F" w:rsidRPr="00E062F1" w:rsidRDefault="009D407F" w:rsidP="009D407F">
            <w:pPr>
              <w:pStyle w:val="TAC"/>
              <w:rPr>
                <w:rFonts w:eastAsia="Yu Mincho" w:cs="Arial"/>
                <w:szCs w:val="18"/>
              </w:rPr>
            </w:pPr>
            <w:r w:rsidRPr="00E062F1">
              <w:rPr>
                <w:rFonts w:eastAsia="Yu Mincho" w:cs="Arial"/>
                <w:szCs w:val="18"/>
              </w:rPr>
              <w:t>CA_n77A-n261H CA_n77A-n261I</w:t>
            </w:r>
          </w:p>
          <w:p w14:paraId="5F2029DE" w14:textId="77777777" w:rsidR="009D407F" w:rsidRPr="00E062F1" w:rsidRDefault="009D407F" w:rsidP="009D407F">
            <w:pPr>
              <w:pStyle w:val="TAC"/>
              <w:rPr>
                <w:rFonts w:cs="Arial"/>
                <w:szCs w:val="18"/>
                <w:lang w:eastAsia="zh-CN"/>
              </w:rPr>
            </w:pPr>
            <w:r w:rsidRPr="00E062F1">
              <w:rPr>
                <w:rFonts w:cs="Arial"/>
                <w:szCs w:val="18"/>
                <w:lang w:eastAsia="zh-CN"/>
              </w:rPr>
              <w:t>CA_n77A-n261J</w:t>
            </w:r>
          </w:p>
          <w:p w14:paraId="6FF30C1A" w14:textId="77777777" w:rsidR="009D407F" w:rsidRPr="00E062F1" w:rsidRDefault="009D407F" w:rsidP="009D407F">
            <w:pPr>
              <w:pStyle w:val="TAC"/>
              <w:rPr>
                <w:rFonts w:cs="Arial"/>
                <w:szCs w:val="18"/>
                <w:lang w:eastAsia="zh-CN"/>
              </w:rPr>
            </w:pPr>
            <w:r w:rsidRPr="00E062F1">
              <w:rPr>
                <w:rFonts w:cs="Arial"/>
                <w:szCs w:val="18"/>
                <w:lang w:eastAsia="zh-CN"/>
              </w:rPr>
              <w:t>CA_n77A-n261K</w:t>
            </w:r>
          </w:p>
          <w:p w14:paraId="5A243535" w14:textId="77777777" w:rsidR="009D407F" w:rsidRPr="00E062F1" w:rsidRDefault="009D407F" w:rsidP="009D407F">
            <w:pPr>
              <w:pStyle w:val="TAC"/>
              <w:rPr>
                <w:rFonts w:cs="Arial"/>
                <w:szCs w:val="18"/>
                <w:lang w:eastAsia="zh-CN"/>
              </w:rPr>
            </w:pPr>
            <w:r w:rsidRPr="00E062F1">
              <w:rPr>
                <w:rFonts w:cs="Arial"/>
                <w:szCs w:val="18"/>
                <w:lang w:eastAsia="zh-CN"/>
              </w:rPr>
              <w:t>CA_n77A-n261L</w:t>
            </w:r>
          </w:p>
          <w:p w14:paraId="3A1A2485" w14:textId="77777777" w:rsidR="009D407F" w:rsidRPr="00E062F1" w:rsidRDefault="009D407F" w:rsidP="009D407F">
            <w:pPr>
              <w:pStyle w:val="TAC"/>
              <w:rPr>
                <w:szCs w:val="18"/>
              </w:rPr>
            </w:pPr>
            <w:r w:rsidRPr="00E062F1">
              <w:rPr>
                <w:rFonts w:cs="Arial"/>
                <w:szCs w:val="18"/>
                <w:lang w:eastAsia="zh-CN"/>
              </w:rPr>
              <w:t>CA_n77A-n261M</w:t>
            </w:r>
          </w:p>
        </w:tc>
        <w:tc>
          <w:tcPr>
            <w:tcW w:w="746" w:type="dxa"/>
            <w:vMerge w:val="restart"/>
            <w:tcBorders>
              <w:left w:val="single" w:sz="4" w:space="0" w:color="auto"/>
              <w:right w:val="single" w:sz="4" w:space="0" w:color="auto"/>
            </w:tcBorders>
            <w:vAlign w:val="center"/>
          </w:tcPr>
          <w:p w14:paraId="17F7DC3C" w14:textId="77777777" w:rsidR="009D407F" w:rsidRPr="00E062F1" w:rsidRDefault="009D407F" w:rsidP="009D407F">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1AC89C14" w14:textId="77777777" w:rsidR="009D407F" w:rsidRPr="00E062F1" w:rsidRDefault="009D407F" w:rsidP="009D407F">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1D185A2C"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A48189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E3FAB9"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71668F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C4C84F"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45419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F2DF61"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7060AF"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E39E83F"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E8FAE73"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9244B78"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06FFE54"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37CBE26" w14:textId="77777777" w:rsidR="009D407F" w:rsidRPr="00E062F1" w:rsidRDefault="009D407F" w:rsidP="009D407F">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97855B"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E3CDD2"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7C5BE25A"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467B57B2" w14:textId="77777777" w:rsidTr="009D407F">
        <w:trPr>
          <w:trHeight w:val="148"/>
          <w:jc w:val="center"/>
        </w:trPr>
        <w:tc>
          <w:tcPr>
            <w:tcW w:w="1034" w:type="dxa"/>
            <w:vMerge/>
            <w:tcBorders>
              <w:left w:val="single" w:sz="4" w:space="0" w:color="auto"/>
              <w:right w:val="single" w:sz="4" w:space="0" w:color="auto"/>
            </w:tcBorders>
            <w:vAlign w:val="center"/>
          </w:tcPr>
          <w:p w14:paraId="7AC1A0E3"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71461A2D"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296717FA"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30F8D63" w14:textId="77777777" w:rsidR="009D407F" w:rsidRPr="00E062F1" w:rsidRDefault="009D407F" w:rsidP="009D407F">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36AFF85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7D5FDE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79CBB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689656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00306A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F238C1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C20A2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0C2BB2"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F527F9"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0B7344"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3B51E28D"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F6D15F6"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6F056EF"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43DD1F"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86E758"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55660930" w14:textId="77777777" w:rsidR="009D407F" w:rsidRPr="00E062F1" w:rsidRDefault="009D407F" w:rsidP="009D407F">
            <w:pPr>
              <w:pStyle w:val="TAC"/>
              <w:rPr>
                <w:szCs w:val="18"/>
                <w:lang w:eastAsia="zh-CN"/>
              </w:rPr>
            </w:pPr>
          </w:p>
        </w:tc>
      </w:tr>
      <w:tr w:rsidR="009D407F" w:rsidRPr="00E062F1" w14:paraId="331BE484" w14:textId="77777777" w:rsidTr="009D407F">
        <w:trPr>
          <w:trHeight w:val="148"/>
          <w:jc w:val="center"/>
        </w:trPr>
        <w:tc>
          <w:tcPr>
            <w:tcW w:w="1034" w:type="dxa"/>
            <w:vMerge/>
            <w:tcBorders>
              <w:left w:val="single" w:sz="4" w:space="0" w:color="auto"/>
              <w:right w:val="single" w:sz="4" w:space="0" w:color="auto"/>
            </w:tcBorders>
            <w:vAlign w:val="center"/>
          </w:tcPr>
          <w:p w14:paraId="04E018AA"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241EF2CC"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5255490F"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CE0B332" w14:textId="77777777" w:rsidR="009D407F" w:rsidRPr="00E062F1" w:rsidRDefault="009D407F" w:rsidP="009D407F">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43474A79"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100DE79"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9638B9E"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AF0071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4BC269"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6E089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4B750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7D5328F"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016774"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EA75E8"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5EB9F190"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750891"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AD661B2"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6E93EC"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2DAFA7"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51B8A196" w14:textId="77777777" w:rsidR="009D407F" w:rsidRPr="00E062F1" w:rsidRDefault="009D407F" w:rsidP="009D407F">
            <w:pPr>
              <w:pStyle w:val="TAC"/>
              <w:rPr>
                <w:szCs w:val="18"/>
                <w:lang w:eastAsia="zh-CN"/>
              </w:rPr>
            </w:pPr>
          </w:p>
        </w:tc>
      </w:tr>
      <w:tr w:rsidR="009D407F" w:rsidRPr="00E062F1" w14:paraId="5588B13C" w14:textId="77777777" w:rsidTr="009D407F">
        <w:trPr>
          <w:trHeight w:val="148"/>
          <w:jc w:val="center"/>
        </w:trPr>
        <w:tc>
          <w:tcPr>
            <w:tcW w:w="1034" w:type="dxa"/>
            <w:vMerge/>
            <w:tcBorders>
              <w:left w:val="single" w:sz="4" w:space="0" w:color="auto"/>
              <w:right w:val="single" w:sz="4" w:space="0" w:color="auto"/>
            </w:tcBorders>
            <w:vAlign w:val="center"/>
          </w:tcPr>
          <w:p w14:paraId="501A5A71"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1E0C8DA0" w14:textId="77777777" w:rsidR="009D407F" w:rsidRPr="00E062F1" w:rsidRDefault="009D407F" w:rsidP="009D407F">
            <w:pPr>
              <w:pStyle w:val="TAC"/>
              <w:rPr>
                <w:szCs w:val="18"/>
              </w:rPr>
            </w:pPr>
          </w:p>
        </w:tc>
        <w:tc>
          <w:tcPr>
            <w:tcW w:w="746" w:type="dxa"/>
            <w:tcBorders>
              <w:left w:val="single" w:sz="4" w:space="0" w:color="auto"/>
              <w:right w:val="single" w:sz="4" w:space="0" w:color="auto"/>
            </w:tcBorders>
            <w:vAlign w:val="center"/>
          </w:tcPr>
          <w:p w14:paraId="62A1EE2B" w14:textId="77777777" w:rsidR="009D407F" w:rsidRPr="00E062F1" w:rsidRDefault="009D407F" w:rsidP="009D407F">
            <w:pPr>
              <w:pStyle w:val="TAC"/>
              <w:rPr>
                <w:szCs w:val="18"/>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793AC68D" w14:textId="77777777" w:rsidR="009D407F" w:rsidRPr="00E062F1" w:rsidRDefault="009D407F" w:rsidP="009D407F">
            <w:pPr>
              <w:pStyle w:val="TAC"/>
              <w:rPr>
                <w:rFonts w:eastAsia="Yu Mincho"/>
                <w:szCs w:val="18"/>
              </w:rPr>
            </w:pPr>
            <w:r w:rsidRPr="00E062F1">
              <w:rPr>
                <w:rFonts w:cs="Arial"/>
                <w:szCs w:val="18"/>
                <w:lang w:eastAsia="zh-CN"/>
              </w:rPr>
              <w:t>See CA_n261M in Table 5.5A.1-1 in TS 38.101-2</w:t>
            </w:r>
          </w:p>
        </w:tc>
        <w:tc>
          <w:tcPr>
            <w:tcW w:w="749" w:type="dxa"/>
            <w:vMerge/>
            <w:tcBorders>
              <w:left w:val="single" w:sz="4" w:space="0" w:color="auto"/>
              <w:right w:val="single" w:sz="4" w:space="0" w:color="auto"/>
            </w:tcBorders>
            <w:vAlign w:val="center"/>
          </w:tcPr>
          <w:p w14:paraId="5EE014BE" w14:textId="77777777" w:rsidR="009D407F" w:rsidRPr="00E062F1" w:rsidRDefault="009D407F" w:rsidP="009D407F">
            <w:pPr>
              <w:pStyle w:val="TAC"/>
              <w:rPr>
                <w:szCs w:val="18"/>
                <w:lang w:eastAsia="zh-CN"/>
              </w:rPr>
            </w:pPr>
          </w:p>
        </w:tc>
      </w:tr>
      <w:tr w:rsidR="009D407F" w:rsidRPr="00E062F1" w14:paraId="24058D85" w14:textId="77777777" w:rsidTr="009D407F">
        <w:trPr>
          <w:trHeight w:val="148"/>
          <w:jc w:val="center"/>
        </w:trPr>
        <w:tc>
          <w:tcPr>
            <w:tcW w:w="1034" w:type="dxa"/>
            <w:vMerge w:val="restart"/>
            <w:tcBorders>
              <w:left w:val="single" w:sz="4" w:space="0" w:color="auto"/>
              <w:right w:val="single" w:sz="4" w:space="0" w:color="auto"/>
            </w:tcBorders>
            <w:vAlign w:val="center"/>
          </w:tcPr>
          <w:p w14:paraId="7804406E" w14:textId="77777777" w:rsidR="009D407F" w:rsidRPr="00E062F1" w:rsidRDefault="009D407F" w:rsidP="009D407F">
            <w:pPr>
              <w:pStyle w:val="TAC"/>
              <w:rPr>
                <w:szCs w:val="18"/>
              </w:rPr>
            </w:pPr>
            <w:r w:rsidRPr="00E062F1">
              <w:rPr>
                <w:rFonts w:cs="Arial"/>
                <w:szCs w:val="18"/>
                <w:lang w:eastAsia="zh-CN"/>
              </w:rPr>
              <w:t>CA_n77A-n261(2A)</w:t>
            </w:r>
          </w:p>
        </w:tc>
        <w:tc>
          <w:tcPr>
            <w:tcW w:w="1034" w:type="dxa"/>
            <w:vMerge w:val="restart"/>
            <w:tcBorders>
              <w:left w:val="single" w:sz="4" w:space="0" w:color="auto"/>
              <w:right w:val="single" w:sz="4" w:space="0" w:color="auto"/>
            </w:tcBorders>
            <w:vAlign w:val="center"/>
          </w:tcPr>
          <w:p w14:paraId="5628C2E8" w14:textId="77777777" w:rsidR="009D407F" w:rsidRPr="00E062F1" w:rsidRDefault="009D407F" w:rsidP="009D407F">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74CA1D5D" w14:textId="77777777" w:rsidR="009D407F" w:rsidRPr="00E062F1" w:rsidRDefault="009D407F" w:rsidP="009D407F">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08D565E2" w14:textId="77777777" w:rsidR="009D407F" w:rsidRPr="00E062F1" w:rsidRDefault="009D407F" w:rsidP="009D407F">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DB2548F"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D62DA6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615CF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63918E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7CF1DF"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57A20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FF07C61"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E05CCC"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54C37E"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FDC9A41"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D169584"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672C3FD"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BD5B55A" w14:textId="77777777" w:rsidR="009D407F" w:rsidRPr="00E062F1" w:rsidRDefault="009D407F" w:rsidP="009D407F">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9AFB83"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AFA4CE"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11527956"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14439A5C" w14:textId="77777777" w:rsidTr="009D407F">
        <w:trPr>
          <w:trHeight w:val="148"/>
          <w:jc w:val="center"/>
        </w:trPr>
        <w:tc>
          <w:tcPr>
            <w:tcW w:w="1034" w:type="dxa"/>
            <w:vMerge/>
            <w:tcBorders>
              <w:left w:val="single" w:sz="4" w:space="0" w:color="auto"/>
              <w:right w:val="single" w:sz="4" w:space="0" w:color="auto"/>
            </w:tcBorders>
            <w:vAlign w:val="center"/>
          </w:tcPr>
          <w:p w14:paraId="0412E06A"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633805B7"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77403B0F"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62698C5" w14:textId="77777777" w:rsidR="009D407F" w:rsidRPr="00E062F1" w:rsidRDefault="009D407F" w:rsidP="009D407F">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41BFB42E"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27010D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043EB6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8AB2888"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93EE03E"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2D8783"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9B4700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A3A824D"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1A5A1F0"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421F20"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75B0C52B"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890BD1"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9971AE1"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EF0E4A"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0423F2"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43E3C684" w14:textId="77777777" w:rsidR="009D407F" w:rsidRPr="00E062F1" w:rsidRDefault="009D407F" w:rsidP="009D407F">
            <w:pPr>
              <w:pStyle w:val="TAC"/>
              <w:rPr>
                <w:szCs w:val="18"/>
                <w:lang w:eastAsia="zh-CN"/>
              </w:rPr>
            </w:pPr>
          </w:p>
        </w:tc>
      </w:tr>
      <w:tr w:rsidR="009D407F" w:rsidRPr="00E062F1" w14:paraId="54355540" w14:textId="77777777" w:rsidTr="009D407F">
        <w:trPr>
          <w:trHeight w:val="148"/>
          <w:jc w:val="center"/>
        </w:trPr>
        <w:tc>
          <w:tcPr>
            <w:tcW w:w="1034" w:type="dxa"/>
            <w:vMerge/>
            <w:tcBorders>
              <w:left w:val="single" w:sz="4" w:space="0" w:color="auto"/>
              <w:right w:val="single" w:sz="4" w:space="0" w:color="auto"/>
            </w:tcBorders>
            <w:vAlign w:val="center"/>
          </w:tcPr>
          <w:p w14:paraId="00857E30"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1C46A4D9"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5D2ECF28"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7CE0AF5" w14:textId="77777777" w:rsidR="009D407F" w:rsidRPr="00E062F1" w:rsidRDefault="009D407F" w:rsidP="009D407F">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66873DDB"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D5CE721"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1BBE6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36407A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85644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651239"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F78D60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B84CD3"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67F28C"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D0D209"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5A164955"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082636"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7AEA168"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731109"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616295"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10FBF95" w14:textId="77777777" w:rsidR="009D407F" w:rsidRPr="00E062F1" w:rsidRDefault="009D407F" w:rsidP="009D407F">
            <w:pPr>
              <w:pStyle w:val="TAC"/>
              <w:rPr>
                <w:szCs w:val="18"/>
                <w:lang w:eastAsia="zh-CN"/>
              </w:rPr>
            </w:pPr>
          </w:p>
        </w:tc>
      </w:tr>
      <w:tr w:rsidR="009D407F" w:rsidRPr="00E062F1" w14:paraId="22362CD2" w14:textId="77777777" w:rsidTr="009D407F">
        <w:trPr>
          <w:trHeight w:val="148"/>
          <w:jc w:val="center"/>
        </w:trPr>
        <w:tc>
          <w:tcPr>
            <w:tcW w:w="1034" w:type="dxa"/>
            <w:vMerge/>
            <w:tcBorders>
              <w:left w:val="single" w:sz="4" w:space="0" w:color="auto"/>
              <w:right w:val="single" w:sz="4" w:space="0" w:color="auto"/>
            </w:tcBorders>
            <w:vAlign w:val="center"/>
          </w:tcPr>
          <w:p w14:paraId="1D1452D8"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2FBAD833" w14:textId="77777777" w:rsidR="009D407F" w:rsidRPr="00E062F1" w:rsidRDefault="009D407F" w:rsidP="009D407F">
            <w:pPr>
              <w:pStyle w:val="TAC"/>
              <w:rPr>
                <w:szCs w:val="18"/>
              </w:rPr>
            </w:pPr>
          </w:p>
        </w:tc>
        <w:tc>
          <w:tcPr>
            <w:tcW w:w="746" w:type="dxa"/>
            <w:tcBorders>
              <w:left w:val="single" w:sz="4" w:space="0" w:color="auto"/>
              <w:right w:val="single" w:sz="4" w:space="0" w:color="auto"/>
            </w:tcBorders>
            <w:vAlign w:val="center"/>
          </w:tcPr>
          <w:p w14:paraId="2E04EB0E" w14:textId="77777777" w:rsidR="009D407F" w:rsidRPr="00E062F1" w:rsidRDefault="009D407F" w:rsidP="009D407F">
            <w:pPr>
              <w:pStyle w:val="TAC"/>
              <w:rPr>
                <w:szCs w:val="18"/>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0DBA395A" w14:textId="77777777" w:rsidR="009D407F" w:rsidRPr="00E062F1" w:rsidRDefault="009D407F" w:rsidP="009D407F">
            <w:pPr>
              <w:pStyle w:val="TAC"/>
              <w:rPr>
                <w:rFonts w:eastAsia="Yu Mincho"/>
                <w:szCs w:val="18"/>
              </w:rPr>
            </w:pPr>
            <w:r w:rsidRPr="00E062F1">
              <w:rPr>
                <w:rFonts w:cs="Arial"/>
                <w:szCs w:val="18"/>
                <w:lang w:eastAsia="zh-CN"/>
              </w:rPr>
              <w:t>See CA_n261(2A) in Table 5.5A.2-1 in TS 38.101-2</w:t>
            </w:r>
          </w:p>
        </w:tc>
        <w:tc>
          <w:tcPr>
            <w:tcW w:w="749" w:type="dxa"/>
            <w:vMerge/>
            <w:tcBorders>
              <w:left w:val="single" w:sz="4" w:space="0" w:color="auto"/>
              <w:right w:val="single" w:sz="4" w:space="0" w:color="auto"/>
            </w:tcBorders>
            <w:vAlign w:val="center"/>
          </w:tcPr>
          <w:p w14:paraId="3C36ED30" w14:textId="77777777" w:rsidR="009D407F" w:rsidRPr="00E062F1" w:rsidRDefault="009D407F" w:rsidP="009D407F">
            <w:pPr>
              <w:pStyle w:val="TAC"/>
              <w:rPr>
                <w:szCs w:val="18"/>
                <w:lang w:eastAsia="zh-CN"/>
              </w:rPr>
            </w:pPr>
          </w:p>
        </w:tc>
      </w:tr>
      <w:tr w:rsidR="009D407F" w:rsidRPr="00E062F1" w14:paraId="2407B361" w14:textId="77777777" w:rsidTr="009D407F">
        <w:trPr>
          <w:trHeight w:val="148"/>
          <w:jc w:val="center"/>
        </w:trPr>
        <w:tc>
          <w:tcPr>
            <w:tcW w:w="1034" w:type="dxa"/>
            <w:vMerge w:val="restart"/>
            <w:tcBorders>
              <w:left w:val="single" w:sz="4" w:space="0" w:color="auto"/>
              <w:right w:val="single" w:sz="4" w:space="0" w:color="auto"/>
            </w:tcBorders>
            <w:vAlign w:val="center"/>
          </w:tcPr>
          <w:p w14:paraId="13623ABA" w14:textId="77777777" w:rsidR="009D407F" w:rsidRPr="00E062F1" w:rsidRDefault="009D407F" w:rsidP="009D407F">
            <w:pPr>
              <w:pStyle w:val="TAC"/>
              <w:rPr>
                <w:szCs w:val="18"/>
              </w:rPr>
            </w:pPr>
            <w:r w:rsidRPr="00E062F1">
              <w:rPr>
                <w:rFonts w:cs="Arial"/>
                <w:szCs w:val="18"/>
                <w:lang w:eastAsia="zh-CN"/>
              </w:rPr>
              <w:t xml:space="preserve">CA_n77A-n261(2G) </w:t>
            </w:r>
          </w:p>
        </w:tc>
        <w:tc>
          <w:tcPr>
            <w:tcW w:w="1034" w:type="dxa"/>
            <w:vMerge w:val="restart"/>
            <w:tcBorders>
              <w:left w:val="single" w:sz="4" w:space="0" w:color="auto"/>
              <w:right w:val="single" w:sz="4" w:space="0" w:color="auto"/>
            </w:tcBorders>
            <w:vAlign w:val="center"/>
          </w:tcPr>
          <w:p w14:paraId="3A739B28" w14:textId="77777777" w:rsidR="009D407F" w:rsidRPr="00E062F1" w:rsidRDefault="009D407F" w:rsidP="009D407F">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0014201B" w14:textId="77777777" w:rsidR="009D407F" w:rsidRPr="00E062F1" w:rsidRDefault="009D407F" w:rsidP="009D407F">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1F2065BB" w14:textId="77777777" w:rsidR="009D407F" w:rsidRPr="00E062F1" w:rsidRDefault="009D407F" w:rsidP="009D407F">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38EB7A12"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CB6E26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F1939E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5D01A2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B874671"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A650D1"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772DD3"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925F7ED"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0A53E1A"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E4C40CB"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E5E5AF3"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4D406C0"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513D1EF" w14:textId="77777777" w:rsidR="009D407F" w:rsidRPr="00E062F1" w:rsidRDefault="009D407F" w:rsidP="009D407F">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69A407"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C67118"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6EED634F"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320283BF" w14:textId="77777777" w:rsidTr="009D407F">
        <w:trPr>
          <w:trHeight w:val="148"/>
          <w:jc w:val="center"/>
        </w:trPr>
        <w:tc>
          <w:tcPr>
            <w:tcW w:w="1034" w:type="dxa"/>
            <w:vMerge/>
            <w:tcBorders>
              <w:left w:val="single" w:sz="4" w:space="0" w:color="auto"/>
              <w:right w:val="single" w:sz="4" w:space="0" w:color="auto"/>
            </w:tcBorders>
            <w:vAlign w:val="center"/>
          </w:tcPr>
          <w:p w14:paraId="56795672"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07F634D3"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0B553B3A"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FCDD8DD" w14:textId="77777777" w:rsidR="009D407F" w:rsidRPr="00E062F1" w:rsidRDefault="009D407F" w:rsidP="009D407F">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77058A59"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A996009"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05FBB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5971331"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FC82BF9"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4BBBE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73B16E"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6AAB1F"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3375CB"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3AA2B3"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6280581C"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C11504"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A503B68"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03CF7C"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3BA58F"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6F4B2CCC" w14:textId="77777777" w:rsidR="009D407F" w:rsidRPr="00E062F1" w:rsidRDefault="009D407F" w:rsidP="009D407F">
            <w:pPr>
              <w:pStyle w:val="TAC"/>
              <w:rPr>
                <w:szCs w:val="18"/>
                <w:lang w:eastAsia="zh-CN"/>
              </w:rPr>
            </w:pPr>
          </w:p>
        </w:tc>
      </w:tr>
      <w:tr w:rsidR="009D407F" w:rsidRPr="00E062F1" w14:paraId="2A4F5668" w14:textId="77777777" w:rsidTr="009D407F">
        <w:trPr>
          <w:trHeight w:val="148"/>
          <w:jc w:val="center"/>
        </w:trPr>
        <w:tc>
          <w:tcPr>
            <w:tcW w:w="1034" w:type="dxa"/>
            <w:vMerge/>
            <w:tcBorders>
              <w:left w:val="single" w:sz="4" w:space="0" w:color="auto"/>
              <w:right w:val="single" w:sz="4" w:space="0" w:color="auto"/>
            </w:tcBorders>
            <w:vAlign w:val="center"/>
          </w:tcPr>
          <w:p w14:paraId="2585171F"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7DD4C6D7"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66DD2A5A"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DAEAF76" w14:textId="77777777" w:rsidR="009D407F" w:rsidRPr="00E062F1" w:rsidRDefault="009D407F" w:rsidP="009D407F">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418E29DE"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5E907F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E41C5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51F647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5DC13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C9ECE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91AA1E"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38071B"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757838"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91B4EB"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64D6542A"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67C353"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0BD087D"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FB8C3C"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3FB80F"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5E84DE41" w14:textId="77777777" w:rsidR="009D407F" w:rsidRPr="00E062F1" w:rsidRDefault="009D407F" w:rsidP="009D407F">
            <w:pPr>
              <w:pStyle w:val="TAC"/>
              <w:rPr>
                <w:szCs w:val="18"/>
                <w:lang w:eastAsia="zh-CN"/>
              </w:rPr>
            </w:pPr>
          </w:p>
        </w:tc>
      </w:tr>
      <w:tr w:rsidR="009D407F" w:rsidRPr="00E062F1" w14:paraId="26C03C16" w14:textId="77777777" w:rsidTr="009D407F">
        <w:trPr>
          <w:trHeight w:val="148"/>
          <w:jc w:val="center"/>
        </w:trPr>
        <w:tc>
          <w:tcPr>
            <w:tcW w:w="1034" w:type="dxa"/>
            <w:vMerge/>
            <w:tcBorders>
              <w:left w:val="single" w:sz="4" w:space="0" w:color="auto"/>
              <w:right w:val="single" w:sz="4" w:space="0" w:color="auto"/>
            </w:tcBorders>
            <w:vAlign w:val="center"/>
          </w:tcPr>
          <w:p w14:paraId="40B291BF"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1D8E2E8C" w14:textId="77777777" w:rsidR="009D407F" w:rsidRPr="00E062F1" w:rsidRDefault="009D407F" w:rsidP="009D407F">
            <w:pPr>
              <w:pStyle w:val="TAC"/>
              <w:rPr>
                <w:szCs w:val="18"/>
              </w:rPr>
            </w:pPr>
          </w:p>
        </w:tc>
        <w:tc>
          <w:tcPr>
            <w:tcW w:w="746" w:type="dxa"/>
            <w:tcBorders>
              <w:left w:val="single" w:sz="4" w:space="0" w:color="auto"/>
              <w:right w:val="single" w:sz="4" w:space="0" w:color="auto"/>
            </w:tcBorders>
            <w:vAlign w:val="center"/>
          </w:tcPr>
          <w:p w14:paraId="729C6262" w14:textId="77777777" w:rsidR="009D407F" w:rsidRPr="00E062F1" w:rsidRDefault="009D407F" w:rsidP="009D407F">
            <w:pPr>
              <w:pStyle w:val="TAC"/>
              <w:rPr>
                <w:szCs w:val="18"/>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74774C46" w14:textId="77777777" w:rsidR="009D407F" w:rsidRPr="00E062F1" w:rsidRDefault="009D407F" w:rsidP="009D407F">
            <w:pPr>
              <w:pStyle w:val="TAC"/>
              <w:rPr>
                <w:rFonts w:eastAsia="Yu Mincho"/>
                <w:szCs w:val="18"/>
              </w:rPr>
            </w:pPr>
            <w:r w:rsidRPr="00E062F1">
              <w:rPr>
                <w:rFonts w:cs="Arial"/>
                <w:szCs w:val="18"/>
                <w:lang w:eastAsia="zh-CN"/>
              </w:rPr>
              <w:t>See CA_n261(2G) in Table 5.5A.2-1 in TS 38.101-2</w:t>
            </w:r>
          </w:p>
        </w:tc>
        <w:tc>
          <w:tcPr>
            <w:tcW w:w="749" w:type="dxa"/>
            <w:vMerge/>
            <w:tcBorders>
              <w:left w:val="single" w:sz="4" w:space="0" w:color="auto"/>
              <w:right w:val="single" w:sz="4" w:space="0" w:color="auto"/>
            </w:tcBorders>
            <w:vAlign w:val="center"/>
          </w:tcPr>
          <w:p w14:paraId="1FB6113E" w14:textId="77777777" w:rsidR="009D407F" w:rsidRPr="00E062F1" w:rsidRDefault="009D407F" w:rsidP="009D407F">
            <w:pPr>
              <w:pStyle w:val="TAC"/>
              <w:rPr>
                <w:szCs w:val="18"/>
                <w:lang w:eastAsia="zh-CN"/>
              </w:rPr>
            </w:pPr>
          </w:p>
        </w:tc>
      </w:tr>
      <w:tr w:rsidR="009D407F" w:rsidRPr="00E062F1" w14:paraId="0E56FDE9" w14:textId="77777777" w:rsidTr="009D407F">
        <w:trPr>
          <w:trHeight w:val="148"/>
          <w:jc w:val="center"/>
        </w:trPr>
        <w:tc>
          <w:tcPr>
            <w:tcW w:w="1034" w:type="dxa"/>
            <w:vMerge w:val="restart"/>
            <w:tcBorders>
              <w:left w:val="single" w:sz="4" w:space="0" w:color="auto"/>
              <w:right w:val="single" w:sz="4" w:space="0" w:color="auto"/>
            </w:tcBorders>
            <w:vAlign w:val="center"/>
          </w:tcPr>
          <w:p w14:paraId="37CDD330" w14:textId="77777777" w:rsidR="009D407F" w:rsidRPr="00E062F1" w:rsidRDefault="009D407F" w:rsidP="009D407F">
            <w:pPr>
              <w:pStyle w:val="TAC"/>
              <w:rPr>
                <w:szCs w:val="18"/>
              </w:rPr>
            </w:pPr>
            <w:r w:rsidRPr="00E062F1">
              <w:rPr>
                <w:rFonts w:cs="Arial"/>
                <w:szCs w:val="18"/>
                <w:lang w:eastAsia="zh-CN"/>
              </w:rPr>
              <w:t>CA_n77A-n261(2H)</w:t>
            </w:r>
          </w:p>
        </w:tc>
        <w:tc>
          <w:tcPr>
            <w:tcW w:w="1034" w:type="dxa"/>
            <w:vMerge w:val="restart"/>
            <w:tcBorders>
              <w:left w:val="single" w:sz="4" w:space="0" w:color="auto"/>
              <w:right w:val="single" w:sz="4" w:space="0" w:color="auto"/>
            </w:tcBorders>
            <w:vAlign w:val="center"/>
          </w:tcPr>
          <w:p w14:paraId="6E2B9EF1" w14:textId="77777777" w:rsidR="009D407F" w:rsidRPr="00E062F1" w:rsidRDefault="009D407F" w:rsidP="009D407F">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1A7D80D5" w14:textId="77777777" w:rsidR="009D407F" w:rsidRPr="00E062F1" w:rsidRDefault="009D407F" w:rsidP="009D407F">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5BC439D4" w14:textId="77777777" w:rsidR="009D407F" w:rsidRPr="00E062F1" w:rsidRDefault="009D407F" w:rsidP="009D407F">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11EB5AAD"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D025E7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EEB6E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6EA795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C3D701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01333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1776AF"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311B60"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F3F8D6"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89DDDBF"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B509E1C"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ECE7B13"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2547F1E" w14:textId="77777777" w:rsidR="009D407F" w:rsidRPr="00E062F1" w:rsidRDefault="009D407F" w:rsidP="009D407F">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9D5512"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D59610"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40EAE4C4"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1CCDAD80" w14:textId="77777777" w:rsidTr="009D407F">
        <w:trPr>
          <w:trHeight w:val="148"/>
          <w:jc w:val="center"/>
        </w:trPr>
        <w:tc>
          <w:tcPr>
            <w:tcW w:w="1034" w:type="dxa"/>
            <w:vMerge/>
            <w:tcBorders>
              <w:left w:val="single" w:sz="4" w:space="0" w:color="auto"/>
              <w:right w:val="single" w:sz="4" w:space="0" w:color="auto"/>
            </w:tcBorders>
            <w:vAlign w:val="center"/>
          </w:tcPr>
          <w:p w14:paraId="3A578ACB"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4B745B99"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49EACBDB"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F9B7124" w14:textId="77777777" w:rsidR="009D407F" w:rsidRPr="00E062F1" w:rsidRDefault="009D407F" w:rsidP="009D407F">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19505117"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9439F1F"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3C31D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A50ED2F"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A7E31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BFB9F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4E96BF"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BF9D895"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F692A4"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644E22"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13163CCE"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276521"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D5F88F8"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164DBC"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B1159D"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6B970CA9" w14:textId="77777777" w:rsidR="009D407F" w:rsidRPr="00E062F1" w:rsidRDefault="009D407F" w:rsidP="009D407F">
            <w:pPr>
              <w:pStyle w:val="TAC"/>
              <w:rPr>
                <w:szCs w:val="18"/>
                <w:lang w:eastAsia="zh-CN"/>
              </w:rPr>
            </w:pPr>
          </w:p>
        </w:tc>
      </w:tr>
      <w:tr w:rsidR="009D407F" w:rsidRPr="00E062F1" w14:paraId="1B9FB684" w14:textId="77777777" w:rsidTr="009D407F">
        <w:trPr>
          <w:trHeight w:val="148"/>
          <w:jc w:val="center"/>
        </w:trPr>
        <w:tc>
          <w:tcPr>
            <w:tcW w:w="1034" w:type="dxa"/>
            <w:vMerge/>
            <w:tcBorders>
              <w:left w:val="single" w:sz="4" w:space="0" w:color="auto"/>
              <w:right w:val="single" w:sz="4" w:space="0" w:color="auto"/>
            </w:tcBorders>
            <w:vAlign w:val="center"/>
          </w:tcPr>
          <w:p w14:paraId="1985D5F4"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3E6DABEF"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1069D5CE"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73BFB7B" w14:textId="77777777" w:rsidR="009D407F" w:rsidRPr="00E062F1" w:rsidRDefault="009D407F" w:rsidP="009D407F">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632B67A3"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333BCC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DDA24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BA6D63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A7572DE"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C49BE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F9D739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6821B2"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E1B290"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48BEC64"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16F8AD5E"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1FBE59"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5D635F3"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E0680C"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453C0"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1A0DB9DB" w14:textId="77777777" w:rsidR="009D407F" w:rsidRPr="00E062F1" w:rsidRDefault="009D407F" w:rsidP="009D407F">
            <w:pPr>
              <w:pStyle w:val="TAC"/>
              <w:rPr>
                <w:szCs w:val="18"/>
                <w:lang w:eastAsia="zh-CN"/>
              </w:rPr>
            </w:pPr>
          </w:p>
        </w:tc>
      </w:tr>
      <w:tr w:rsidR="009D407F" w:rsidRPr="00E062F1" w14:paraId="5F713BDD" w14:textId="77777777" w:rsidTr="009D407F">
        <w:trPr>
          <w:trHeight w:val="148"/>
          <w:jc w:val="center"/>
        </w:trPr>
        <w:tc>
          <w:tcPr>
            <w:tcW w:w="1034" w:type="dxa"/>
            <w:vMerge/>
            <w:tcBorders>
              <w:left w:val="single" w:sz="4" w:space="0" w:color="auto"/>
              <w:right w:val="single" w:sz="4" w:space="0" w:color="auto"/>
            </w:tcBorders>
            <w:vAlign w:val="center"/>
          </w:tcPr>
          <w:p w14:paraId="5929A305"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2D5FD215" w14:textId="77777777" w:rsidR="009D407F" w:rsidRPr="00E062F1" w:rsidRDefault="009D407F" w:rsidP="009D407F">
            <w:pPr>
              <w:pStyle w:val="TAC"/>
              <w:rPr>
                <w:szCs w:val="18"/>
              </w:rPr>
            </w:pPr>
          </w:p>
        </w:tc>
        <w:tc>
          <w:tcPr>
            <w:tcW w:w="746" w:type="dxa"/>
            <w:tcBorders>
              <w:left w:val="single" w:sz="4" w:space="0" w:color="auto"/>
              <w:right w:val="single" w:sz="4" w:space="0" w:color="auto"/>
            </w:tcBorders>
            <w:vAlign w:val="center"/>
          </w:tcPr>
          <w:p w14:paraId="500B2C3F" w14:textId="77777777" w:rsidR="009D407F" w:rsidRPr="00E062F1" w:rsidRDefault="009D407F" w:rsidP="009D407F">
            <w:pPr>
              <w:pStyle w:val="TAC"/>
              <w:rPr>
                <w:szCs w:val="18"/>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57AD44B4" w14:textId="77777777" w:rsidR="009D407F" w:rsidRPr="00E062F1" w:rsidRDefault="009D407F" w:rsidP="009D407F">
            <w:pPr>
              <w:pStyle w:val="TAC"/>
              <w:rPr>
                <w:rFonts w:eastAsia="Yu Mincho"/>
                <w:szCs w:val="18"/>
              </w:rPr>
            </w:pPr>
            <w:r w:rsidRPr="00E062F1">
              <w:rPr>
                <w:rFonts w:cs="Arial"/>
                <w:szCs w:val="18"/>
                <w:lang w:eastAsia="zh-CN"/>
              </w:rPr>
              <w:t>See CA_n261(2H) in Table 5.5A.2-1 in TS 38.101-2</w:t>
            </w:r>
          </w:p>
        </w:tc>
        <w:tc>
          <w:tcPr>
            <w:tcW w:w="749" w:type="dxa"/>
            <w:vMerge/>
            <w:tcBorders>
              <w:left w:val="single" w:sz="4" w:space="0" w:color="auto"/>
              <w:right w:val="single" w:sz="4" w:space="0" w:color="auto"/>
            </w:tcBorders>
            <w:vAlign w:val="center"/>
          </w:tcPr>
          <w:p w14:paraId="2D3182BC" w14:textId="77777777" w:rsidR="009D407F" w:rsidRPr="00E062F1" w:rsidRDefault="009D407F" w:rsidP="009D407F">
            <w:pPr>
              <w:pStyle w:val="TAC"/>
              <w:rPr>
                <w:szCs w:val="18"/>
                <w:lang w:eastAsia="zh-CN"/>
              </w:rPr>
            </w:pPr>
          </w:p>
        </w:tc>
      </w:tr>
      <w:tr w:rsidR="009D407F" w:rsidRPr="00E062F1" w14:paraId="7625DFF4" w14:textId="77777777" w:rsidTr="009D407F">
        <w:trPr>
          <w:trHeight w:val="148"/>
          <w:jc w:val="center"/>
        </w:trPr>
        <w:tc>
          <w:tcPr>
            <w:tcW w:w="1034" w:type="dxa"/>
            <w:vMerge w:val="restart"/>
            <w:tcBorders>
              <w:left w:val="single" w:sz="4" w:space="0" w:color="auto"/>
              <w:right w:val="single" w:sz="4" w:space="0" w:color="auto"/>
            </w:tcBorders>
            <w:vAlign w:val="center"/>
          </w:tcPr>
          <w:p w14:paraId="161277C3" w14:textId="77777777" w:rsidR="009D407F" w:rsidRPr="00E062F1" w:rsidRDefault="009D407F" w:rsidP="009D407F">
            <w:pPr>
              <w:pStyle w:val="TAC"/>
              <w:rPr>
                <w:szCs w:val="18"/>
              </w:rPr>
            </w:pPr>
            <w:r w:rsidRPr="00E062F1">
              <w:rPr>
                <w:rFonts w:cs="Arial"/>
                <w:szCs w:val="18"/>
                <w:lang w:eastAsia="zh-CN"/>
              </w:rPr>
              <w:t>CA_n77A-n261(2I)</w:t>
            </w:r>
          </w:p>
        </w:tc>
        <w:tc>
          <w:tcPr>
            <w:tcW w:w="1034" w:type="dxa"/>
            <w:vMerge w:val="restart"/>
            <w:tcBorders>
              <w:left w:val="single" w:sz="4" w:space="0" w:color="auto"/>
              <w:right w:val="single" w:sz="4" w:space="0" w:color="auto"/>
            </w:tcBorders>
            <w:vAlign w:val="center"/>
          </w:tcPr>
          <w:p w14:paraId="5D892B96" w14:textId="77777777" w:rsidR="009D407F" w:rsidRPr="00E062F1" w:rsidRDefault="009D407F" w:rsidP="009D407F">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7259F8B9" w14:textId="77777777" w:rsidR="009D407F" w:rsidRPr="00E062F1" w:rsidRDefault="009D407F" w:rsidP="009D407F">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00A7CC3E" w14:textId="77777777" w:rsidR="009D407F" w:rsidRPr="00E062F1" w:rsidRDefault="009D407F" w:rsidP="009D407F">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405323E4"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094B29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949BE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72DE49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A6DEC1"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BC558C"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62AC7F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46C625"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2C4ABD"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E3C1193"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17AF0DE"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47764E3"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3665C6A" w14:textId="77777777" w:rsidR="009D407F" w:rsidRPr="00E062F1" w:rsidRDefault="009D407F" w:rsidP="009D407F">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F42367"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FEF88A"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2891A2F9"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275DC8C2" w14:textId="77777777" w:rsidTr="009D407F">
        <w:trPr>
          <w:trHeight w:val="148"/>
          <w:jc w:val="center"/>
        </w:trPr>
        <w:tc>
          <w:tcPr>
            <w:tcW w:w="1034" w:type="dxa"/>
            <w:vMerge/>
            <w:tcBorders>
              <w:left w:val="single" w:sz="4" w:space="0" w:color="auto"/>
              <w:right w:val="single" w:sz="4" w:space="0" w:color="auto"/>
            </w:tcBorders>
            <w:vAlign w:val="center"/>
          </w:tcPr>
          <w:p w14:paraId="260D8802"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70276BA5"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33599E9D"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026C8AD" w14:textId="77777777" w:rsidR="009D407F" w:rsidRPr="00E062F1" w:rsidRDefault="009D407F" w:rsidP="009D407F">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3AED4DF2"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CD4002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15A2D8"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514FC6E"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24D823"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8477D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F5D3EF"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AD06272"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5D9B8A"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24B4BB"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74363B3A"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8B2358"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7D7C9CC"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C65875A"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06656E"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666E0FB7" w14:textId="77777777" w:rsidR="009D407F" w:rsidRPr="00E062F1" w:rsidRDefault="009D407F" w:rsidP="009D407F">
            <w:pPr>
              <w:pStyle w:val="TAC"/>
              <w:rPr>
                <w:szCs w:val="18"/>
                <w:lang w:eastAsia="zh-CN"/>
              </w:rPr>
            </w:pPr>
          </w:p>
        </w:tc>
      </w:tr>
      <w:tr w:rsidR="009D407F" w:rsidRPr="00E062F1" w14:paraId="1E6F057B" w14:textId="77777777" w:rsidTr="009D407F">
        <w:trPr>
          <w:trHeight w:val="148"/>
          <w:jc w:val="center"/>
        </w:trPr>
        <w:tc>
          <w:tcPr>
            <w:tcW w:w="1034" w:type="dxa"/>
            <w:vMerge/>
            <w:tcBorders>
              <w:left w:val="single" w:sz="4" w:space="0" w:color="auto"/>
              <w:right w:val="single" w:sz="4" w:space="0" w:color="auto"/>
            </w:tcBorders>
            <w:vAlign w:val="center"/>
          </w:tcPr>
          <w:p w14:paraId="53EB75D2"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0B13CDBD"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11C873FA"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215E6A8" w14:textId="77777777" w:rsidR="009D407F" w:rsidRPr="00E062F1" w:rsidRDefault="009D407F" w:rsidP="009D407F">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2D3E94A6"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4D9611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6DD54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A9C6B59"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CF0BA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FEC2BC"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81819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542DEE"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72DB47"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530823"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2A6BFC49"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BBA40A2"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34E3E9A"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C452D0"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A9F098"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437FF1E0" w14:textId="77777777" w:rsidR="009D407F" w:rsidRPr="00E062F1" w:rsidRDefault="009D407F" w:rsidP="009D407F">
            <w:pPr>
              <w:pStyle w:val="TAC"/>
              <w:rPr>
                <w:szCs w:val="18"/>
                <w:lang w:eastAsia="zh-CN"/>
              </w:rPr>
            </w:pPr>
          </w:p>
        </w:tc>
      </w:tr>
      <w:tr w:rsidR="009D407F" w:rsidRPr="00E062F1" w14:paraId="3041D108" w14:textId="77777777" w:rsidTr="009D407F">
        <w:trPr>
          <w:trHeight w:val="148"/>
          <w:jc w:val="center"/>
        </w:trPr>
        <w:tc>
          <w:tcPr>
            <w:tcW w:w="1034" w:type="dxa"/>
            <w:vMerge/>
            <w:tcBorders>
              <w:left w:val="single" w:sz="4" w:space="0" w:color="auto"/>
              <w:right w:val="single" w:sz="4" w:space="0" w:color="auto"/>
            </w:tcBorders>
            <w:vAlign w:val="center"/>
          </w:tcPr>
          <w:p w14:paraId="2431F0C3"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2AEE41B5" w14:textId="77777777" w:rsidR="009D407F" w:rsidRPr="00E062F1" w:rsidRDefault="009D407F" w:rsidP="009D407F">
            <w:pPr>
              <w:pStyle w:val="TAC"/>
              <w:rPr>
                <w:szCs w:val="18"/>
              </w:rPr>
            </w:pPr>
          </w:p>
        </w:tc>
        <w:tc>
          <w:tcPr>
            <w:tcW w:w="746" w:type="dxa"/>
            <w:tcBorders>
              <w:left w:val="single" w:sz="4" w:space="0" w:color="auto"/>
              <w:right w:val="single" w:sz="4" w:space="0" w:color="auto"/>
            </w:tcBorders>
            <w:vAlign w:val="center"/>
          </w:tcPr>
          <w:p w14:paraId="115B8091" w14:textId="77777777" w:rsidR="009D407F" w:rsidRPr="00E062F1" w:rsidRDefault="009D407F" w:rsidP="009D407F">
            <w:pPr>
              <w:pStyle w:val="TAC"/>
              <w:rPr>
                <w:szCs w:val="18"/>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7E5FFCE9" w14:textId="77777777" w:rsidR="009D407F" w:rsidRPr="00E062F1" w:rsidRDefault="009D407F" w:rsidP="009D407F">
            <w:pPr>
              <w:pStyle w:val="TAC"/>
              <w:rPr>
                <w:rFonts w:eastAsia="Yu Mincho"/>
                <w:szCs w:val="18"/>
              </w:rPr>
            </w:pPr>
            <w:r w:rsidRPr="00E062F1">
              <w:rPr>
                <w:rFonts w:cs="Arial"/>
                <w:szCs w:val="18"/>
                <w:lang w:eastAsia="zh-CN"/>
              </w:rPr>
              <w:t>See CA_n261(2I) in Table 5.5A.2-1 in TS 38.101-2</w:t>
            </w:r>
          </w:p>
        </w:tc>
        <w:tc>
          <w:tcPr>
            <w:tcW w:w="749" w:type="dxa"/>
            <w:vMerge/>
            <w:tcBorders>
              <w:left w:val="single" w:sz="4" w:space="0" w:color="auto"/>
              <w:right w:val="single" w:sz="4" w:space="0" w:color="auto"/>
            </w:tcBorders>
            <w:vAlign w:val="center"/>
          </w:tcPr>
          <w:p w14:paraId="4376665D" w14:textId="77777777" w:rsidR="009D407F" w:rsidRPr="00E062F1" w:rsidRDefault="009D407F" w:rsidP="009D407F">
            <w:pPr>
              <w:pStyle w:val="TAC"/>
              <w:rPr>
                <w:szCs w:val="18"/>
                <w:lang w:eastAsia="zh-CN"/>
              </w:rPr>
            </w:pPr>
          </w:p>
        </w:tc>
      </w:tr>
      <w:tr w:rsidR="009D407F" w:rsidRPr="00E062F1" w14:paraId="5161BF1D" w14:textId="77777777" w:rsidTr="009D407F">
        <w:trPr>
          <w:trHeight w:val="148"/>
          <w:jc w:val="center"/>
        </w:trPr>
        <w:tc>
          <w:tcPr>
            <w:tcW w:w="1034" w:type="dxa"/>
            <w:vMerge w:val="restart"/>
            <w:tcBorders>
              <w:left w:val="single" w:sz="4" w:space="0" w:color="auto"/>
              <w:right w:val="single" w:sz="4" w:space="0" w:color="auto"/>
            </w:tcBorders>
            <w:vAlign w:val="center"/>
          </w:tcPr>
          <w:p w14:paraId="67FCF22D" w14:textId="77777777" w:rsidR="009D407F" w:rsidRPr="00E062F1" w:rsidRDefault="009D407F" w:rsidP="009D407F">
            <w:pPr>
              <w:pStyle w:val="TAC"/>
              <w:rPr>
                <w:szCs w:val="18"/>
              </w:rPr>
            </w:pPr>
            <w:r w:rsidRPr="00E062F1">
              <w:rPr>
                <w:rFonts w:cs="Arial"/>
                <w:szCs w:val="18"/>
                <w:lang w:eastAsia="zh-CN"/>
              </w:rPr>
              <w:t>CA_n77A-n261(3A)</w:t>
            </w:r>
          </w:p>
        </w:tc>
        <w:tc>
          <w:tcPr>
            <w:tcW w:w="1034" w:type="dxa"/>
            <w:vMerge w:val="restart"/>
            <w:tcBorders>
              <w:left w:val="single" w:sz="4" w:space="0" w:color="auto"/>
              <w:right w:val="single" w:sz="4" w:space="0" w:color="auto"/>
            </w:tcBorders>
            <w:vAlign w:val="center"/>
          </w:tcPr>
          <w:p w14:paraId="6DE3931E" w14:textId="77777777" w:rsidR="009D407F" w:rsidRPr="00E062F1" w:rsidRDefault="009D407F" w:rsidP="009D407F">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4E8FDFE2" w14:textId="77777777" w:rsidR="009D407F" w:rsidRPr="00E062F1" w:rsidRDefault="009D407F" w:rsidP="009D407F">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008CAFDB" w14:textId="77777777" w:rsidR="009D407F" w:rsidRPr="00E062F1" w:rsidRDefault="009D407F" w:rsidP="009D407F">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3043145D"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8710948"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37DD7C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DCC9DF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D5D238"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EE89F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3041A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6531A27"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1F2162"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E5096ED"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4BAD258"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E246869"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5C67A4F" w14:textId="77777777" w:rsidR="009D407F" w:rsidRPr="00E062F1" w:rsidRDefault="009D407F" w:rsidP="009D407F">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4EED69"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F69E47"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0022C810"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22CFF409" w14:textId="77777777" w:rsidTr="009D407F">
        <w:trPr>
          <w:trHeight w:val="148"/>
          <w:jc w:val="center"/>
        </w:trPr>
        <w:tc>
          <w:tcPr>
            <w:tcW w:w="1034" w:type="dxa"/>
            <w:vMerge/>
            <w:tcBorders>
              <w:left w:val="single" w:sz="4" w:space="0" w:color="auto"/>
              <w:right w:val="single" w:sz="4" w:space="0" w:color="auto"/>
            </w:tcBorders>
            <w:vAlign w:val="center"/>
          </w:tcPr>
          <w:p w14:paraId="2DEDA94F"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11850189"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3698A356"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8BEE76C" w14:textId="77777777" w:rsidR="009D407F" w:rsidRPr="00E062F1" w:rsidRDefault="009D407F" w:rsidP="009D407F">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6EC0D127"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624CAD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8675B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D5FD98E"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12A0D33"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495DF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A6405F"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00312F"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6BCC83"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B91A1EC"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6CFD9686"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8490EF"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3B8FD37"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D6D909"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50EEA2"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3EDF97D1" w14:textId="77777777" w:rsidR="009D407F" w:rsidRPr="00E062F1" w:rsidRDefault="009D407F" w:rsidP="009D407F">
            <w:pPr>
              <w:pStyle w:val="TAC"/>
              <w:rPr>
                <w:szCs w:val="18"/>
                <w:lang w:eastAsia="zh-CN"/>
              </w:rPr>
            </w:pPr>
          </w:p>
        </w:tc>
      </w:tr>
      <w:tr w:rsidR="009D407F" w:rsidRPr="00E062F1" w14:paraId="7132009D" w14:textId="77777777" w:rsidTr="009D407F">
        <w:trPr>
          <w:trHeight w:val="148"/>
          <w:jc w:val="center"/>
        </w:trPr>
        <w:tc>
          <w:tcPr>
            <w:tcW w:w="1034" w:type="dxa"/>
            <w:vMerge/>
            <w:tcBorders>
              <w:left w:val="single" w:sz="4" w:space="0" w:color="auto"/>
              <w:right w:val="single" w:sz="4" w:space="0" w:color="auto"/>
            </w:tcBorders>
            <w:vAlign w:val="center"/>
          </w:tcPr>
          <w:p w14:paraId="1ED1BF35"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6FA12819"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148C2ABD"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0505E9D" w14:textId="77777777" w:rsidR="009D407F" w:rsidRPr="00E062F1" w:rsidRDefault="009D407F" w:rsidP="009D407F">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064A9198"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5C01E8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60F91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141AAF9"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F48D95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8C6B20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A78A3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6DF5CA"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7AF463"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FE6808"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49E9F497"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F591E19"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8E46560"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11C182"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396374"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4DA94111" w14:textId="77777777" w:rsidR="009D407F" w:rsidRPr="00E062F1" w:rsidRDefault="009D407F" w:rsidP="009D407F">
            <w:pPr>
              <w:pStyle w:val="TAC"/>
              <w:rPr>
                <w:szCs w:val="18"/>
                <w:lang w:eastAsia="zh-CN"/>
              </w:rPr>
            </w:pPr>
          </w:p>
        </w:tc>
      </w:tr>
      <w:tr w:rsidR="009D407F" w:rsidRPr="00E062F1" w14:paraId="47E63D6E" w14:textId="77777777" w:rsidTr="009D407F">
        <w:trPr>
          <w:trHeight w:val="148"/>
          <w:jc w:val="center"/>
        </w:trPr>
        <w:tc>
          <w:tcPr>
            <w:tcW w:w="1034" w:type="dxa"/>
            <w:vMerge/>
            <w:tcBorders>
              <w:left w:val="single" w:sz="4" w:space="0" w:color="auto"/>
              <w:right w:val="single" w:sz="4" w:space="0" w:color="auto"/>
            </w:tcBorders>
            <w:vAlign w:val="center"/>
          </w:tcPr>
          <w:p w14:paraId="264E8644"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2D81A2AA" w14:textId="77777777" w:rsidR="009D407F" w:rsidRPr="00E062F1" w:rsidRDefault="009D407F" w:rsidP="009D407F">
            <w:pPr>
              <w:pStyle w:val="TAC"/>
              <w:rPr>
                <w:szCs w:val="18"/>
              </w:rPr>
            </w:pPr>
          </w:p>
        </w:tc>
        <w:tc>
          <w:tcPr>
            <w:tcW w:w="746" w:type="dxa"/>
            <w:tcBorders>
              <w:left w:val="single" w:sz="4" w:space="0" w:color="auto"/>
              <w:right w:val="single" w:sz="4" w:space="0" w:color="auto"/>
            </w:tcBorders>
            <w:vAlign w:val="center"/>
          </w:tcPr>
          <w:p w14:paraId="614A23EE" w14:textId="77777777" w:rsidR="009D407F" w:rsidRPr="00E062F1" w:rsidRDefault="009D407F" w:rsidP="009D407F">
            <w:pPr>
              <w:pStyle w:val="TAC"/>
              <w:rPr>
                <w:szCs w:val="18"/>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745148EF" w14:textId="77777777" w:rsidR="009D407F" w:rsidRPr="00E062F1" w:rsidRDefault="009D407F" w:rsidP="009D407F">
            <w:pPr>
              <w:pStyle w:val="TAC"/>
              <w:rPr>
                <w:rFonts w:eastAsia="Yu Mincho"/>
                <w:szCs w:val="18"/>
              </w:rPr>
            </w:pPr>
            <w:r w:rsidRPr="00E062F1">
              <w:rPr>
                <w:rFonts w:cs="Arial"/>
                <w:szCs w:val="18"/>
                <w:lang w:eastAsia="zh-CN"/>
              </w:rPr>
              <w:t>See CA_n261(3A) in Table 5.5A.2-1 in TS 38.101-2</w:t>
            </w:r>
          </w:p>
        </w:tc>
        <w:tc>
          <w:tcPr>
            <w:tcW w:w="749" w:type="dxa"/>
            <w:vMerge/>
            <w:tcBorders>
              <w:left w:val="single" w:sz="4" w:space="0" w:color="auto"/>
              <w:right w:val="single" w:sz="4" w:space="0" w:color="auto"/>
            </w:tcBorders>
            <w:vAlign w:val="center"/>
          </w:tcPr>
          <w:p w14:paraId="6D67F31B" w14:textId="77777777" w:rsidR="009D407F" w:rsidRPr="00E062F1" w:rsidRDefault="009D407F" w:rsidP="009D407F">
            <w:pPr>
              <w:pStyle w:val="TAC"/>
              <w:rPr>
                <w:szCs w:val="18"/>
                <w:lang w:eastAsia="zh-CN"/>
              </w:rPr>
            </w:pPr>
          </w:p>
        </w:tc>
      </w:tr>
      <w:tr w:rsidR="009D407F" w:rsidRPr="00E062F1" w14:paraId="50600383" w14:textId="77777777" w:rsidTr="009D407F">
        <w:trPr>
          <w:trHeight w:val="148"/>
          <w:jc w:val="center"/>
        </w:trPr>
        <w:tc>
          <w:tcPr>
            <w:tcW w:w="1034" w:type="dxa"/>
            <w:vMerge w:val="restart"/>
            <w:tcBorders>
              <w:left w:val="single" w:sz="4" w:space="0" w:color="auto"/>
              <w:right w:val="single" w:sz="4" w:space="0" w:color="auto"/>
            </w:tcBorders>
            <w:vAlign w:val="center"/>
          </w:tcPr>
          <w:p w14:paraId="66CF9115" w14:textId="77777777" w:rsidR="009D407F" w:rsidRPr="00E062F1" w:rsidRDefault="009D407F" w:rsidP="009D407F">
            <w:pPr>
              <w:pStyle w:val="TAC"/>
              <w:rPr>
                <w:szCs w:val="18"/>
              </w:rPr>
            </w:pPr>
            <w:r w:rsidRPr="00E062F1">
              <w:rPr>
                <w:rFonts w:cs="Arial"/>
                <w:szCs w:val="18"/>
                <w:lang w:eastAsia="zh-CN"/>
              </w:rPr>
              <w:t>CA_n77A-n261(4A)</w:t>
            </w:r>
          </w:p>
        </w:tc>
        <w:tc>
          <w:tcPr>
            <w:tcW w:w="1034" w:type="dxa"/>
            <w:vMerge w:val="restart"/>
            <w:tcBorders>
              <w:left w:val="single" w:sz="4" w:space="0" w:color="auto"/>
              <w:right w:val="single" w:sz="4" w:space="0" w:color="auto"/>
            </w:tcBorders>
            <w:vAlign w:val="center"/>
          </w:tcPr>
          <w:p w14:paraId="43FDB097" w14:textId="77777777" w:rsidR="009D407F" w:rsidRPr="00E062F1" w:rsidRDefault="009D407F" w:rsidP="009D407F">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766C6226" w14:textId="77777777" w:rsidR="009D407F" w:rsidRPr="00E062F1" w:rsidRDefault="009D407F" w:rsidP="009D407F">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36FE4F14" w14:textId="77777777" w:rsidR="009D407F" w:rsidRPr="00E062F1" w:rsidRDefault="009D407F" w:rsidP="009D407F">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552C9518"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A60A9F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651FF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787A87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56820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3C6DAC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C3B96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AD0F78"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374103"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1C608CD"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54C6BEC"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FD53991"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20E3AD5" w14:textId="77777777" w:rsidR="009D407F" w:rsidRPr="00E062F1" w:rsidRDefault="009D407F" w:rsidP="009D407F">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F3B7F8"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E5A6F1"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4B427A70"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7756B2CE" w14:textId="77777777" w:rsidTr="009D407F">
        <w:trPr>
          <w:trHeight w:val="148"/>
          <w:jc w:val="center"/>
        </w:trPr>
        <w:tc>
          <w:tcPr>
            <w:tcW w:w="1034" w:type="dxa"/>
            <w:vMerge/>
            <w:tcBorders>
              <w:left w:val="single" w:sz="4" w:space="0" w:color="auto"/>
              <w:right w:val="single" w:sz="4" w:space="0" w:color="auto"/>
            </w:tcBorders>
            <w:vAlign w:val="center"/>
          </w:tcPr>
          <w:p w14:paraId="0E7396DA"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036EF002"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51FA22CA"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41583B7" w14:textId="77777777" w:rsidR="009D407F" w:rsidRPr="00E062F1" w:rsidRDefault="009D407F" w:rsidP="009D407F">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486ABF46"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238B85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03FE1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537FCE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EDA1A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60447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2E475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72C4F7"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FB3010"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6FCB3A"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1FD43BC0"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04F9C3"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5EE6C7B"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C47ED4"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42642F"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2D0A1865" w14:textId="77777777" w:rsidR="009D407F" w:rsidRPr="00E062F1" w:rsidRDefault="009D407F" w:rsidP="009D407F">
            <w:pPr>
              <w:pStyle w:val="TAC"/>
              <w:rPr>
                <w:szCs w:val="18"/>
                <w:lang w:eastAsia="zh-CN"/>
              </w:rPr>
            </w:pPr>
          </w:p>
        </w:tc>
      </w:tr>
      <w:tr w:rsidR="009D407F" w:rsidRPr="00E062F1" w14:paraId="04EB5407" w14:textId="77777777" w:rsidTr="009D407F">
        <w:trPr>
          <w:trHeight w:val="148"/>
          <w:jc w:val="center"/>
        </w:trPr>
        <w:tc>
          <w:tcPr>
            <w:tcW w:w="1034" w:type="dxa"/>
            <w:vMerge/>
            <w:tcBorders>
              <w:left w:val="single" w:sz="4" w:space="0" w:color="auto"/>
              <w:right w:val="single" w:sz="4" w:space="0" w:color="auto"/>
            </w:tcBorders>
            <w:vAlign w:val="center"/>
          </w:tcPr>
          <w:p w14:paraId="54167A0D"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7D55303E"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4828AD77"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B937A48" w14:textId="77777777" w:rsidR="009D407F" w:rsidRPr="00E062F1" w:rsidRDefault="009D407F" w:rsidP="009D407F">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43C70402"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4F1912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594EA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72AD78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9A0EE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39EC9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36135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9064E1"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7AE85A"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308BA8"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556A6008"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F2EEFE"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EC7692E"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1ADA90"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3F796A"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7621ACB3" w14:textId="77777777" w:rsidR="009D407F" w:rsidRPr="00E062F1" w:rsidRDefault="009D407F" w:rsidP="009D407F">
            <w:pPr>
              <w:pStyle w:val="TAC"/>
              <w:rPr>
                <w:szCs w:val="18"/>
                <w:lang w:eastAsia="zh-CN"/>
              </w:rPr>
            </w:pPr>
          </w:p>
        </w:tc>
      </w:tr>
      <w:tr w:rsidR="009D407F" w:rsidRPr="00E062F1" w14:paraId="126B01CD" w14:textId="77777777" w:rsidTr="009D407F">
        <w:trPr>
          <w:trHeight w:val="148"/>
          <w:jc w:val="center"/>
        </w:trPr>
        <w:tc>
          <w:tcPr>
            <w:tcW w:w="1034" w:type="dxa"/>
            <w:vMerge/>
            <w:tcBorders>
              <w:left w:val="single" w:sz="4" w:space="0" w:color="auto"/>
              <w:right w:val="single" w:sz="4" w:space="0" w:color="auto"/>
            </w:tcBorders>
            <w:vAlign w:val="center"/>
          </w:tcPr>
          <w:p w14:paraId="530353E7"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41B6AA12" w14:textId="77777777" w:rsidR="009D407F" w:rsidRPr="00E062F1" w:rsidRDefault="009D407F" w:rsidP="009D407F">
            <w:pPr>
              <w:pStyle w:val="TAC"/>
              <w:rPr>
                <w:szCs w:val="18"/>
              </w:rPr>
            </w:pPr>
          </w:p>
        </w:tc>
        <w:tc>
          <w:tcPr>
            <w:tcW w:w="746" w:type="dxa"/>
            <w:tcBorders>
              <w:left w:val="single" w:sz="4" w:space="0" w:color="auto"/>
              <w:right w:val="single" w:sz="4" w:space="0" w:color="auto"/>
            </w:tcBorders>
            <w:vAlign w:val="center"/>
          </w:tcPr>
          <w:p w14:paraId="17A7569F" w14:textId="77777777" w:rsidR="009D407F" w:rsidRPr="00E062F1" w:rsidRDefault="009D407F" w:rsidP="009D407F">
            <w:pPr>
              <w:pStyle w:val="TAC"/>
              <w:rPr>
                <w:szCs w:val="18"/>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09B2E2B0" w14:textId="77777777" w:rsidR="009D407F" w:rsidRPr="00E062F1" w:rsidRDefault="009D407F" w:rsidP="009D407F">
            <w:pPr>
              <w:pStyle w:val="TAC"/>
              <w:rPr>
                <w:rFonts w:eastAsia="Yu Mincho"/>
                <w:szCs w:val="18"/>
              </w:rPr>
            </w:pPr>
            <w:r w:rsidRPr="00E062F1">
              <w:rPr>
                <w:rFonts w:cs="Arial"/>
                <w:szCs w:val="18"/>
                <w:lang w:eastAsia="zh-CN"/>
              </w:rPr>
              <w:t>See CA_n261(4A) in Table 5.5A.2-1 in TS 38.101-2</w:t>
            </w:r>
          </w:p>
        </w:tc>
        <w:tc>
          <w:tcPr>
            <w:tcW w:w="749" w:type="dxa"/>
            <w:vMerge/>
            <w:tcBorders>
              <w:left w:val="single" w:sz="4" w:space="0" w:color="auto"/>
              <w:right w:val="single" w:sz="4" w:space="0" w:color="auto"/>
            </w:tcBorders>
            <w:vAlign w:val="center"/>
          </w:tcPr>
          <w:p w14:paraId="2EAF3402" w14:textId="77777777" w:rsidR="009D407F" w:rsidRPr="00E062F1" w:rsidRDefault="009D407F" w:rsidP="009D407F">
            <w:pPr>
              <w:pStyle w:val="TAC"/>
              <w:rPr>
                <w:szCs w:val="18"/>
                <w:lang w:eastAsia="zh-CN"/>
              </w:rPr>
            </w:pPr>
          </w:p>
        </w:tc>
      </w:tr>
      <w:tr w:rsidR="009D407F" w:rsidRPr="00E062F1" w14:paraId="26C98D3B" w14:textId="77777777" w:rsidTr="009D407F">
        <w:trPr>
          <w:trHeight w:val="148"/>
          <w:jc w:val="center"/>
        </w:trPr>
        <w:tc>
          <w:tcPr>
            <w:tcW w:w="1034" w:type="dxa"/>
            <w:vMerge w:val="restart"/>
            <w:tcBorders>
              <w:left w:val="single" w:sz="4" w:space="0" w:color="auto"/>
              <w:right w:val="single" w:sz="4" w:space="0" w:color="auto"/>
            </w:tcBorders>
            <w:vAlign w:val="center"/>
          </w:tcPr>
          <w:p w14:paraId="2E30DD7B" w14:textId="77777777" w:rsidR="009D407F" w:rsidRPr="00E062F1" w:rsidRDefault="009D407F" w:rsidP="009D407F">
            <w:pPr>
              <w:pStyle w:val="TAC"/>
              <w:rPr>
                <w:szCs w:val="18"/>
              </w:rPr>
            </w:pPr>
            <w:r w:rsidRPr="00E062F1">
              <w:rPr>
                <w:rFonts w:cs="Arial"/>
                <w:szCs w:val="18"/>
                <w:lang w:eastAsia="zh-CN"/>
              </w:rPr>
              <w:t>CA_n77A-n261(A-G)</w:t>
            </w:r>
          </w:p>
        </w:tc>
        <w:tc>
          <w:tcPr>
            <w:tcW w:w="1034" w:type="dxa"/>
            <w:vMerge w:val="restart"/>
            <w:tcBorders>
              <w:left w:val="single" w:sz="4" w:space="0" w:color="auto"/>
              <w:right w:val="single" w:sz="4" w:space="0" w:color="auto"/>
            </w:tcBorders>
            <w:vAlign w:val="center"/>
          </w:tcPr>
          <w:p w14:paraId="23AD8084" w14:textId="77777777" w:rsidR="009D407F" w:rsidRPr="00E062F1" w:rsidRDefault="009D407F" w:rsidP="009D407F">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522810B5" w14:textId="77777777" w:rsidR="009D407F" w:rsidRPr="00E062F1" w:rsidRDefault="009D407F" w:rsidP="009D407F">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6615D7E7" w14:textId="77777777" w:rsidR="009D407F" w:rsidRPr="00E062F1" w:rsidRDefault="009D407F" w:rsidP="009D407F">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6F08A530"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9B60E5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50C24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D3ABB4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2F21DC"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3295A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7A4831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44B5CC"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FFF1F0C"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956FFF1"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9A58411"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DC8268A"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27B55F8" w14:textId="77777777" w:rsidR="009D407F" w:rsidRPr="00E062F1" w:rsidRDefault="009D407F" w:rsidP="009D407F">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9E0322"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EAE287"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76013134"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2C88975D" w14:textId="77777777" w:rsidTr="009D407F">
        <w:trPr>
          <w:trHeight w:val="148"/>
          <w:jc w:val="center"/>
        </w:trPr>
        <w:tc>
          <w:tcPr>
            <w:tcW w:w="1034" w:type="dxa"/>
            <w:vMerge/>
            <w:tcBorders>
              <w:left w:val="single" w:sz="4" w:space="0" w:color="auto"/>
              <w:right w:val="single" w:sz="4" w:space="0" w:color="auto"/>
            </w:tcBorders>
            <w:vAlign w:val="center"/>
          </w:tcPr>
          <w:p w14:paraId="1D3BD54C"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1B727551"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110B5A74"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B99C630" w14:textId="77777777" w:rsidR="009D407F" w:rsidRPr="00E062F1" w:rsidRDefault="009D407F" w:rsidP="009D407F">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55552C87"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F9A121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B47DB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B474691"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6B2343"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347B1C"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63BCBC"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4C50CA"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C41CB6"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8E6F53"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29518AB6"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432D80"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43568FC"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0094B17"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926608"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3E610EFB" w14:textId="77777777" w:rsidR="009D407F" w:rsidRPr="00E062F1" w:rsidRDefault="009D407F" w:rsidP="009D407F">
            <w:pPr>
              <w:pStyle w:val="TAC"/>
              <w:rPr>
                <w:szCs w:val="18"/>
                <w:lang w:eastAsia="zh-CN"/>
              </w:rPr>
            </w:pPr>
          </w:p>
        </w:tc>
      </w:tr>
      <w:tr w:rsidR="009D407F" w:rsidRPr="00E062F1" w14:paraId="3A5AA8F7" w14:textId="77777777" w:rsidTr="009D407F">
        <w:trPr>
          <w:trHeight w:val="148"/>
          <w:jc w:val="center"/>
        </w:trPr>
        <w:tc>
          <w:tcPr>
            <w:tcW w:w="1034" w:type="dxa"/>
            <w:vMerge/>
            <w:tcBorders>
              <w:left w:val="single" w:sz="4" w:space="0" w:color="auto"/>
              <w:right w:val="single" w:sz="4" w:space="0" w:color="auto"/>
            </w:tcBorders>
            <w:vAlign w:val="center"/>
          </w:tcPr>
          <w:p w14:paraId="0F239F02"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6497C97F"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2E19E8B3"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300F385" w14:textId="77777777" w:rsidR="009D407F" w:rsidRPr="00E062F1" w:rsidRDefault="009D407F" w:rsidP="009D407F">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468AFCA6"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D0B432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1BD04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A12654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C4FA3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5BFCF2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7A9D1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E8CB8E"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D5BE69"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F681FD"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16E57119"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3089AB"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01E712A"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AE81E76"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E59CA3"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44B6F826" w14:textId="77777777" w:rsidR="009D407F" w:rsidRPr="00E062F1" w:rsidRDefault="009D407F" w:rsidP="009D407F">
            <w:pPr>
              <w:pStyle w:val="TAC"/>
              <w:rPr>
                <w:szCs w:val="18"/>
                <w:lang w:eastAsia="zh-CN"/>
              </w:rPr>
            </w:pPr>
          </w:p>
        </w:tc>
      </w:tr>
      <w:tr w:rsidR="009D407F" w:rsidRPr="00E062F1" w14:paraId="3004CAAF" w14:textId="77777777" w:rsidTr="009D407F">
        <w:trPr>
          <w:trHeight w:val="148"/>
          <w:jc w:val="center"/>
        </w:trPr>
        <w:tc>
          <w:tcPr>
            <w:tcW w:w="1034" w:type="dxa"/>
            <w:vMerge/>
            <w:tcBorders>
              <w:left w:val="single" w:sz="4" w:space="0" w:color="auto"/>
              <w:right w:val="single" w:sz="4" w:space="0" w:color="auto"/>
            </w:tcBorders>
            <w:vAlign w:val="center"/>
          </w:tcPr>
          <w:p w14:paraId="4310D96E"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787238A9" w14:textId="77777777" w:rsidR="009D407F" w:rsidRPr="00E062F1" w:rsidRDefault="009D407F" w:rsidP="009D407F">
            <w:pPr>
              <w:pStyle w:val="TAC"/>
              <w:rPr>
                <w:szCs w:val="18"/>
              </w:rPr>
            </w:pPr>
          </w:p>
        </w:tc>
        <w:tc>
          <w:tcPr>
            <w:tcW w:w="746" w:type="dxa"/>
            <w:tcBorders>
              <w:left w:val="single" w:sz="4" w:space="0" w:color="auto"/>
              <w:right w:val="single" w:sz="4" w:space="0" w:color="auto"/>
            </w:tcBorders>
            <w:vAlign w:val="center"/>
          </w:tcPr>
          <w:p w14:paraId="50F49438" w14:textId="77777777" w:rsidR="009D407F" w:rsidRPr="00E062F1" w:rsidRDefault="009D407F" w:rsidP="009D407F">
            <w:pPr>
              <w:pStyle w:val="TAC"/>
              <w:rPr>
                <w:szCs w:val="18"/>
                <w:lang w:eastAsia="zh-CN"/>
              </w:rPr>
            </w:pPr>
            <w:r w:rsidRPr="00E062F1">
              <w:rPr>
                <w:rFonts w:cs="Arial"/>
                <w:szCs w:val="18"/>
                <w:lang w:eastAsia="zh-CN"/>
              </w:rPr>
              <w:t>n261</w:t>
            </w:r>
          </w:p>
        </w:tc>
        <w:tc>
          <w:tcPr>
            <w:tcW w:w="6687" w:type="dxa"/>
            <w:gridSpan w:val="12"/>
            <w:tcBorders>
              <w:top w:val="single" w:sz="4" w:space="0" w:color="auto"/>
              <w:left w:val="single" w:sz="4" w:space="0" w:color="auto"/>
              <w:bottom w:val="single" w:sz="4" w:space="0" w:color="auto"/>
              <w:right w:val="single" w:sz="4" w:space="0" w:color="auto"/>
            </w:tcBorders>
          </w:tcPr>
          <w:p w14:paraId="51E706AD" w14:textId="77777777" w:rsidR="009D407F" w:rsidRPr="00E062F1" w:rsidRDefault="009D407F" w:rsidP="009D407F">
            <w:pPr>
              <w:pStyle w:val="TAC"/>
              <w:rPr>
                <w:rFonts w:cs="Arial"/>
                <w:szCs w:val="18"/>
                <w:lang w:eastAsia="ja-JP"/>
              </w:rPr>
            </w:pPr>
            <w:r w:rsidRPr="00E062F1">
              <w:rPr>
                <w:rFonts w:cs="Arial"/>
                <w:szCs w:val="18"/>
                <w:lang w:eastAsia="zh-CN"/>
              </w:rPr>
              <w:t>See CA_n261(A-G) in Table 5.5A.2-2 in TS 38.101-2</w:t>
            </w:r>
          </w:p>
        </w:tc>
        <w:tc>
          <w:tcPr>
            <w:tcW w:w="4014" w:type="dxa"/>
            <w:gridSpan w:val="7"/>
            <w:tcBorders>
              <w:top w:val="single" w:sz="4" w:space="0" w:color="auto"/>
              <w:left w:val="single" w:sz="4" w:space="0" w:color="auto"/>
              <w:bottom w:val="single" w:sz="4" w:space="0" w:color="auto"/>
              <w:right w:val="single" w:sz="4" w:space="0" w:color="auto"/>
            </w:tcBorders>
          </w:tcPr>
          <w:p w14:paraId="26F80EFD"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1563C838" w14:textId="77777777" w:rsidR="009D407F" w:rsidRPr="00E062F1" w:rsidRDefault="009D407F" w:rsidP="009D407F">
            <w:pPr>
              <w:pStyle w:val="TAC"/>
              <w:rPr>
                <w:szCs w:val="18"/>
                <w:lang w:eastAsia="zh-CN"/>
              </w:rPr>
            </w:pPr>
          </w:p>
        </w:tc>
      </w:tr>
      <w:tr w:rsidR="009D407F" w:rsidRPr="00E062F1" w14:paraId="52FD5AF1" w14:textId="77777777" w:rsidTr="009D407F">
        <w:trPr>
          <w:trHeight w:val="148"/>
          <w:jc w:val="center"/>
        </w:trPr>
        <w:tc>
          <w:tcPr>
            <w:tcW w:w="1034" w:type="dxa"/>
            <w:vMerge w:val="restart"/>
            <w:tcBorders>
              <w:left w:val="single" w:sz="4" w:space="0" w:color="auto"/>
              <w:right w:val="single" w:sz="4" w:space="0" w:color="auto"/>
            </w:tcBorders>
            <w:vAlign w:val="center"/>
          </w:tcPr>
          <w:p w14:paraId="42E07A35" w14:textId="77777777" w:rsidR="009D407F" w:rsidRPr="00E062F1" w:rsidRDefault="009D407F" w:rsidP="009D407F">
            <w:pPr>
              <w:pStyle w:val="TAC"/>
              <w:rPr>
                <w:szCs w:val="18"/>
              </w:rPr>
            </w:pPr>
            <w:r w:rsidRPr="00E062F1">
              <w:rPr>
                <w:rFonts w:cs="Arial"/>
                <w:szCs w:val="18"/>
                <w:lang w:eastAsia="zh-CN"/>
              </w:rPr>
              <w:t>CA_n77A-n261(A-H)</w:t>
            </w:r>
          </w:p>
        </w:tc>
        <w:tc>
          <w:tcPr>
            <w:tcW w:w="1034" w:type="dxa"/>
            <w:vMerge w:val="restart"/>
            <w:tcBorders>
              <w:left w:val="single" w:sz="4" w:space="0" w:color="auto"/>
              <w:right w:val="single" w:sz="4" w:space="0" w:color="auto"/>
            </w:tcBorders>
            <w:vAlign w:val="center"/>
          </w:tcPr>
          <w:p w14:paraId="38BD2CE7" w14:textId="77777777" w:rsidR="009D407F" w:rsidRPr="00E062F1" w:rsidRDefault="009D407F" w:rsidP="009D407F">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4C70781A" w14:textId="77777777" w:rsidR="009D407F" w:rsidRPr="00E062F1" w:rsidRDefault="009D407F" w:rsidP="009D407F">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11BC63A7" w14:textId="77777777" w:rsidR="009D407F" w:rsidRPr="00E062F1" w:rsidRDefault="009D407F" w:rsidP="009D407F">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0347A7DB"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EFF3A2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066A97C"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D80D73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2CBF773"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E0B44C"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717FF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546A442"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18520B"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A103036"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A1654A4"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5BA0D4A"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D9CB76E" w14:textId="77777777" w:rsidR="009D407F" w:rsidRPr="00E062F1" w:rsidRDefault="009D407F" w:rsidP="009D407F">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35F85E"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85D5F0"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766D1CF8"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59594436" w14:textId="77777777" w:rsidTr="009D407F">
        <w:trPr>
          <w:trHeight w:val="148"/>
          <w:jc w:val="center"/>
        </w:trPr>
        <w:tc>
          <w:tcPr>
            <w:tcW w:w="1034" w:type="dxa"/>
            <w:vMerge/>
            <w:tcBorders>
              <w:left w:val="single" w:sz="4" w:space="0" w:color="auto"/>
              <w:right w:val="single" w:sz="4" w:space="0" w:color="auto"/>
            </w:tcBorders>
            <w:vAlign w:val="center"/>
          </w:tcPr>
          <w:p w14:paraId="5C96AB56"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1B37EFA4"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4BF1218C"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CA0CFD2" w14:textId="77777777" w:rsidR="009D407F" w:rsidRPr="00E062F1" w:rsidRDefault="009D407F" w:rsidP="009D407F">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4051B4EF"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997023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3D36E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46FE88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375343"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982063C"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35FDE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5AFD35"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B0B61D"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476AE6"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17DCD6D8"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2AD56B"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C4A1F26"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99ADE6"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B13A21"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760FDB34" w14:textId="77777777" w:rsidR="009D407F" w:rsidRPr="00E062F1" w:rsidRDefault="009D407F" w:rsidP="009D407F">
            <w:pPr>
              <w:pStyle w:val="TAC"/>
              <w:rPr>
                <w:szCs w:val="18"/>
                <w:lang w:eastAsia="zh-CN"/>
              </w:rPr>
            </w:pPr>
          </w:p>
        </w:tc>
      </w:tr>
      <w:tr w:rsidR="009D407F" w:rsidRPr="00E062F1" w14:paraId="68FCEE32" w14:textId="77777777" w:rsidTr="009D407F">
        <w:trPr>
          <w:trHeight w:val="148"/>
          <w:jc w:val="center"/>
        </w:trPr>
        <w:tc>
          <w:tcPr>
            <w:tcW w:w="1034" w:type="dxa"/>
            <w:vMerge/>
            <w:tcBorders>
              <w:left w:val="single" w:sz="4" w:space="0" w:color="auto"/>
              <w:right w:val="single" w:sz="4" w:space="0" w:color="auto"/>
            </w:tcBorders>
            <w:vAlign w:val="center"/>
          </w:tcPr>
          <w:p w14:paraId="509AC23A"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5C1A1983"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7051ACC0"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85D2CC0" w14:textId="77777777" w:rsidR="009D407F" w:rsidRPr="00E062F1" w:rsidRDefault="009D407F" w:rsidP="009D407F">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98A83E9"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1F36A6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457C23"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EB7FD38"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37A1128"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F104C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50E03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AB6987D"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04CCA7"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2BE2F4"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2FAEA500"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FCBC4D"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FD0C4DE"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1D4BE6"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F56276"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35CF33A4" w14:textId="77777777" w:rsidR="009D407F" w:rsidRPr="00E062F1" w:rsidRDefault="009D407F" w:rsidP="009D407F">
            <w:pPr>
              <w:pStyle w:val="TAC"/>
              <w:rPr>
                <w:szCs w:val="18"/>
                <w:lang w:eastAsia="zh-CN"/>
              </w:rPr>
            </w:pPr>
          </w:p>
        </w:tc>
      </w:tr>
      <w:tr w:rsidR="009D407F" w:rsidRPr="00E062F1" w14:paraId="4AFA89E0" w14:textId="77777777" w:rsidTr="009D407F">
        <w:trPr>
          <w:trHeight w:val="148"/>
          <w:jc w:val="center"/>
        </w:trPr>
        <w:tc>
          <w:tcPr>
            <w:tcW w:w="1034" w:type="dxa"/>
            <w:vMerge/>
            <w:tcBorders>
              <w:left w:val="single" w:sz="4" w:space="0" w:color="auto"/>
              <w:right w:val="single" w:sz="4" w:space="0" w:color="auto"/>
            </w:tcBorders>
            <w:vAlign w:val="center"/>
          </w:tcPr>
          <w:p w14:paraId="4A4AE947"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36E41EF6" w14:textId="77777777" w:rsidR="009D407F" w:rsidRPr="00E062F1" w:rsidRDefault="009D407F" w:rsidP="009D407F">
            <w:pPr>
              <w:pStyle w:val="TAC"/>
              <w:rPr>
                <w:szCs w:val="18"/>
              </w:rPr>
            </w:pPr>
          </w:p>
        </w:tc>
        <w:tc>
          <w:tcPr>
            <w:tcW w:w="746" w:type="dxa"/>
            <w:tcBorders>
              <w:left w:val="single" w:sz="4" w:space="0" w:color="auto"/>
              <w:right w:val="single" w:sz="4" w:space="0" w:color="auto"/>
            </w:tcBorders>
            <w:vAlign w:val="center"/>
          </w:tcPr>
          <w:p w14:paraId="688498DC" w14:textId="77777777" w:rsidR="009D407F" w:rsidRPr="00E062F1" w:rsidRDefault="009D407F" w:rsidP="009D407F">
            <w:pPr>
              <w:pStyle w:val="TAC"/>
              <w:rPr>
                <w:szCs w:val="18"/>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41E9136D" w14:textId="77777777" w:rsidR="009D407F" w:rsidRPr="00E062F1" w:rsidRDefault="009D407F" w:rsidP="009D407F">
            <w:pPr>
              <w:pStyle w:val="TAC"/>
              <w:rPr>
                <w:rFonts w:eastAsia="Yu Mincho"/>
                <w:szCs w:val="18"/>
              </w:rPr>
            </w:pPr>
            <w:r w:rsidRPr="00E062F1">
              <w:rPr>
                <w:rFonts w:cs="Arial"/>
                <w:szCs w:val="18"/>
                <w:lang w:eastAsia="zh-CN"/>
              </w:rPr>
              <w:t>See CA_n261(A-H) in Table 5.5A.2-2 in TS 38.101-2</w:t>
            </w:r>
          </w:p>
        </w:tc>
        <w:tc>
          <w:tcPr>
            <w:tcW w:w="749" w:type="dxa"/>
            <w:vMerge/>
            <w:tcBorders>
              <w:left w:val="single" w:sz="4" w:space="0" w:color="auto"/>
              <w:right w:val="single" w:sz="4" w:space="0" w:color="auto"/>
            </w:tcBorders>
            <w:vAlign w:val="center"/>
          </w:tcPr>
          <w:p w14:paraId="259B1ED5" w14:textId="77777777" w:rsidR="009D407F" w:rsidRPr="00E062F1" w:rsidRDefault="009D407F" w:rsidP="009D407F">
            <w:pPr>
              <w:pStyle w:val="TAC"/>
              <w:rPr>
                <w:szCs w:val="18"/>
                <w:lang w:eastAsia="zh-CN"/>
              </w:rPr>
            </w:pPr>
          </w:p>
        </w:tc>
      </w:tr>
      <w:tr w:rsidR="009D407F" w:rsidRPr="00E062F1" w14:paraId="7FAA1398" w14:textId="77777777" w:rsidTr="009D407F">
        <w:trPr>
          <w:trHeight w:val="148"/>
          <w:jc w:val="center"/>
        </w:trPr>
        <w:tc>
          <w:tcPr>
            <w:tcW w:w="1034" w:type="dxa"/>
            <w:vMerge w:val="restart"/>
            <w:tcBorders>
              <w:left w:val="single" w:sz="4" w:space="0" w:color="auto"/>
              <w:right w:val="single" w:sz="4" w:space="0" w:color="auto"/>
            </w:tcBorders>
            <w:vAlign w:val="center"/>
          </w:tcPr>
          <w:p w14:paraId="08882E92" w14:textId="77777777" w:rsidR="009D407F" w:rsidRPr="00E062F1" w:rsidRDefault="009D407F" w:rsidP="009D407F">
            <w:pPr>
              <w:pStyle w:val="TAC"/>
              <w:rPr>
                <w:szCs w:val="18"/>
              </w:rPr>
            </w:pPr>
            <w:r w:rsidRPr="00E062F1">
              <w:rPr>
                <w:rFonts w:cs="Arial"/>
                <w:szCs w:val="18"/>
                <w:lang w:eastAsia="zh-CN"/>
              </w:rPr>
              <w:t>CA_n77A-n261(A-I)</w:t>
            </w:r>
          </w:p>
        </w:tc>
        <w:tc>
          <w:tcPr>
            <w:tcW w:w="1034" w:type="dxa"/>
            <w:vMerge w:val="restart"/>
            <w:tcBorders>
              <w:left w:val="single" w:sz="4" w:space="0" w:color="auto"/>
              <w:right w:val="single" w:sz="4" w:space="0" w:color="auto"/>
            </w:tcBorders>
            <w:vAlign w:val="center"/>
          </w:tcPr>
          <w:p w14:paraId="6B6F427F" w14:textId="77777777" w:rsidR="009D407F" w:rsidRPr="00E062F1" w:rsidRDefault="009D407F" w:rsidP="009D407F">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2656E977" w14:textId="77777777" w:rsidR="009D407F" w:rsidRPr="00E062F1" w:rsidRDefault="009D407F" w:rsidP="009D407F">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6F474049" w14:textId="77777777" w:rsidR="009D407F" w:rsidRPr="00E062F1" w:rsidRDefault="009D407F" w:rsidP="009D407F">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1B7A2A5B"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8B7A60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68FA29"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E51E9C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81A2D9"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5143E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FA71CC1"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9071385"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F84B573"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131D858"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0455A19" w14:textId="77777777" w:rsidR="009D407F" w:rsidRPr="00E062F1" w:rsidRDefault="009D407F" w:rsidP="009D407F">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F9E386A"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3E7115A" w14:textId="77777777" w:rsidR="009D407F" w:rsidRPr="00E062F1" w:rsidRDefault="009D407F" w:rsidP="009D407F">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91712D"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AFB020"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4F04A13A"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1DAADB1B" w14:textId="77777777" w:rsidTr="009D407F">
        <w:trPr>
          <w:trHeight w:val="148"/>
          <w:jc w:val="center"/>
        </w:trPr>
        <w:tc>
          <w:tcPr>
            <w:tcW w:w="1034" w:type="dxa"/>
            <w:vMerge/>
            <w:tcBorders>
              <w:left w:val="single" w:sz="4" w:space="0" w:color="auto"/>
              <w:right w:val="single" w:sz="4" w:space="0" w:color="auto"/>
            </w:tcBorders>
            <w:vAlign w:val="center"/>
          </w:tcPr>
          <w:p w14:paraId="3ABEB324"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40EB4EE9"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1E3F0A87"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3839443" w14:textId="77777777" w:rsidR="009D407F" w:rsidRPr="00E062F1" w:rsidRDefault="009D407F" w:rsidP="009D407F">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19DBC986"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FCEE4D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2DA05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46CDEB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A97D7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3EBCF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E3D979"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1AC21D"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958D20"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54067B"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608947D7"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95F4ED"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CE1D833"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300DE6"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91DD36"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13E0445A" w14:textId="77777777" w:rsidR="009D407F" w:rsidRPr="00E062F1" w:rsidRDefault="009D407F" w:rsidP="009D407F">
            <w:pPr>
              <w:pStyle w:val="TAC"/>
              <w:rPr>
                <w:szCs w:val="18"/>
                <w:lang w:eastAsia="zh-CN"/>
              </w:rPr>
            </w:pPr>
          </w:p>
        </w:tc>
      </w:tr>
      <w:tr w:rsidR="009D407F" w:rsidRPr="00E062F1" w14:paraId="12040F88" w14:textId="77777777" w:rsidTr="009D407F">
        <w:trPr>
          <w:trHeight w:val="148"/>
          <w:jc w:val="center"/>
        </w:trPr>
        <w:tc>
          <w:tcPr>
            <w:tcW w:w="1034" w:type="dxa"/>
            <w:vMerge/>
            <w:tcBorders>
              <w:left w:val="single" w:sz="4" w:space="0" w:color="auto"/>
              <w:right w:val="single" w:sz="4" w:space="0" w:color="auto"/>
            </w:tcBorders>
            <w:vAlign w:val="center"/>
          </w:tcPr>
          <w:p w14:paraId="3EA46D4E"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450222A7"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7DF827EC"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4207EF9" w14:textId="77777777" w:rsidR="009D407F" w:rsidRPr="00E062F1" w:rsidRDefault="009D407F" w:rsidP="009D407F">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5DB3E235"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8F9FD98"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82911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10566F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4BE75F"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F8190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E5029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A0A3DC"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BAFC52"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6EC7FA"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1EFABB22"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E9BDD4"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9242385" w14:textId="77777777" w:rsidR="009D407F" w:rsidRPr="00E062F1" w:rsidRDefault="009D407F" w:rsidP="009D407F">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734CF4"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5C09DA"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19F2C88A" w14:textId="77777777" w:rsidR="009D407F" w:rsidRPr="00E062F1" w:rsidRDefault="009D407F" w:rsidP="009D407F">
            <w:pPr>
              <w:pStyle w:val="TAC"/>
              <w:rPr>
                <w:szCs w:val="18"/>
                <w:lang w:eastAsia="zh-CN"/>
              </w:rPr>
            </w:pPr>
          </w:p>
        </w:tc>
      </w:tr>
      <w:tr w:rsidR="009D407F" w:rsidRPr="00E062F1" w14:paraId="7F7A04AE" w14:textId="77777777" w:rsidTr="009D407F">
        <w:trPr>
          <w:trHeight w:val="148"/>
          <w:jc w:val="center"/>
        </w:trPr>
        <w:tc>
          <w:tcPr>
            <w:tcW w:w="1034" w:type="dxa"/>
            <w:vMerge/>
            <w:tcBorders>
              <w:left w:val="single" w:sz="4" w:space="0" w:color="auto"/>
              <w:right w:val="single" w:sz="4" w:space="0" w:color="auto"/>
            </w:tcBorders>
            <w:vAlign w:val="center"/>
          </w:tcPr>
          <w:p w14:paraId="40D48D21"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3536F1B9" w14:textId="77777777" w:rsidR="009D407F" w:rsidRPr="00E062F1" w:rsidRDefault="009D407F" w:rsidP="009D407F">
            <w:pPr>
              <w:pStyle w:val="TAC"/>
              <w:rPr>
                <w:szCs w:val="18"/>
              </w:rPr>
            </w:pPr>
          </w:p>
        </w:tc>
        <w:tc>
          <w:tcPr>
            <w:tcW w:w="746" w:type="dxa"/>
            <w:tcBorders>
              <w:left w:val="single" w:sz="4" w:space="0" w:color="auto"/>
              <w:right w:val="single" w:sz="4" w:space="0" w:color="auto"/>
            </w:tcBorders>
            <w:vAlign w:val="center"/>
          </w:tcPr>
          <w:p w14:paraId="17E40BAB" w14:textId="77777777" w:rsidR="009D407F" w:rsidRPr="00E062F1" w:rsidRDefault="009D407F" w:rsidP="009D407F">
            <w:pPr>
              <w:pStyle w:val="TAC"/>
              <w:rPr>
                <w:szCs w:val="18"/>
                <w:lang w:eastAsia="zh-CN"/>
              </w:rPr>
            </w:pPr>
            <w:r w:rsidRPr="00E062F1">
              <w:rPr>
                <w:rFonts w:cs="Arial"/>
                <w:szCs w:val="18"/>
                <w:lang w:eastAsia="zh-CN"/>
              </w:rPr>
              <w:t>n261</w:t>
            </w:r>
          </w:p>
        </w:tc>
        <w:tc>
          <w:tcPr>
            <w:tcW w:w="10701" w:type="dxa"/>
            <w:gridSpan w:val="19"/>
            <w:tcBorders>
              <w:top w:val="single" w:sz="4" w:space="0" w:color="auto"/>
              <w:left w:val="single" w:sz="4" w:space="0" w:color="auto"/>
              <w:bottom w:val="single" w:sz="4" w:space="0" w:color="auto"/>
              <w:right w:val="single" w:sz="4" w:space="0" w:color="auto"/>
            </w:tcBorders>
          </w:tcPr>
          <w:p w14:paraId="22A06136" w14:textId="77777777" w:rsidR="009D407F" w:rsidRPr="00E062F1" w:rsidRDefault="009D407F" w:rsidP="009D407F">
            <w:pPr>
              <w:pStyle w:val="TAC"/>
              <w:rPr>
                <w:rFonts w:eastAsia="Yu Mincho"/>
                <w:szCs w:val="18"/>
              </w:rPr>
            </w:pPr>
            <w:r w:rsidRPr="00E062F1">
              <w:rPr>
                <w:rFonts w:cs="Arial"/>
                <w:szCs w:val="18"/>
                <w:lang w:eastAsia="zh-CN"/>
              </w:rPr>
              <w:t>See CA_n261(A-I) in Table 5.5A.2-2 in TS 38.101-2</w:t>
            </w:r>
          </w:p>
        </w:tc>
        <w:tc>
          <w:tcPr>
            <w:tcW w:w="749" w:type="dxa"/>
            <w:vMerge/>
            <w:tcBorders>
              <w:left w:val="single" w:sz="4" w:space="0" w:color="auto"/>
              <w:right w:val="single" w:sz="4" w:space="0" w:color="auto"/>
            </w:tcBorders>
            <w:vAlign w:val="center"/>
          </w:tcPr>
          <w:p w14:paraId="7DBE1008" w14:textId="77777777" w:rsidR="009D407F" w:rsidRPr="00E062F1" w:rsidRDefault="009D407F" w:rsidP="009D407F">
            <w:pPr>
              <w:pStyle w:val="TAC"/>
              <w:rPr>
                <w:szCs w:val="18"/>
                <w:lang w:eastAsia="zh-CN"/>
              </w:rPr>
            </w:pPr>
          </w:p>
        </w:tc>
      </w:tr>
      <w:tr w:rsidR="009D407F" w:rsidRPr="00E062F1" w14:paraId="698A6785" w14:textId="77777777" w:rsidTr="009D407F">
        <w:trPr>
          <w:trHeight w:val="148"/>
          <w:jc w:val="center"/>
        </w:trPr>
        <w:tc>
          <w:tcPr>
            <w:tcW w:w="1034" w:type="dxa"/>
            <w:vMerge w:val="restart"/>
            <w:tcBorders>
              <w:left w:val="single" w:sz="4" w:space="0" w:color="auto"/>
              <w:right w:val="single" w:sz="4" w:space="0" w:color="auto"/>
            </w:tcBorders>
            <w:vAlign w:val="center"/>
          </w:tcPr>
          <w:p w14:paraId="07127822" w14:textId="77777777" w:rsidR="009D407F" w:rsidRPr="00E062F1" w:rsidRDefault="009D407F" w:rsidP="009D407F">
            <w:pPr>
              <w:pStyle w:val="TAC"/>
              <w:rPr>
                <w:szCs w:val="18"/>
              </w:rPr>
            </w:pPr>
            <w:r w:rsidRPr="00E062F1">
              <w:rPr>
                <w:rFonts w:cs="Arial"/>
                <w:szCs w:val="18"/>
                <w:lang w:eastAsia="zh-CN"/>
              </w:rPr>
              <w:t>CA_n77A-n261(G-H)</w:t>
            </w:r>
          </w:p>
        </w:tc>
        <w:tc>
          <w:tcPr>
            <w:tcW w:w="1034" w:type="dxa"/>
            <w:vMerge w:val="restart"/>
            <w:tcBorders>
              <w:left w:val="single" w:sz="4" w:space="0" w:color="auto"/>
              <w:right w:val="single" w:sz="4" w:space="0" w:color="auto"/>
            </w:tcBorders>
            <w:vAlign w:val="center"/>
          </w:tcPr>
          <w:p w14:paraId="6A9759A3" w14:textId="77777777" w:rsidR="009D407F" w:rsidRPr="00E062F1" w:rsidRDefault="009D407F" w:rsidP="009D407F">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4B569F47" w14:textId="77777777" w:rsidR="009D407F" w:rsidRPr="00E062F1" w:rsidRDefault="009D407F" w:rsidP="009D407F">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55293132" w14:textId="77777777" w:rsidR="009D407F" w:rsidRPr="00E062F1" w:rsidRDefault="009D407F" w:rsidP="009D407F">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2851332B"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E24B098"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709784FE"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2" w:type="dxa"/>
            <w:tcBorders>
              <w:top w:val="single" w:sz="4" w:space="0" w:color="auto"/>
              <w:left w:val="single" w:sz="4" w:space="0" w:color="auto"/>
              <w:bottom w:val="single" w:sz="4" w:space="0" w:color="auto"/>
              <w:right w:val="single" w:sz="4" w:space="0" w:color="auto"/>
            </w:tcBorders>
            <w:vAlign w:val="center"/>
          </w:tcPr>
          <w:p w14:paraId="7FD5F2F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DD5EC5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8" w:type="dxa"/>
            <w:tcBorders>
              <w:top w:val="single" w:sz="4" w:space="0" w:color="auto"/>
              <w:left w:val="single" w:sz="4" w:space="0" w:color="auto"/>
              <w:bottom w:val="single" w:sz="4" w:space="0" w:color="auto"/>
              <w:right w:val="single" w:sz="4" w:space="0" w:color="auto"/>
            </w:tcBorders>
            <w:vAlign w:val="center"/>
          </w:tcPr>
          <w:p w14:paraId="22D8383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F09C4C"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A8EA0C"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327B16A" w14:textId="77777777" w:rsidR="009D407F" w:rsidRPr="00E062F1" w:rsidRDefault="009D407F" w:rsidP="009D407F">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4CE0E4A"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0072478" w14:textId="77777777" w:rsidR="009D407F" w:rsidRPr="00E062F1" w:rsidRDefault="009D407F" w:rsidP="009D407F">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D0EE589" w14:textId="77777777" w:rsidR="009D407F" w:rsidRPr="00E062F1" w:rsidRDefault="009D407F" w:rsidP="009D407F">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F889FB8" w14:textId="77777777" w:rsidR="009D407F" w:rsidRPr="00E062F1" w:rsidRDefault="009D407F" w:rsidP="009D407F">
            <w:pPr>
              <w:pStyle w:val="TAC"/>
              <w:rPr>
                <w:rFonts w:cs="Arial"/>
                <w:szCs w:val="18"/>
              </w:rPr>
            </w:pPr>
          </w:p>
        </w:tc>
        <w:tc>
          <w:tcPr>
            <w:tcW w:w="657" w:type="dxa"/>
            <w:tcBorders>
              <w:top w:val="single" w:sz="4" w:space="0" w:color="auto"/>
              <w:left w:val="single" w:sz="4" w:space="0" w:color="auto"/>
              <w:bottom w:val="single" w:sz="4" w:space="0" w:color="auto"/>
              <w:right w:val="single" w:sz="4" w:space="0" w:color="auto"/>
            </w:tcBorders>
            <w:vAlign w:val="center"/>
          </w:tcPr>
          <w:p w14:paraId="376445B6"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D3384D"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6E23AC00"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1EC2667C" w14:textId="77777777" w:rsidTr="009D407F">
        <w:trPr>
          <w:trHeight w:val="148"/>
          <w:jc w:val="center"/>
        </w:trPr>
        <w:tc>
          <w:tcPr>
            <w:tcW w:w="1034" w:type="dxa"/>
            <w:vMerge/>
            <w:tcBorders>
              <w:left w:val="single" w:sz="4" w:space="0" w:color="auto"/>
              <w:right w:val="single" w:sz="4" w:space="0" w:color="auto"/>
            </w:tcBorders>
            <w:vAlign w:val="center"/>
          </w:tcPr>
          <w:p w14:paraId="7DB24C54"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3C272BC0"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45C63AB1"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0C67F40" w14:textId="77777777" w:rsidR="009D407F" w:rsidRPr="00E062F1" w:rsidRDefault="009D407F" w:rsidP="009D407F">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3A0CAA1E"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2E7220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81069C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2" w:type="dxa"/>
            <w:tcBorders>
              <w:top w:val="single" w:sz="4" w:space="0" w:color="auto"/>
              <w:left w:val="single" w:sz="4" w:space="0" w:color="auto"/>
              <w:bottom w:val="single" w:sz="4" w:space="0" w:color="auto"/>
              <w:right w:val="single" w:sz="4" w:space="0" w:color="auto"/>
            </w:tcBorders>
            <w:vAlign w:val="center"/>
          </w:tcPr>
          <w:p w14:paraId="38B733A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745CCF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8" w:type="dxa"/>
            <w:tcBorders>
              <w:top w:val="single" w:sz="4" w:space="0" w:color="auto"/>
              <w:left w:val="single" w:sz="4" w:space="0" w:color="auto"/>
              <w:bottom w:val="single" w:sz="4" w:space="0" w:color="auto"/>
              <w:right w:val="single" w:sz="4" w:space="0" w:color="auto"/>
            </w:tcBorders>
            <w:vAlign w:val="center"/>
          </w:tcPr>
          <w:p w14:paraId="7BD4C8C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27DBE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D2C03C2"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991752"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2089B8"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03502506"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A90E1A" w14:textId="77777777" w:rsidR="009D407F" w:rsidRPr="00E062F1" w:rsidRDefault="009D407F" w:rsidP="009D407F">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48EDAC1" w14:textId="77777777" w:rsidR="009D407F" w:rsidRPr="00E062F1" w:rsidRDefault="009D407F" w:rsidP="009D407F">
            <w:pPr>
              <w:pStyle w:val="TAC"/>
              <w:rPr>
                <w:rFonts w:cs="Arial"/>
                <w:szCs w:val="18"/>
              </w:rPr>
            </w:pPr>
            <w:r w:rsidRPr="00E062F1">
              <w:rPr>
                <w:rFonts w:cs="Arial"/>
                <w:szCs w:val="18"/>
                <w:lang w:eastAsia="zh-CN"/>
              </w:rPr>
              <w:t>Yes</w:t>
            </w:r>
          </w:p>
        </w:tc>
        <w:tc>
          <w:tcPr>
            <w:tcW w:w="657" w:type="dxa"/>
            <w:tcBorders>
              <w:top w:val="single" w:sz="4" w:space="0" w:color="auto"/>
              <w:left w:val="single" w:sz="4" w:space="0" w:color="auto"/>
              <w:bottom w:val="single" w:sz="4" w:space="0" w:color="auto"/>
              <w:right w:val="single" w:sz="4" w:space="0" w:color="auto"/>
            </w:tcBorders>
            <w:vAlign w:val="center"/>
          </w:tcPr>
          <w:p w14:paraId="076B10C2"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6E9282"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79F74942" w14:textId="77777777" w:rsidR="009D407F" w:rsidRPr="00E062F1" w:rsidRDefault="009D407F" w:rsidP="009D407F">
            <w:pPr>
              <w:pStyle w:val="TAC"/>
              <w:rPr>
                <w:szCs w:val="18"/>
                <w:lang w:eastAsia="zh-CN"/>
              </w:rPr>
            </w:pPr>
          </w:p>
        </w:tc>
      </w:tr>
      <w:tr w:rsidR="009D407F" w:rsidRPr="00E062F1" w14:paraId="7CB02097" w14:textId="77777777" w:rsidTr="009D407F">
        <w:trPr>
          <w:trHeight w:val="148"/>
          <w:jc w:val="center"/>
        </w:trPr>
        <w:tc>
          <w:tcPr>
            <w:tcW w:w="1034" w:type="dxa"/>
            <w:vMerge/>
            <w:tcBorders>
              <w:left w:val="single" w:sz="4" w:space="0" w:color="auto"/>
              <w:right w:val="single" w:sz="4" w:space="0" w:color="auto"/>
            </w:tcBorders>
            <w:vAlign w:val="center"/>
          </w:tcPr>
          <w:p w14:paraId="22E2601E"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618E13CC"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229A5C17"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6CBB62D" w14:textId="77777777" w:rsidR="009D407F" w:rsidRPr="00E062F1" w:rsidRDefault="009D407F" w:rsidP="009D407F">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20188B54"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8A5EB1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0386F1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2" w:type="dxa"/>
            <w:tcBorders>
              <w:top w:val="single" w:sz="4" w:space="0" w:color="auto"/>
              <w:left w:val="single" w:sz="4" w:space="0" w:color="auto"/>
              <w:bottom w:val="single" w:sz="4" w:space="0" w:color="auto"/>
              <w:right w:val="single" w:sz="4" w:space="0" w:color="auto"/>
            </w:tcBorders>
            <w:vAlign w:val="center"/>
          </w:tcPr>
          <w:p w14:paraId="500B168E"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46D24D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8" w:type="dxa"/>
            <w:tcBorders>
              <w:top w:val="single" w:sz="4" w:space="0" w:color="auto"/>
              <w:left w:val="single" w:sz="4" w:space="0" w:color="auto"/>
              <w:bottom w:val="single" w:sz="4" w:space="0" w:color="auto"/>
              <w:right w:val="single" w:sz="4" w:space="0" w:color="auto"/>
            </w:tcBorders>
            <w:vAlign w:val="center"/>
          </w:tcPr>
          <w:p w14:paraId="7A2A60F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6D67A9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298F68"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6F4420"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955411"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64C70536"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1FDE54" w14:textId="77777777" w:rsidR="009D407F" w:rsidRPr="00E062F1" w:rsidRDefault="009D407F" w:rsidP="009D407F">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BA12411" w14:textId="77777777" w:rsidR="009D407F" w:rsidRPr="00E062F1" w:rsidRDefault="009D407F" w:rsidP="009D407F">
            <w:pPr>
              <w:pStyle w:val="TAC"/>
              <w:rPr>
                <w:rFonts w:cs="Arial"/>
                <w:szCs w:val="18"/>
              </w:rPr>
            </w:pPr>
            <w:r w:rsidRPr="00E062F1">
              <w:rPr>
                <w:rFonts w:cs="Arial"/>
                <w:szCs w:val="18"/>
                <w:lang w:eastAsia="zh-CN"/>
              </w:rPr>
              <w:t>Yes</w:t>
            </w:r>
          </w:p>
        </w:tc>
        <w:tc>
          <w:tcPr>
            <w:tcW w:w="657" w:type="dxa"/>
            <w:tcBorders>
              <w:top w:val="single" w:sz="4" w:space="0" w:color="auto"/>
              <w:left w:val="single" w:sz="4" w:space="0" w:color="auto"/>
              <w:bottom w:val="single" w:sz="4" w:space="0" w:color="auto"/>
              <w:right w:val="single" w:sz="4" w:space="0" w:color="auto"/>
            </w:tcBorders>
            <w:vAlign w:val="center"/>
          </w:tcPr>
          <w:p w14:paraId="4FF17B10"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0AFB50"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658187D" w14:textId="77777777" w:rsidR="009D407F" w:rsidRPr="00E062F1" w:rsidRDefault="009D407F" w:rsidP="009D407F">
            <w:pPr>
              <w:pStyle w:val="TAC"/>
              <w:rPr>
                <w:szCs w:val="18"/>
                <w:lang w:eastAsia="zh-CN"/>
              </w:rPr>
            </w:pPr>
          </w:p>
        </w:tc>
      </w:tr>
      <w:tr w:rsidR="009D407F" w:rsidRPr="00E062F1" w14:paraId="2E9713DD" w14:textId="77777777" w:rsidTr="009D407F">
        <w:trPr>
          <w:trHeight w:val="148"/>
          <w:jc w:val="center"/>
        </w:trPr>
        <w:tc>
          <w:tcPr>
            <w:tcW w:w="1034" w:type="dxa"/>
            <w:vMerge/>
            <w:tcBorders>
              <w:left w:val="single" w:sz="4" w:space="0" w:color="auto"/>
              <w:right w:val="single" w:sz="4" w:space="0" w:color="auto"/>
            </w:tcBorders>
            <w:vAlign w:val="center"/>
          </w:tcPr>
          <w:p w14:paraId="0BDF2F01"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0C1AED71" w14:textId="77777777" w:rsidR="009D407F" w:rsidRPr="00E062F1" w:rsidRDefault="009D407F" w:rsidP="009D407F">
            <w:pPr>
              <w:pStyle w:val="TAC"/>
              <w:rPr>
                <w:szCs w:val="18"/>
              </w:rPr>
            </w:pPr>
          </w:p>
        </w:tc>
        <w:tc>
          <w:tcPr>
            <w:tcW w:w="746" w:type="dxa"/>
            <w:tcBorders>
              <w:left w:val="single" w:sz="4" w:space="0" w:color="auto"/>
              <w:right w:val="single" w:sz="4" w:space="0" w:color="auto"/>
            </w:tcBorders>
            <w:vAlign w:val="center"/>
          </w:tcPr>
          <w:p w14:paraId="0013C4BF" w14:textId="77777777" w:rsidR="009D407F" w:rsidRPr="00E062F1" w:rsidRDefault="009D407F" w:rsidP="009D407F">
            <w:pPr>
              <w:pStyle w:val="TAC"/>
              <w:rPr>
                <w:szCs w:val="18"/>
                <w:lang w:eastAsia="zh-CN"/>
              </w:rPr>
            </w:pPr>
            <w:r w:rsidRPr="00E062F1">
              <w:rPr>
                <w:rFonts w:cs="Arial"/>
                <w:szCs w:val="18"/>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116F8BD0" w14:textId="77777777" w:rsidR="009D407F" w:rsidRPr="00E062F1" w:rsidRDefault="009D407F" w:rsidP="009D407F">
            <w:pPr>
              <w:pStyle w:val="TAC"/>
              <w:rPr>
                <w:szCs w:val="18"/>
              </w:rPr>
            </w:pPr>
          </w:p>
        </w:tc>
        <w:tc>
          <w:tcPr>
            <w:tcW w:w="10033" w:type="dxa"/>
            <w:gridSpan w:val="18"/>
            <w:tcBorders>
              <w:top w:val="single" w:sz="4" w:space="0" w:color="auto"/>
              <w:left w:val="single" w:sz="4" w:space="0" w:color="auto"/>
              <w:bottom w:val="single" w:sz="4" w:space="0" w:color="auto"/>
              <w:right w:val="single" w:sz="4" w:space="0" w:color="auto"/>
            </w:tcBorders>
            <w:vAlign w:val="center"/>
          </w:tcPr>
          <w:p w14:paraId="7F53556B" w14:textId="77777777" w:rsidR="009D407F" w:rsidRPr="00E062F1" w:rsidRDefault="009D407F" w:rsidP="009D407F">
            <w:pPr>
              <w:pStyle w:val="TAC"/>
              <w:rPr>
                <w:rFonts w:eastAsia="Yu Mincho"/>
                <w:szCs w:val="18"/>
              </w:rPr>
            </w:pPr>
            <w:r w:rsidRPr="00E062F1">
              <w:rPr>
                <w:rFonts w:cs="Arial"/>
                <w:szCs w:val="18"/>
                <w:lang w:eastAsia="zh-CN"/>
              </w:rPr>
              <w:t>See CA_n261(G-H) in Table 5.5A.2-2 in TS 38.101-2</w:t>
            </w:r>
          </w:p>
        </w:tc>
        <w:tc>
          <w:tcPr>
            <w:tcW w:w="749" w:type="dxa"/>
            <w:vMerge/>
            <w:tcBorders>
              <w:left w:val="single" w:sz="4" w:space="0" w:color="auto"/>
              <w:right w:val="single" w:sz="4" w:space="0" w:color="auto"/>
            </w:tcBorders>
            <w:vAlign w:val="center"/>
          </w:tcPr>
          <w:p w14:paraId="3B00F3D5" w14:textId="77777777" w:rsidR="009D407F" w:rsidRPr="00E062F1" w:rsidRDefault="009D407F" w:rsidP="009D407F">
            <w:pPr>
              <w:pStyle w:val="TAC"/>
              <w:rPr>
                <w:szCs w:val="18"/>
                <w:lang w:eastAsia="zh-CN"/>
              </w:rPr>
            </w:pPr>
          </w:p>
        </w:tc>
      </w:tr>
      <w:tr w:rsidR="009D407F" w:rsidRPr="00E062F1" w14:paraId="26FF9EC9" w14:textId="77777777" w:rsidTr="009D407F">
        <w:trPr>
          <w:trHeight w:val="148"/>
          <w:jc w:val="center"/>
        </w:trPr>
        <w:tc>
          <w:tcPr>
            <w:tcW w:w="1034" w:type="dxa"/>
            <w:vMerge w:val="restart"/>
            <w:tcBorders>
              <w:left w:val="single" w:sz="4" w:space="0" w:color="auto"/>
              <w:right w:val="single" w:sz="4" w:space="0" w:color="auto"/>
            </w:tcBorders>
            <w:vAlign w:val="center"/>
          </w:tcPr>
          <w:p w14:paraId="74E1C4D2" w14:textId="77777777" w:rsidR="009D407F" w:rsidRPr="00E062F1" w:rsidRDefault="009D407F" w:rsidP="009D407F">
            <w:pPr>
              <w:pStyle w:val="TAC"/>
              <w:rPr>
                <w:szCs w:val="18"/>
              </w:rPr>
            </w:pPr>
            <w:r w:rsidRPr="00E062F1">
              <w:rPr>
                <w:rFonts w:cs="Arial"/>
                <w:szCs w:val="18"/>
                <w:lang w:eastAsia="zh-CN"/>
              </w:rPr>
              <w:t>CA_n77A-n261(G-I)</w:t>
            </w:r>
          </w:p>
        </w:tc>
        <w:tc>
          <w:tcPr>
            <w:tcW w:w="1034" w:type="dxa"/>
            <w:vMerge w:val="restart"/>
            <w:tcBorders>
              <w:left w:val="single" w:sz="4" w:space="0" w:color="auto"/>
              <w:right w:val="single" w:sz="4" w:space="0" w:color="auto"/>
            </w:tcBorders>
            <w:vAlign w:val="center"/>
          </w:tcPr>
          <w:p w14:paraId="1448ADB1" w14:textId="77777777" w:rsidR="009D407F" w:rsidRPr="00E062F1" w:rsidRDefault="009D407F" w:rsidP="009D407F">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433C2D73" w14:textId="77777777" w:rsidR="009D407F" w:rsidRPr="00E062F1" w:rsidRDefault="009D407F" w:rsidP="009D407F">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76A87FEC" w14:textId="77777777" w:rsidR="009D407F" w:rsidRPr="00E062F1" w:rsidRDefault="009D407F" w:rsidP="009D407F">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39407732"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92999BE"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BFC136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2" w:type="dxa"/>
            <w:tcBorders>
              <w:top w:val="single" w:sz="4" w:space="0" w:color="auto"/>
              <w:left w:val="single" w:sz="4" w:space="0" w:color="auto"/>
              <w:bottom w:val="single" w:sz="4" w:space="0" w:color="auto"/>
              <w:right w:val="single" w:sz="4" w:space="0" w:color="auto"/>
            </w:tcBorders>
            <w:vAlign w:val="center"/>
          </w:tcPr>
          <w:p w14:paraId="2080EFD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D7D14DF"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8" w:type="dxa"/>
            <w:tcBorders>
              <w:top w:val="single" w:sz="4" w:space="0" w:color="auto"/>
              <w:left w:val="single" w:sz="4" w:space="0" w:color="auto"/>
              <w:bottom w:val="single" w:sz="4" w:space="0" w:color="auto"/>
              <w:right w:val="single" w:sz="4" w:space="0" w:color="auto"/>
            </w:tcBorders>
            <w:vAlign w:val="center"/>
          </w:tcPr>
          <w:p w14:paraId="129670B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6F4E83"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923C13F"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BB95692" w14:textId="77777777" w:rsidR="009D407F" w:rsidRPr="00E062F1" w:rsidRDefault="009D407F" w:rsidP="009D407F">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03AD9DD"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CC496F3" w14:textId="77777777" w:rsidR="009D407F" w:rsidRPr="00E062F1" w:rsidRDefault="009D407F" w:rsidP="009D407F">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CDFD3CD" w14:textId="77777777" w:rsidR="009D407F" w:rsidRPr="00E062F1" w:rsidRDefault="009D407F" w:rsidP="009D407F">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1CD3A83" w14:textId="77777777" w:rsidR="009D407F" w:rsidRPr="00E062F1" w:rsidRDefault="009D407F" w:rsidP="009D407F">
            <w:pPr>
              <w:pStyle w:val="TAC"/>
              <w:rPr>
                <w:rFonts w:cs="Arial"/>
                <w:szCs w:val="18"/>
              </w:rPr>
            </w:pPr>
          </w:p>
        </w:tc>
        <w:tc>
          <w:tcPr>
            <w:tcW w:w="657" w:type="dxa"/>
            <w:tcBorders>
              <w:top w:val="single" w:sz="4" w:space="0" w:color="auto"/>
              <w:left w:val="single" w:sz="4" w:space="0" w:color="auto"/>
              <w:bottom w:val="single" w:sz="4" w:space="0" w:color="auto"/>
              <w:right w:val="single" w:sz="4" w:space="0" w:color="auto"/>
            </w:tcBorders>
            <w:vAlign w:val="center"/>
          </w:tcPr>
          <w:p w14:paraId="794A81A9"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5D3AF0"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25AADD7C"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22CDC002" w14:textId="77777777" w:rsidTr="009D407F">
        <w:trPr>
          <w:trHeight w:val="148"/>
          <w:jc w:val="center"/>
        </w:trPr>
        <w:tc>
          <w:tcPr>
            <w:tcW w:w="1034" w:type="dxa"/>
            <w:vMerge/>
            <w:tcBorders>
              <w:left w:val="single" w:sz="4" w:space="0" w:color="auto"/>
              <w:right w:val="single" w:sz="4" w:space="0" w:color="auto"/>
            </w:tcBorders>
            <w:vAlign w:val="center"/>
          </w:tcPr>
          <w:p w14:paraId="377B5C76"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1296F3BC"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4411371B"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37BEF68" w14:textId="77777777" w:rsidR="009D407F" w:rsidRPr="00E062F1" w:rsidRDefault="009D407F" w:rsidP="009D407F">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249C5880"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CFBF9AC"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9A606C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2" w:type="dxa"/>
            <w:tcBorders>
              <w:top w:val="single" w:sz="4" w:space="0" w:color="auto"/>
              <w:left w:val="single" w:sz="4" w:space="0" w:color="auto"/>
              <w:bottom w:val="single" w:sz="4" w:space="0" w:color="auto"/>
              <w:right w:val="single" w:sz="4" w:space="0" w:color="auto"/>
            </w:tcBorders>
            <w:vAlign w:val="center"/>
          </w:tcPr>
          <w:p w14:paraId="415F3BE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D8A534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8" w:type="dxa"/>
            <w:tcBorders>
              <w:top w:val="single" w:sz="4" w:space="0" w:color="auto"/>
              <w:left w:val="single" w:sz="4" w:space="0" w:color="auto"/>
              <w:bottom w:val="single" w:sz="4" w:space="0" w:color="auto"/>
              <w:right w:val="single" w:sz="4" w:space="0" w:color="auto"/>
            </w:tcBorders>
            <w:vAlign w:val="center"/>
          </w:tcPr>
          <w:p w14:paraId="3EA8B6E3"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7CE70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B7B2BC"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50C32B"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5C1F9C"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2F359F74"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73301AE" w14:textId="77777777" w:rsidR="009D407F" w:rsidRPr="00E062F1" w:rsidRDefault="009D407F" w:rsidP="009D407F">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AD43033" w14:textId="77777777" w:rsidR="009D407F" w:rsidRPr="00E062F1" w:rsidRDefault="009D407F" w:rsidP="009D407F">
            <w:pPr>
              <w:pStyle w:val="TAC"/>
              <w:rPr>
                <w:rFonts w:cs="Arial"/>
                <w:szCs w:val="18"/>
              </w:rPr>
            </w:pPr>
            <w:r w:rsidRPr="00E062F1">
              <w:rPr>
                <w:rFonts w:cs="Arial"/>
                <w:szCs w:val="18"/>
                <w:lang w:eastAsia="zh-CN"/>
              </w:rPr>
              <w:t>Yes</w:t>
            </w:r>
          </w:p>
        </w:tc>
        <w:tc>
          <w:tcPr>
            <w:tcW w:w="657" w:type="dxa"/>
            <w:tcBorders>
              <w:top w:val="single" w:sz="4" w:space="0" w:color="auto"/>
              <w:left w:val="single" w:sz="4" w:space="0" w:color="auto"/>
              <w:bottom w:val="single" w:sz="4" w:space="0" w:color="auto"/>
              <w:right w:val="single" w:sz="4" w:space="0" w:color="auto"/>
            </w:tcBorders>
            <w:vAlign w:val="center"/>
          </w:tcPr>
          <w:p w14:paraId="7949F302"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FC95CE"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90BBFE7" w14:textId="77777777" w:rsidR="009D407F" w:rsidRPr="00E062F1" w:rsidRDefault="009D407F" w:rsidP="009D407F">
            <w:pPr>
              <w:pStyle w:val="TAC"/>
              <w:rPr>
                <w:szCs w:val="18"/>
                <w:lang w:eastAsia="zh-CN"/>
              </w:rPr>
            </w:pPr>
          </w:p>
        </w:tc>
      </w:tr>
      <w:tr w:rsidR="009D407F" w:rsidRPr="00E062F1" w14:paraId="4D8BB05F" w14:textId="77777777" w:rsidTr="009D407F">
        <w:trPr>
          <w:trHeight w:val="148"/>
          <w:jc w:val="center"/>
        </w:trPr>
        <w:tc>
          <w:tcPr>
            <w:tcW w:w="1034" w:type="dxa"/>
            <w:vMerge/>
            <w:tcBorders>
              <w:left w:val="single" w:sz="4" w:space="0" w:color="auto"/>
              <w:right w:val="single" w:sz="4" w:space="0" w:color="auto"/>
            </w:tcBorders>
            <w:vAlign w:val="center"/>
          </w:tcPr>
          <w:p w14:paraId="4A4BE451"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5C82DE3A"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23943901"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85B9E5A" w14:textId="77777777" w:rsidR="009D407F" w:rsidRPr="00E062F1" w:rsidRDefault="009D407F" w:rsidP="009D407F">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DD6A502"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E850E0C"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178D7C7"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2" w:type="dxa"/>
            <w:tcBorders>
              <w:top w:val="single" w:sz="4" w:space="0" w:color="auto"/>
              <w:left w:val="single" w:sz="4" w:space="0" w:color="auto"/>
              <w:bottom w:val="single" w:sz="4" w:space="0" w:color="auto"/>
              <w:right w:val="single" w:sz="4" w:space="0" w:color="auto"/>
            </w:tcBorders>
            <w:vAlign w:val="center"/>
          </w:tcPr>
          <w:p w14:paraId="13FA92AF"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EDA0F8E"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8" w:type="dxa"/>
            <w:tcBorders>
              <w:top w:val="single" w:sz="4" w:space="0" w:color="auto"/>
              <w:left w:val="single" w:sz="4" w:space="0" w:color="auto"/>
              <w:bottom w:val="single" w:sz="4" w:space="0" w:color="auto"/>
              <w:right w:val="single" w:sz="4" w:space="0" w:color="auto"/>
            </w:tcBorders>
            <w:vAlign w:val="center"/>
          </w:tcPr>
          <w:p w14:paraId="5E93809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B99D7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DB2756"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80FC29"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3569CB8"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4CC700EE"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7B8C3F" w14:textId="77777777" w:rsidR="009D407F" w:rsidRPr="00E062F1" w:rsidRDefault="009D407F" w:rsidP="009D407F">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3C001EF" w14:textId="77777777" w:rsidR="009D407F" w:rsidRPr="00E062F1" w:rsidRDefault="009D407F" w:rsidP="009D407F">
            <w:pPr>
              <w:pStyle w:val="TAC"/>
              <w:rPr>
                <w:rFonts w:cs="Arial"/>
                <w:szCs w:val="18"/>
              </w:rPr>
            </w:pPr>
            <w:r w:rsidRPr="00E062F1">
              <w:rPr>
                <w:rFonts w:cs="Arial"/>
                <w:szCs w:val="18"/>
                <w:lang w:eastAsia="zh-CN"/>
              </w:rPr>
              <w:t>Yes</w:t>
            </w:r>
          </w:p>
        </w:tc>
        <w:tc>
          <w:tcPr>
            <w:tcW w:w="657" w:type="dxa"/>
            <w:tcBorders>
              <w:top w:val="single" w:sz="4" w:space="0" w:color="auto"/>
              <w:left w:val="single" w:sz="4" w:space="0" w:color="auto"/>
              <w:bottom w:val="single" w:sz="4" w:space="0" w:color="auto"/>
              <w:right w:val="single" w:sz="4" w:space="0" w:color="auto"/>
            </w:tcBorders>
            <w:vAlign w:val="center"/>
          </w:tcPr>
          <w:p w14:paraId="58171EBD"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032E9A"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371F79AD" w14:textId="77777777" w:rsidR="009D407F" w:rsidRPr="00E062F1" w:rsidRDefault="009D407F" w:rsidP="009D407F">
            <w:pPr>
              <w:pStyle w:val="TAC"/>
              <w:rPr>
                <w:szCs w:val="18"/>
                <w:lang w:eastAsia="zh-CN"/>
              </w:rPr>
            </w:pPr>
          </w:p>
        </w:tc>
      </w:tr>
      <w:tr w:rsidR="009D407F" w:rsidRPr="00E062F1" w14:paraId="0B9711B5" w14:textId="77777777" w:rsidTr="009D407F">
        <w:trPr>
          <w:trHeight w:val="148"/>
          <w:jc w:val="center"/>
        </w:trPr>
        <w:tc>
          <w:tcPr>
            <w:tcW w:w="1034" w:type="dxa"/>
            <w:vMerge/>
            <w:tcBorders>
              <w:left w:val="single" w:sz="4" w:space="0" w:color="auto"/>
              <w:right w:val="single" w:sz="4" w:space="0" w:color="auto"/>
            </w:tcBorders>
            <w:vAlign w:val="center"/>
          </w:tcPr>
          <w:p w14:paraId="02FA1424"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4EE36492" w14:textId="77777777" w:rsidR="009D407F" w:rsidRPr="00E062F1" w:rsidRDefault="009D407F" w:rsidP="009D407F">
            <w:pPr>
              <w:pStyle w:val="TAC"/>
              <w:rPr>
                <w:szCs w:val="18"/>
              </w:rPr>
            </w:pPr>
          </w:p>
        </w:tc>
        <w:tc>
          <w:tcPr>
            <w:tcW w:w="746" w:type="dxa"/>
            <w:tcBorders>
              <w:left w:val="single" w:sz="4" w:space="0" w:color="auto"/>
              <w:right w:val="single" w:sz="4" w:space="0" w:color="auto"/>
            </w:tcBorders>
            <w:vAlign w:val="center"/>
          </w:tcPr>
          <w:p w14:paraId="0496176D" w14:textId="77777777" w:rsidR="009D407F" w:rsidRPr="00E062F1" w:rsidRDefault="009D407F" w:rsidP="009D407F">
            <w:pPr>
              <w:pStyle w:val="TAC"/>
              <w:rPr>
                <w:szCs w:val="18"/>
                <w:lang w:eastAsia="zh-CN"/>
              </w:rPr>
            </w:pPr>
            <w:r w:rsidRPr="00E062F1">
              <w:rPr>
                <w:rFonts w:cs="Arial"/>
                <w:szCs w:val="18"/>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0D0D67AC" w14:textId="77777777" w:rsidR="009D407F" w:rsidRPr="00E062F1" w:rsidRDefault="009D407F" w:rsidP="009D407F">
            <w:pPr>
              <w:pStyle w:val="TAC"/>
              <w:rPr>
                <w:szCs w:val="18"/>
              </w:rPr>
            </w:pPr>
          </w:p>
        </w:tc>
        <w:tc>
          <w:tcPr>
            <w:tcW w:w="10033" w:type="dxa"/>
            <w:gridSpan w:val="18"/>
            <w:tcBorders>
              <w:top w:val="single" w:sz="4" w:space="0" w:color="auto"/>
              <w:left w:val="single" w:sz="4" w:space="0" w:color="auto"/>
              <w:bottom w:val="single" w:sz="4" w:space="0" w:color="auto"/>
              <w:right w:val="single" w:sz="4" w:space="0" w:color="auto"/>
            </w:tcBorders>
            <w:vAlign w:val="center"/>
          </w:tcPr>
          <w:p w14:paraId="564EF85E" w14:textId="77777777" w:rsidR="009D407F" w:rsidRPr="00E062F1" w:rsidRDefault="009D407F" w:rsidP="009D407F">
            <w:pPr>
              <w:pStyle w:val="TAC"/>
              <w:rPr>
                <w:rFonts w:eastAsia="Yu Mincho"/>
                <w:szCs w:val="18"/>
              </w:rPr>
            </w:pPr>
            <w:r w:rsidRPr="00E062F1">
              <w:rPr>
                <w:rFonts w:cs="Arial"/>
                <w:szCs w:val="18"/>
                <w:lang w:eastAsia="zh-CN"/>
              </w:rPr>
              <w:t>See CA_n261(G-I) in Table 5.5A.2-1 in TS 38.101-2</w:t>
            </w:r>
          </w:p>
        </w:tc>
        <w:tc>
          <w:tcPr>
            <w:tcW w:w="749" w:type="dxa"/>
            <w:vMerge/>
            <w:tcBorders>
              <w:left w:val="single" w:sz="4" w:space="0" w:color="auto"/>
              <w:right w:val="single" w:sz="4" w:space="0" w:color="auto"/>
            </w:tcBorders>
            <w:vAlign w:val="center"/>
          </w:tcPr>
          <w:p w14:paraId="2E9B018C" w14:textId="77777777" w:rsidR="009D407F" w:rsidRPr="00E062F1" w:rsidRDefault="009D407F" w:rsidP="009D407F">
            <w:pPr>
              <w:pStyle w:val="TAC"/>
              <w:rPr>
                <w:szCs w:val="18"/>
                <w:lang w:eastAsia="zh-CN"/>
              </w:rPr>
            </w:pPr>
          </w:p>
        </w:tc>
      </w:tr>
      <w:tr w:rsidR="009D407F" w:rsidRPr="00E062F1" w14:paraId="7698AAD4" w14:textId="77777777" w:rsidTr="009D407F">
        <w:trPr>
          <w:trHeight w:val="148"/>
          <w:jc w:val="center"/>
        </w:trPr>
        <w:tc>
          <w:tcPr>
            <w:tcW w:w="1034" w:type="dxa"/>
            <w:vMerge w:val="restart"/>
            <w:tcBorders>
              <w:left w:val="single" w:sz="4" w:space="0" w:color="auto"/>
              <w:right w:val="single" w:sz="4" w:space="0" w:color="auto"/>
            </w:tcBorders>
            <w:vAlign w:val="center"/>
          </w:tcPr>
          <w:p w14:paraId="3D8F08EC" w14:textId="77777777" w:rsidR="009D407F" w:rsidRPr="00E062F1" w:rsidRDefault="009D407F" w:rsidP="009D407F">
            <w:pPr>
              <w:pStyle w:val="TAC"/>
              <w:rPr>
                <w:szCs w:val="18"/>
              </w:rPr>
            </w:pPr>
            <w:r w:rsidRPr="00E062F1">
              <w:rPr>
                <w:rFonts w:cs="Arial"/>
                <w:szCs w:val="18"/>
                <w:lang w:eastAsia="zh-CN"/>
              </w:rPr>
              <w:t>CA_n77A-n261(H-I)</w:t>
            </w:r>
          </w:p>
        </w:tc>
        <w:tc>
          <w:tcPr>
            <w:tcW w:w="1034" w:type="dxa"/>
            <w:vMerge w:val="restart"/>
            <w:tcBorders>
              <w:left w:val="single" w:sz="4" w:space="0" w:color="auto"/>
              <w:right w:val="single" w:sz="4" w:space="0" w:color="auto"/>
            </w:tcBorders>
            <w:vAlign w:val="center"/>
          </w:tcPr>
          <w:p w14:paraId="33561A1B" w14:textId="77777777" w:rsidR="009D407F" w:rsidRPr="00E062F1" w:rsidRDefault="009D407F" w:rsidP="009D407F">
            <w:pPr>
              <w:pStyle w:val="TAC"/>
              <w:rPr>
                <w:szCs w:val="18"/>
              </w:rPr>
            </w:pPr>
            <w:r w:rsidRPr="00E062F1">
              <w:rPr>
                <w:rFonts w:cs="Arial"/>
                <w:szCs w:val="18"/>
                <w:lang w:eastAsia="zh-CN"/>
              </w:rPr>
              <w:t xml:space="preserve">CA_n77A-n261A </w:t>
            </w:r>
          </w:p>
        </w:tc>
        <w:tc>
          <w:tcPr>
            <w:tcW w:w="746" w:type="dxa"/>
            <w:vMerge w:val="restart"/>
            <w:tcBorders>
              <w:left w:val="single" w:sz="4" w:space="0" w:color="auto"/>
              <w:right w:val="single" w:sz="4" w:space="0" w:color="auto"/>
            </w:tcBorders>
            <w:vAlign w:val="center"/>
          </w:tcPr>
          <w:p w14:paraId="09344585" w14:textId="77777777" w:rsidR="009D407F" w:rsidRPr="00E062F1" w:rsidRDefault="009D407F" w:rsidP="009D407F">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355BAC46" w14:textId="77777777" w:rsidR="009D407F" w:rsidRPr="00E062F1" w:rsidRDefault="009D407F" w:rsidP="009D407F">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18ECD2AC"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05AD0C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7080FED"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2" w:type="dxa"/>
            <w:tcBorders>
              <w:top w:val="single" w:sz="4" w:space="0" w:color="auto"/>
              <w:left w:val="single" w:sz="4" w:space="0" w:color="auto"/>
              <w:bottom w:val="single" w:sz="4" w:space="0" w:color="auto"/>
              <w:right w:val="single" w:sz="4" w:space="0" w:color="auto"/>
            </w:tcBorders>
            <w:vAlign w:val="center"/>
          </w:tcPr>
          <w:p w14:paraId="1B57C25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0C6D21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8" w:type="dxa"/>
            <w:tcBorders>
              <w:top w:val="single" w:sz="4" w:space="0" w:color="auto"/>
              <w:left w:val="single" w:sz="4" w:space="0" w:color="auto"/>
              <w:bottom w:val="single" w:sz="4" w:space="0" w:color="auto"/>
              <w:right w:val="single" w:sz="4" w:space="0" w:color="auto"/>
            </w:tcBorders>
            <w:vAlign w:val="center"/>
          </w:tcPr>
          <w:p w14:paraId="367620A2"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CEB8BF"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9265AE"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53AC6F" w14:textId="77777777" w:rsidR="009D407F" w:rsidRPr="00E062F1" w:rsidRDefault="009D407F" w:rsidP="009D407F">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D0B1190" w14:textId="77777777" w:rsidR="009D407F" w:rsidRPr="00E062F1" w:rsidRDefault="009D407F" w:rsidP="009D407F">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CADA93C" w14:textId="77777777" w:rsidR="009D407F" w:rsidRPr="00E062F1" w:rsidRDefault="009D407F" w:rsidP="009D407F">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D426086" w14:textId="77777777" w:rsidR="009D407F" w:rsidRPr="00E062F1" w:rsidRDefault="009D407F" w:rsidP="009D407F">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67DED17" w14:textId="77777777" w:rsidR="009D407F" w:rsidRPr="00E062F1" w:rsidRDefault="009D407F" w:rsidP="009D407F">
            <w:pPr>
              <w:pStyle w:val="TAC"/>
              <w:rPr>
                <w:rFonts w:cs="Arial"/>
                <w:szCs w:val="18"/>
              </w:rPr>
            </w:pPr>
          </w:p>
        </w:tc>
        <w:tc>
          <w:tcPr>
            <w:tcW w:w="657" w:type="dxa"/>
            <w:tcBorders>
              <w:top w:val="single" w:sz="4" w:space="0" w:color="auto"/>
              <w:left w:val="single" w:sz="4" w:space="0" w:color="auto"/>
              <w:bottom w:val="single" w:sz="4" w:space="0" w:color="auto"/>
              <w:right w:val="single" w:sz="4" w:space="0" w:color="auto"/>
            </w:tcBorders>
            <w:vAlign w:val="center"/>
          </w:tcPr>
          <w:p w14:paraId="37FD6139"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7A7B2"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0538FEEE"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0DAE31B9" w14:textId="77777777" w:rsidTr="009D407F">
        <w:trPr>
          <w:trHeight w:val="148"/>
          <w:jc w:val="center"/>
        </w:trPr>
        <w:tc>
          <w:tcPr>
            <w:tcW w:w="1034" w:type="dxa"/>
            <w:vMerge/>
            <w:tcBorders>
              <w:left w:val="single" w:sz="4" w:space="0" w:color="auto"/>
              <w:right w:val="single" w:sz="4" w:space="0" w:color="auto"/>
            </w:tcBorders>
            <w:vAlign w:val="center"/>
          </w:tcPr>
          <w:p w14:paraId="59DE73F6"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46138267"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757E81AE"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141EF5E" w14:textId="77777777" w:rsidR="009D407F" w:rsidRPr="00E062F1" w:rsidRDefault="009D407F" w:rsidP="009D407F">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2988A61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A57A78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FC1C4B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2" w:type="dxa"/>
            <w:tcBorders>
              <w:top w:val="single" w:sz="4" w:space="0" w:color="auto"/>
              <w:left w:val="single" w:sz="4" w:space="0" w:color="auto"/>
              <w:bottom w:val="single" w:sz="4" w:space="0" w:color="auto"/>
              <w:right w:val="single" w:sz="4" w:space="0" w:color="auto"/>
            </w:tcBorders>
            <w:vAlign w:val="center"/>
          </w:tcPr>
          <w:p w14:paraId="17A4C45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70D6DB0"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8" w:type="dxa"/>
            <w:tcBorders>
              <w:top w:val="single" w:sz="4" w:space="0" w:color="auto"/>
              <w:left w:val="single" w:sz="4" w:space="0" w:color="auto"/>
              <w:bottom w:val="single" w:sz="4" w:space="0" w:color="auto"/>
              <w:right w:val="single" w:sz="4" w:space="0" w:color="auto"/>
            </w:tcBorders>
            <w:vAlign w:val="center"/>
          </w:tcPr>
          <w:p w14:paraId="4935CD3B"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0F3789"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2D25A36"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DBA27B"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F532DC"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07ACE43D"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BCA220" w14:textId="77777777" w:rsidR="009D407F" w:rsidRPr="00E062F1" w:rsidRDefault="009D407F" w:rsidP="009D407F">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5A44E4F" w14:textId="77777777" w:rsidR="009D407F" w:rsidRPr="00E062F1" w:rsidRDefault="009D407F" w:rsidP="009D407F">
            <w:pPr>
              <w:pStyle w:val="TAC"/>
              <w:rPr>
                <w:rFonts w:cs="Arial"/>
                <w:szCs w:val="18"/>
              </w:rPr>
            </w:pPr>
            <w:r w:rsidRPr="00E062F1">
              <w:rPr>
                <w:rFonts w:cs="Arial"/>
                <w:szCs w:val="18"/>
                <w:lang w:eastAsia="zh-CN"/>
              </w:rPr>
              <w:t>Yes</w:t>
            </w:r>
          </w:p>
        </w:tc>
        <w:tc>
          <w:tcPr>
            <w:tcW w:w="657" w:type="dxa"/>
            <w:tcBorders>
              <w:top w:val="single" w:sz="4" w:space="0" w:color="auto"/>
              <w:left w:val="single" w:sz="4" w:space="0" w:color="auto"/>
              <w:bottom w:val="single" w:sz="4" w:space="0" w:color="auto"/>
              <w:right w:val="single" w:sz="4" w:space="0" w:color="auto"/>
            </w:tcBorders>
            <w:vAlign w:val="center"/>
          </w:tcPr>
          <w:p w14:paraId="3B5D1EBE"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71242E"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5585EBA6" w14:textId="77777777" w:rsidR="009D407F" w:rsidRPr="00E062F1" w:rsidRDefault="009D407F" w:rsidP="009D407F">
            <w:pPr>
              <w:pStyle w:val="TAC"/>
              <w:rPr>
                <w:szCs w:val="18"/>
                <w:lang w:eastAsia="zh-CN"/>
              </w:rPr>
            </w:pPr>
          </w:p>
        </w:tc>
      </w:tr>
      <w:tr w:rsidR="009D407F" w:rsidRPr="00E062F1" w14:paraId="6F0778AA" w14:textId="77777777" w:rsidTr="009D407F">
        <w:trPr>
          <w:trHeight w:val="148"/>
          <w:jc w:val="center"/>
        </w:trPr>
        <w:tc>
          <w:tcPr>
            <w:tcW w:w="1034" w:type="dxa"/>
            <w:vMerge/>
            <w:tcBorders>
              <w:left w:val="single" w:sz="4" w:space="0" w:color="auto"/>
              <w:right w:val="single" w:sz="4" w:space="0" w:color="auto"/>
            </w:tcBorders>
            <w:vAlign w:val="center"/>
          </w:tcPr>
          <w:p w14:paraId="6EB647B1"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61E9480F" w14:textId="77777777" w:rsidR="009D407F" w:rsidRPr="00E062F1" w:rsidRDefault="009D407F" w:rsidP="009D407F">
            <w:pPr>
              <w:pStyle w:val="TAC"/>
              <w:rPr>
                <w:szCs w:val="18"/>
              </w:rPr>
            </w:pPr>
          </w:p>
        </w:tc>
        <w:tc>
          <w:tcPr>
            <w:tcW w:w="746" w:type="dxa"/>
            <w:vMerge/>
            <w:tcBorders>
              <w:left w:val="single" w:sz="4" w:space="0" w:color="auto"/>
              <w:right w:val="single" w:sz="4" w:space="0" w:color="auto"/>
            </w:tcBorders>
            <w:vAlign w:val="center"/>
          </w:tcPr>
          <w:p w14:paraId="4D7E63E8" w14:textId="77777777" w:rsidR="009D407F" w:rsidRPr="00E062F1" w:rsidRDefault="009D407F" w:rsidP="009D407F">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4CB89CF" w14:textId="77777777" w:rsidR="009D407F" w:rsidRPr="00E062F1" w:rsidRDefault="009D407F" w:rsidP="009D407F">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0F728B77"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85D0FB9"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65310E96"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2" w:type="dxa"/>
            <w:tcBorders>
              <w:top w:val="single" w:sz="4" w:space="0" w:color="auto"/>
              <w:left w:val="single" w:sz="4" w:space="0" w:color="auto"/>
              <w:bottom w:val="single" w:sz="4" w:space="0" w:color="auto"/>
              <w:right w:val="single" w:sz="4" w:space="0" w:color="auto"/>
            </w:tcBorders>
            <w:vAlign w:val="center"/>
          </w:tcPr>
          <w:p w14:paraId="26097D4A"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5184FD5"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58" w:type="dxa"/>
            <w:tcBorders>
              <w:top w:val="single" w:sz="4" w:space="0" w:color="auto"/>
              <w:left w:val="single" w:sz="4" w:space="0" w:color="auto"/>
              <w:bottom w:val="single" w:sz="4" w:space="0" w:color="auto"/>
              <w:right w:val="single" w:sz="4" w:space="0" w:color="auto"/>
            </w:tcBorders>
            <w:vAlign w:val="center"/>
          </w:tcPr>
          <w:p w14:paraId="20BB70F4"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E8FA8F" w14:textId="77777777" w:rsidR="009D407F" w:rsidRPr="00E062F1" w:rsidRDefault="009D407F" w:rsidP="009D407F">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1E12972"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FFF106"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CE61B3" w14:textId="77777777" w:rsidR="009D407F" w:rsidRPr="00E062F1" w:rsidRDefault="009D407F" w:rsidP="009D407F">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5686E6CB" w14:textId="77777777" w:rsidR="009D407F" w:rsidRPr="00E062F1" w:rsidRDefault="009D407F" w:rsidP="009D407F">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50E0A0" w14:textId="77777777" w:rsidR="009D407F" w:rsidRPr="00E062F1" w:rsidRDefault="009D407F" w:rsidP="009D407F">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9C61CAA" w14:textId="77777777" w:rsidR="009D407F" w:rsidRPr="00E062F1" w:rsidRDefault="009D407F" w:rsidP="009D407F">
            <w:pPr>
              <w:pStyle w:val="TAC"/>
              <w:rPr>
                <w:rFonts w:cs="Arial"/>
                <w:szCs w:val="18"/>
              </w:rPr>
            </w:pPr>
            <w:r w:rsidRPr="00E062F1">
              <w:rPr>
                <w:rFonts w:cs="Arial"/>
                <w:szCs w:val="18"/>
                <w:lang w:eastAsia="zh-CN"/>
              </w:rPr>
              <w:t>Yes</w:t>
            </w:r>
          </w:p>
        </w:tc>
        <w:tc>
          <w:tcPr>
            <w:tcW w:w="657" w:type="dxa"/>
            <w:tcBorders>
              <w:top w:val="single" w:sz="4" w:space="0" w:color="auto"/>
              <w:left w:val="single" w:sz="4" w:space="0" w:color="auto"/>
              <w:bottom w:val="single" w:sz="4" w:space="0" w:color="auto"/>
              <w:right w:val="single" w:sz="4" w:space="0" w:color="auto"/>
            </w:tcBorders>
            <w:vAlign w:val="center"/>
          </w:tcPr>
          <w:p w14:paraId="104664A0" w14:textId="77777777" w:rsidR="009D407F" w:rsidRPr="00E062F1" w:rsidRDefault="009D407F" w:rsidP="009D407F">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F10CF"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4684C85D" w14:textId="77777777" w:rsidR="009D407F" w:rsidRPr="00E062F1" w:rsidRDefault="009D407F" w:rsidP="009D407F">
            <w:pPr>
              <w:pStyle w:val="TAC"/>
              <w:rPr>
                <w:szCs w:val="18"/>
                <w:lang w:eastAsia="zh-CN"/>
              </w:rPr>
            </w:pPr>
          </w:p>
        </w:tc>
      </w:tr>
      <w:tr w:rsidR="009D407F" w:rsidRPr="00E062F1" w14:paraId="415E5E4E" w14:textId="77777777" w:rsidTr="009D407F">
        <w:trPr>
          <w:trHeight w:val="148"/>
          <w:jc w:val="center"/>
        </w:trPr>
        <w:tc>
          <w:tcPr>
            <w:tcW w:w="1034" w:type="dxa"/>
            <w:vMerge/>
            <w:tcBorders>
              <w:left w:val="single" w:sz="4" w:space="0" w:color="auto"/>
              <w:right w:val="single" w:sz="4" w:space="0" w:color="auto"/>
            </w:tcBorders>
            <w:vAlign w:val="center"/>
          </w:tcPr>
          <w:p w14:paraId="0CAD0CA5" w14:textId="77777777" w:rsidR="009D407F" w:rsidRPr="00E062F1" w:rsidRDefault="009D407F" w:rsidP="009D407F">
            <w:pPr>
              <w:pStyle w:val="TAC"/>
              <w:rPr>
                <w:szCs w:val="18"/>
              </w:rPr>
            </w:pPr>
          </w:p>
        </w:tc>
        <w:tc>
          <w:tcPr>
            <w:tcW w:w="1034" w:type="dxa"/>
            <w:vMerge/>
            <w:tcBorders>
              <w:left w:val="single" w:sz="4" w:space="0" w:color="auto"/>
              <w:right w:val="single" w:sz="4" w:space="0" w:color="auto"/>
            </w:tcBorders>
            <w:vAlign w:val="center"/>
          </w:tcPr>
          <w:p w14:paraId="65CAC538" w14:textId="77777777" w:rsidR="009D407F" w:rsidRPr="00E062F1" w:rsidRDefault="009D407F" w:rsidP="009D407F">
            <w:pPr>
              <w:pStyle w:val="TAC"/>
              <w:rPr>
                <w:szCs w:val="18"/>
              </w:rPr>
            </w:pPr>
          </w:p>
        </w:tc>
        <w:tc>
          <w:tcPr>
            <w:tcW w:w="746" w:type="dxa"/>
            <w:tcBorders>
              <w:left w:val="single" w:sz="4" w:space="0" w:color="auto"/>
              <w:right w:val="single" w:sz="4" w:space="0" w:color="auto"/>
            </w:tcBorders>
            <w:vAlign w:val="center"/>
          </w:tcPr>
          <w:p w14:paraId="2EFCE6C9" w14:textId="77777777" w:rsidR="009D407F" w:rsidRPr="00E062F1" w:rsidRDefault="009D407F" w:rsidP="009D407F">
            <w:pPr>
              <w:pStyle w:val="TAC"/>
              <w:rPr>
                <w:szCs w:val="18"/>
                <w:lang w:eastAsia="zh-CN"/>
              </w:rPr>
            </w:pPr>
            <w:r w:rsidRPr="00E062F1">
              <w:rPr>
                <w:rFonts w:cs="Arial"/>
                <w:szCs w:val="18"/>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372E8702" w14:textId="77777777" w:rsidR="009D407F" w:rsidRPr="00E062F1" w:rsidRDefault="009D407F" w:rsidP="009D407F">
            <w:pPr>
              <w:pStyle w:val="TAC"/>
              <w:rPr>
                <w:szCs w:val="18"/>
              </w:rPr>
            </w:pPr>
          </w:p>
        </w:tc>
        <w:tc>
          <w:tcPr>
            <w:tcW w:w="10033" w:type="dxa"/>
            <w:gridSpan w:val="18"/>
            <w:tcBorders>
              <w:top w:val="single" w:sz="4" w:space="0" w:color="auto"/>
              <w:left w:val="single" w:sz="4" w:space="0" w:color="auto"/>
              <w:bottom w:val="single" w:sz="4" w:space="0" w:color="auto"/>
              <w:right w:val="single" w:sz="4" w:space="0" w:color="auto"/>
            </w:tcBorders>
            <w:vAlign w:val="center"/>
          </w:tcPr>
          <w:p w14:paraId="0EFE3757" w14:textId="77777777" w:rsidR="009D407F" w:rsidRPr="00E062F1" w:rsidRDefault="009D407F" w:rsidP="009D407F">
            <w:pPr>
              <w:pStyle w:val="TAC"/>
              <w:rPr>
                <w:rFonts w:eastAsia="Yu Mincho"/>
                <w:szCs w:val="18"/>
              </w:rPr>
            </w:pPr>
            <w:r w:rsidRPr="00E062F1">
              <w:rPr>
                <w:rFonts w:cs="Arial"/>
                <w:szCs w:val="18"/>
                <w:lang w:eastAsia="zh-CN"/>
              </w:rPr>
              <w:t>See CA_n261(H-I) in Table 5.5A.2-2 in TS 38.101-2</w:t>
            </w:r>
          </w:p>
        </w:tc>
        <w:tc>
          <w:tcPr>
            <w:tcW w:w="749" w:type="dxa"/>
            <w:vMerge/>
            <w:tcBorders>
              <w:left w:val="single" w:sz="4" w:space="0" w:color="auto"/>
              <w:right w:val="single" w:sz="4" w:space="0" w:color="auto"/>
            </w:tcBorders>
            <w:vAlign w:val="center"/>
          </w:tcPr>
          <w:p w14:paraId="499DAF64" w14:textId="77777777" w:rsidR="009D407F" w:rsidRPr="00E062F1" w:rsidRDefault="009D407F" w:rsidP="009D407F">
            <w:pPr>
              <w:pStyle w:val="TAC"/>
              <w:rPr>
                <w:szCs w:val="18"/>
                <w:lang w:eastAsia="zh-CN"/>
              </w:rPr>
            </w:pPr>
          </w:p>
        </w:tc>
      </w:tr>
      <w:tr w:rsidR="009D407F" w:rsidRPr="00E062F1" w14:paraId="6D7EBC65" w14:textId="77777777" w:rsidTr="009D407F">
        <w:trPr>
          <w:trHeight w:val="148"/>
          <w:jc w:val="center"/>
        </w:trPr>
        <w:tc>
          <w:tcPr>
            <w:tcW w:w="1034" w:type="dxa"/>
            <w:vMerge w:val="restart"/>
            <w:tcBorders>
              <w:left w:val="single" w:sz="4" w:space="0" w:color="auto"/>
              <w:right w:val="single" w:sz="4" w:space="0" w:color="auto"/>
            </w:tcBorders>
            <w:vAlign w:val="center"/>
          </w:tcPr>
          <w:p w14:paraId="5C549B0B" w14:textId="77777777" w:rsidR="009D407F" w:rsidRPr="00E062F1" w:rsidRDefault="009D407F" w:rsidP="009D407F">
            <w:pPr>
              <w:pStyle w:val="TAC"/>
            </w:pPr>
            <w:r w:rsidRPr="00E062F1">
              <w:t>CA_n</w:t>
            </w:r>
            <w:r w:rsidRPr="00E062F1">
              <w:rPr>
                <w:lang w:eastAsia="zh-CN"/>
              </w:rPr>
              <w:t>78</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34CCE47E" w14:textId="77777777" w:rsidR="009D407F" w:rsidRPr="00E062F1" w:rsidRDefault="009D407F" w:rsidP="009D407F">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3366740A" w14:textId="77777777" w:rsidR="009D407F" w:rsidRPr="00E062F1" w:rsidRDefault="009D407F" w:rsidP="009D407F">
            <w:pPr>
              <w:pStyle w:val="TAC"/>
              <w:rPr>
                <w:lang w:eastAsia="zh-CN"/>
              </w:rPr>
            </w:pPr>
            <w:r w:rsidRPr="00E062F1">
              <w:rPr>
                <w:lang w:eastAsia="zh-CN"/>
              </w:rPr>
              <w:t>n78</w:t>
            </w:r>
          </w:p>
        </w:tc>
        <w:tc>
          <w:tcPr>
            <w:tcW w:w="668" w:type="dxa"/>
            <w:tcBorders>
              <w:top w:val="single" w:sz="4" w:space="0" w:color="auto"/>
              <w:left w:val="single" w:sz="4" w:space="0" w:color="auto"/>
              <w:bottom w:val="single" w:sz="4" w:space="0" w:color="auto"/>
              <w:right w:val="single" w:sz="4" w:space="0" w:color="auto"/>
            </w:tcBorders>
          </w:tcPr>
          <w:p w14:paraId="7C7E7B4C" w14:textId="77777777" w:rsidR="009D407F" w:rsidRPr="00E062F1" w:rsidRDefault="009D407F" w:rsidP="009D407F">
            <w:pPr>
              <w:pStyle w:val="TAC"/>
            </w:pPr>
            <w:r w:rsidRPr="00E062F1">
              <w:t>15</w:t>
            </w:r>
          </w:p>
        </w:tc>
        <w:tc>
          <w:tcPr>
            <w:tcW w:w="669" w:type="dxa"/>
            <w:tcBorders>
              <w:top w:val="single" w:sz="4" w:space="0" w:color="auto"/>
              <w:left w:val="single" w:sz="4" w:space="0" w:color="auto"/>
              <w:bottom w:val="single" w:sz="4" w:space="0" w:color="auto"/>
              <w:right w:val="single" w:sz="4" w:space="0" w:color="auto"/>
            </w:tcBorders>
          </w:tcPr>
          <w:p w14:paraId="1B4D0062"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7414671F"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C500F4"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9C271AD"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38FB5F0"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B43ABF4"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E287B77"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157D89"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7DF3F8"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4054D08"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A6900D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29536A77"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0283006"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0C71306"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31938B"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58F5EC7F"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59561260" w14:textId="77777777" w:rsidTr="009D407F">
        <w:trPr>
          <w:trHeight w:val="148"/>
          <w:jc w:val="center"/>
        </w:trPr>
        <w:tc>
          <w:tcPr>
            <w:tcW w:w="1034" w:type="dxa"/>
            <w:vMerge/>
            <w:tcBorders>
              <w:left w:val="single" w:sz="4" w:space="0" w:color="auto"/>
              <w:right w:val="single" w:sz="4" w:space="0" w:color="auto"/>
            </w:tcBorders>
            <w:vAlign w:val="center"/>
          </w:tcPr>
          <w:p w14:paraId="320E5CFD"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6C1217C5"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0D26D3CF"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25986DC3" w14:textId="77777777" w:rsidR="009D407F" w:rsidRPr="00E062F1" w:rsidRDefault="009D407F" w:rsidP="009D407F">
            <w:pPr>
              <w:pStyle w:val="TAC"/>
            </w:pPr>
            <w:r w:rsidRPr="00E062F1">
              <w:t>30</w:t>
            </w:r>
          </w:p>
        </w:tc>
        <w:tc>
          <w:tcPr>
            <w:tcW w:w="669" w:type="dxa"/>
            <w:tcBorders>
              <w:top w:val="single" w:sz="4" w:space="0" w:color="auto"/>
              <w:left w:val="single" w:sz="4" w:space="0" w:color="auto"/>
              <w:bottom w:val="single" w:sz="4" w:space="0" w:color="auto"/>
              <w:right w:val="single" w:sz="4" w:space="0" w:color="auto"/>
            </w:tcBorders>
          </w:tcPr>
          <w:p w14:paraId="63B7A934"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17E32827"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88281A"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2772F50"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15EB694"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98F18AE"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1B28C4A"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BCB023"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BE0838"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34E11E1"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510ADCB"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7BE82267"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37CCB92"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359A6726"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73DEBD"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1B34F2DF" w14:textId="77777777" w:rsidR="009D407F" w:rsidRPr="00E062F1" w:rsidRDefault="009D407F" w:rsidP="009D407F">
            <w:pPr>
              <w:pStyle w:val="TAC"/>
              <w:rPr>
                <w:rFonts w:eastAsia="Yu Mincho"/>
                <w:szCs w:val="18"/>
              </w:rPr>
            </w:pPr>
          </w:p>
        </w:tc>
      </w:tr>
      <w:tr w:rsidR="009D407F" w:rsidRPr="00E062F1" w14:paraId="58DBC168" w14:textId="77777777" w:rsidTr="009D407F">
        <w:trPr>
          <w:trHeight w:val="148"/>
          <w:jc w:val="center"/>
        </w:trPr>
        <w:tc>
          <w:tcPr>
            <w:tcW w:w="1034" w:type="dxa"/>
            <w:vMerge/>
            <w:tcBorders>
              <w:left w:val="single" w:sz="4" w:space="0" w:color="auto"/>
              <w:right w:val="single" w:sz="4" w:space="0" w:color="auto"/>
            </w:tcBorders>
            <w:vAlign w:val="center"/>
          </w:tcPr>
          <w:p w14:paraId="560BE40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21371997"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59DD68CE"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1E0A9475" w14:textId="77777777" w:rsidR="009D407F" w:rsidRPr="00E062F1" w:rsidRDefault="009D407F" w:rsidP="009D407F">
            <w:pPr>
              <w:pStyle w:val="TAC"/>
            </w:pPr>
            <w:r w:rsidRPr="00E062F1">
              <w:t>60</w:t>
            </w:r>
          </w:p>
        </w:tc>
        <w:tc>
          <w:tcPr>
            <w:tcW w:w="669" w:type="dxa"/>
            <w:tcBorders>
              <w:top w:val="single" w:sz="4" w:space="0" w:color="auto"/>
              <w:left w:val="single" w:sz="4" w:space="0" w:color="auto"/>
              <w:bottom w:val="single" w:sz="4" w:space="0" w:color="auto"/>
              <w:right w:val="single" w:sz="4" w:space="0" w:color="auto"/>
            </w:tcBorders>
          </w:tcPr>
          <w:p w14:paraId="16EE1C6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47C380D7"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329C83" w14:textId="77777777" w:rsidR="009D407F" w:rsidRPr="00E062F1" w:rsidRDefault="009D407F" w:rsidP="009D407F">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AAB105A"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6F9F2076"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6AD51EB"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22C7260"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2C83B8"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C6288E"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0E799F"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B5C9EC8"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1B442637"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07AD15E"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22BEBE45"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961C9C"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3BD44159" w14:textId="77777777" w:rsidR="009D407F" w:rsidRPr="00E062F1" w:rsidRDefault="009D407F" w:rsidP="009D407F">
            <w:pPr>
              <w:pStyle w:val="TAC"/>
              <w:rPr>
                <w:rFonts w:eastAsia="Yu Mincho"/>
                <w:szCs w:val="18"/>
              </w:rPr>
            </w:pPr>
          </w:p>
        </w:tc>
      </w:tr>
      <w:tr w:rsidR="009D407F" w:rsidRPr="00E062F1" w14:paraId="3ED80211" w14:textId="77777777" w:rsidTr="009D407F">
        <w:trPr>
          <w:trHeight w:val="148"/>
          <w:jc w:val="center"/>
        </w:trPr>
        <w:tc>
          <w:tcPr>
            <w:tcW w:w="1034" w:type="dxa"/>
            <w:vMerge/>
            <w:tcBorders>
              <w:left w:val="single" w:sz="4" w:space="0" w:color="auto"/>
              <w:right w:val="single" w:sz="4" w:space="0" w:color="auto"/>
            </w:tcBorders>
            <w:vAlign w:val="center"/>
          </w:tcPr>
          <w:p w14:paraId="019796F7"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2F872F97" w14:textId="77777777" w:rsidR="009D407F" w:rsidRPr="00E062F1" w:rsidRDefault="009D407F" w:rsidP="009D407F">
            <w:pPr>
              <w:pStyle w:val="TAC"/>
            </w:pPr>
          </w:p>
        </w:tc>
        <w:tc>
          <w:tcPr>
            <w:tcW w:w="746" w:type="dxa"/>
            <w:vMerge w:val="restart"/>
            <w:tcBorders>
              <w:left w:val="single" w:sz="4" w:space="0" w:color="auto"/>
              <w:right w:val="single" w:sz="4" w:space="0" w:color="auto"/>
            </w:tcBorders>
            <w:vAlign w:val="center"/>
          </w:tcPr>
          <w:p w14:paraId="70396DA0" w14:textId="77777777" w:rsidR="009D407F" w:rsidRPr="00E062F1" w:rsidRDefault="009D407F" w:rsidP="009D407F">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tcPr>
          <w:p w14:paraId="662F7A30"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466F6A9D"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B59E772"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310D529"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7CE4A15"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FFCC658"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F521016"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A3FE80C"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0B5D5D8"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AD9B63C"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5D30CB86" w14:textId="77777777" w:rsidR="009D407F" w:rsidRPr="00E062F1" w:rsidRDefault="009D407F" w:rsidP="009D407F">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33FCC892"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03A74A4E"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3DA4DD4"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E8A066" w14:textId="77777777" w:rsidR="009D407F" w:rsidRPr="00E062F1" w:rsidRDefault="009D407F" w:rsidP="009D407F">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5E2F7C" w14:textId="77777777" w:rsidR="009D407F" w:rsidRPr="00E062F1" w:rsidRDefault="009D407F" w:rsidP="009D407F">
            <w:pPr>
              <w:pStyle w:val="TAC"/>
              <w:rPr>
                <w:rFonts w:cs="Arial"/>
              </w:rPr>
            </w:pPr>
          </w:p>
        </w:tc>
        <w:tc>
          <w:tcPr>
            <w:tcW w:w="749" w:type="dxa"/>
            <w:vMerge/>
            <w:tcBorders>
              <w:left w:val="single" w:sz="4" w:space="0" w:color="auto"/>
              <w:right w:val="single" w:sz="4" w:space="0" w:color="auto"/>
            </w:tcBorders>
            <w:vAlign w:val="center"/>
          </w:tcPr>
          <w:p w14:paraId="5B509E5B" w14:textId="77777777" w:rsidR="009D407F" w:rsidRPr="00E062F1" w:rsidRDefault="009D407F" w:rsidP="009D407F">
            <w:pPr>
              <w:pStyle w:val="TAC"/>
              <w:rPr>
                <w:rFonts w:eastAsia="Yu Mincho"/>
                <w:szCs w:val="18"/>
              </w:rPr>
            </w:pPr>
          </w:p>
        </w:tc>
      </w:tr>
      <w:tr w:rsidR="009D407F" w:rsidRPr="00E062F1" w14:paraId="3BE1E897" w14:textId="77777777" w:rsidTr="009D407F">
        <w:trPr>
          <w:trHeight w:val="148"/>
          <w:jc w:val="center"/>
        </w:trPr>
        <w:tc>
          <w:tcPr>
            <w:tcW w:w="1034" w:type="dxa"/>
            <w:vMerge/>
            <w:tcBorders>
              <w:left w:val="single" w:sz="4" w:space="0" w:color="auto"/>
              <w:right w:val="single" w:sz="4" w:space="0" w:color="auto"/>
            </w:tcBorders>
            <w:vAlign w:val="center"/>
          </w:tcPr>
          <w:p w14:paraId="7FD42D6C"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09DF93FB"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613CAE84"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6FFFEFD7" w14:textId="77777777" w:rsidR="009D407F" w:rsidRPr="00E062F1" w:rsidRDefault="009D407F" w:rsidP="009D407F">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48A10EE7"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5C5A13D"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9C77B85"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4DA9FC5"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230051B"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740D405"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D129D5B"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E2B8838"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15B638"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6FC4F12"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8723F61"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1F63DEA"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EB1ED09" w14:textId="77777777" w:rsidR="009D407F" w:rsidRPr="00E062F1" w:rsidRDefault="009D407F" w:rsidP="009D407F">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ADF407E" w14:textId="77777777" w:rsidR="009D407F" w:rsidRPr="00E062F1" w:rsidRDefault="009D407F" w:rsidP="009D407F">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BA13E3" w14:textId="77777777" w:rsidR="009D407F" w:rsidRPr="00E062F1" w:rsidRDefault="009D407F" w:rsidP="009D407F">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3A99DDE2" w14:textId="77777777" w:rsidR="009D407F" w:rsidRPr="00E062F1" w:rsidRDefault="009D407F" w:rsidP="009D407F">
            <w:pPr>
              <w:pStyle w:val="TAC"/>
              <w:rPr>
                <w:rFonts w:eastAsia="Yu Mincho"/>
                <w:szCs w:val="18"/>
              </w:rPr>
            </w:pPr>
          </w:p>
        </w:tc>
      </w:tr>
      <w:tr w:rsidR="009D407F" w:rsidRPr="00E062F1" w14:paraId="5C09A982" w14:textId="77777777" w:rsidTr="009D407F">
        <w:trPr>
          <w:trHeight w:val="148"/>
          <w:jc w:val="center"/>
        </w:trPr>
        <w:tc>
          <w:tcPr>
            <w:tcW w:w="1034" w:type="dxa"/>
            <w:vMerge w:val="restart"/>
            <w:tcBorders>
              <w:left w:val="single" w:sz="4" w:space="0" w:color="auto"/>
              <w:right w:val="single" w:sz="4" w:space="0" w:color="auto"/>
            </w:tcBorders>
            <w:vAlign w:val="center"/>
          </w:tcPr>
          <w:p w14:paraId="64A4B940" w14:textId="77777777" w:rsidR="009D407F" w:rsidRPr="00E062F1" w:rsidRDefault="009D407F" w:rsidP="009D407F">
            <w:pPr>
              <w:pStyle w:val="TAC"/>
              <w:rPr>
                <w:lang w:eastAsia="zh-CN"/>
              </w:rPr>
            </w:pPr>
            <w:r w:rsidRPr="00E062F1">
              <w:t>CA_n</w:t>
            </w:r>
            <w:r w:rsidRPr="00E062F1">
              <w:rPr>
                <w:lang w:eastAsia="zh-CN"/>
              </w:rPr>
              <w:t>78</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1E63C8A2" w14:textId="77777777" w:rsidR="009D407F" w:rsidRPr="00E062F1" w:rsidRDefault="009D407F" w:rsidP="009D407F">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14:paraId="7514B668" w14:textId="77777777" w:rsidR="009D407F" w:rsidRPr="00E062F1" w:rsidRDefault="009D407F" w:rsidP="009D407F">
            <w:pPr>
              <w:pStyle w:val="TAC"/>
              <w:rPr>
                <w:lang w:eastAsia="zh-CN"/>
              </w:rPr>
            </w:pPr>
            <w:r w:rsidRPr="00E062F1">
              <w:rPr>
                <w:lang w:eastAsia="zh-CN"/>
              </w:rPr>
              <w:t>n78</w:t>
            </w:r>
          </w:p>
        </w:tc>
        <w:tc>
          <w:tcPr>
            <w:tcW w:w="668" w:type="dxa"/>
            <w:tcBorders>
              <w:top w:val="single" w:sz="4" w:space="0" w:color="auto"/>
              <w:left w:val="single" w:sz="4" w:space="0" w:color="auto"/>
              <w:bottom w:val="single" w:sz="4" w:space="0" w:color="auto"/>
              <w:right w:val="single" w:sz="4" w:space="0" w:color="auto"/>
            </w:tcBorders>
            <w:vAlign w:val="center"/>
          </w:tcPr>
          <w:p w14:paraId="36A69F87" w14:textId="77777777" w:rsidR="009D407F" w:rsidRPr="00E062F1" w:rsidRDefault="009D407F" w:rsidP="009D407F">
            <w:pPr>
              <w:pStyle w:val="TAC"/>
            </w:pPr>
            <w:r w:rsidRPr="00E062F1">
              <w:rPr>
                <w:rFonts w:eastAsia="Yu Mincho"/>
              </w:rPr>
              <w:t>15</w:t>
            </w:r>
          </w:p>
        </w:tc>
        <w:tc>
          <w:tcPr>
            <w:tcW w:w="669" w:type="dxa"/>
            <w:tcBorders>
              <w:top w:val="single" w:sz="4" w:space="0" w:color="auto"/>
              <w:left w:val="single" w:sz="4" w:space="0" w:color="auto"/>
              <w:bottom w:val="single" w:sz="4" w:space="0" w:color="auto"/>
              <w:right w:val="single" w:sz="4" w:space="0" w:color="auto"/>
            </w:tcBorders>
          </w:tcPr>
          <w:p w14:paraId="3142DFAD"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D8BBD52"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EAEBF3"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36A982D"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B5CDA75"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4356165"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EE61D96"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09B851"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8F0D770"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A85BF9F"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815321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602F9BF5"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1D7EECBC"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94C9CE6"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2BEAA9"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5ED63DB1"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78C224FB" w14:textId="77777777" w:rsidTr="009D407F">
        <w:trPr>
          <w:trHeight w:val="148"/>
          <w:jc w:val="center"/>
        </w:trPr>
        <w:tc>
          <w:tcPr>
            <w:tcW w:w="1034" w:type="dxa"/>
            <w:vMerge/>
            <w:tcBorders>
              <w:left w:val="single" w:sz="4" w:space="0" w:color="auto"/>
              <w:right w:val="single" w:sz="4" w:space="0" w:color="auto"/>
            </w:tcBorders>
            <w:vAlign w:val="center"/>
          </w:tcPr>
          <w:p w14:paraId="79B8C3E1"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03F7EE8"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5EF460F9"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039105D" w14:textId="77777777" w:rsidR="009D407F" w:rsidRPr="00E062F1" w:rsidRDefault="009D407F" w:rsidP="009D407F">
            <w:pPr>
              <w:pStyle w:val="TAC"/>
            </w:pPr>
            <w:r w:rsidRPr="00E062F1">
              <w:rPr>
                <w:rFonts w:eastAsia="Yu Mincho"/>
              </w:rPr>
              <w:t>30</w:t>
            </w:r>
          </w:p>
        </w:tc>
        <w:tc>
          <w:tcPr>
            <w:tcW w:w="669" w:type="dxa"/>
            <w:tcBorders>
              <w:top w:val="single" w:sz="4" w:space="0" w:color="auto"/>
              <w:left w:val="single" w:sz="4" w:space="0" w:color="auto"/>
              <w:bottom w:val="single" w:sz="4" w:space="0" w:color="auto"/>
              <w:right w:val="single" w:sz="4" w:space="0" w:color="auto"/>
            </w:tcBorders>
          </w:tcPr>
          <w:p w14:paraId="0835ACCF"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E333FB1"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1F2F82"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A6E6FA2"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9BD78CA"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4CF962E"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AC13069"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6B13D9"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E52E4A"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2DD181"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5CB2F2F"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3EDDF870"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490BCC6"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1FA6DAD6"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261497"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52F0BE52" w14:textId="77777777" w:rsidR="009D407F" w:rsidRPr="00E062F1" w:rsidRDefault="009D407F" w:rsidP="009D407F">
            <w:pPr>
              <w:pStyle w:val="TAC"/>
              <w:rPr>
                <w:rFonts w:eastAsia="Yu Mincho"/>
                <w:szCs w:val="18"/>
              </w:rPr>
            </w:pPr>
          </w:p>
        </w:tc>
      </w:tr>
      <w:tr w:rsidR="009D407F" w:rsidRPr="00E062F1" w14:paraId="451264C2" w14:textId="77777777" w:rsidTr="009D407F">
        <w:trPr>
          <w:trHeight w:val="148"/>
          <w:jc w:val="center"/>
        </w:trPr>
        <w:tc>
          <w:tcPr>
            <w:tcW w:w="1034" w:type="dxa"/>
            <w:vMerge/>
            <w:tcBorders>
              <w:left w:val="single" w:sz="4" w:space="0" w:color="auto"/>
              <w:right w:val="single" w:sz="4" w:space="0" w:color="auto"/>
            </w:tcBorders>
            <w:vAlign w:val="center"/>
          </w:tcPr>
          <w:p w14:paraId="4B119F2E"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E14740F"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71B5672C"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743E969" w14:textId="77777777" w:rsidR="009D407F" w:rsidRPr="00E062F1" w:rsidRDefault="009D407F" w:rsidP="009D407F">
            <w:pPr>
              <w:pStyle w:val="TAC"/>
            </w:pPr>
            <w:r w:rsidRPr="00E062F1">
              <w:rPr>
                <w:rFonts w:eastAsia="Yu Mincho"/>
              </w:rPr>
              <w:t>60</w:t>
            </w:r>
          </w:p>
        </w:tc>
        <w:tc>
          <w:tcPr>
            <w:tcW w:w="669" w:type="dxa"/>
            <w:tcBorders>
              <w:top w:val="single" w:sz="4" w:space="0" w:color="auto"/>
              <w:left w:val="single" w:sz="4" w:space="0" w:color="auto"/>
              <w:bottom w:val="single" w:sz="4" w:space="0" w:color="auto"/>
              <w:right w:val="single" w:sz="4" w:space="0" w:color="auto"/>
            </w:tcBorders>
          </w:tcPr>
          <w:p w14:paraId="635E46AC"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32CA130C"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496FAE" w14:textId="77777777" w:rsidR="009D407F" w:rsidRPr="00E062F1" w:rsidRDefault="009D407F" w:rsidP="009D407F">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54E2227"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318117FF"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08265B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584A2F3"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6C2815"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4A855F"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1EB5BE3"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D30ED28"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7906DB43"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716A156"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5A382DCB"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419E83"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486AD24B" w14:textId="77777777" w:rsidR="009D407F" w:rsidRPr="00E062F1" w:rsidRDefault="009D407F" w:rsidP="009D407F">
            <w:pPr>
              <w:pStyle w:val="TAC"/>
              <w:rPr>
                <w:rFonts w:eastAsia="Yu Mincho"/>
                <w:szCs w:val="18"/>
              </w:rPr>
            </w:pPr>
          </w:p>
        </w:tc>
      </w:tr>
      <w:tr w:rsidR="009D407F" w:rsidRPr="00E062F1" w14:paraId="677FCB71" w14:textId="77777777" w:rsidTr="009D407F">
        <w:trPr>
          <w:trHeight w:val="148"/>
          <w:jc w:val="center"/>
        </w:trPr>
        <w:tc>
          <w:tcPr>
            <w:tcW w:w="1034" w:type="dxa"/>
            <w:vMerge/>
            <w:tcBorders>
              <w:left w:val="single" w:sz="4" w:space="0" w:color="auto"/>
              <w:right w:val="single" w:sz="4" w:space="0" w:color="auto"/>
            </w:tcBorders>
            <w:vAlign w:val="center"/>
          </w:tcPr>
          <w:p w14:paraId="6DB0345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BD449CB"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3A1FAB1E" w14:textId="77777777" w:rsidR="009D407F" w:rsidRPr="00E062F1" w:rsidRDefault="009D407F" w:rsidP="009D407F">
            <w:pPr>
              <w:pStyle w:val="TAC"/>
              <w:rPr>
                <w:lang w:eastAsia="zh-CN"/>
              </w:rPr>
            </w:pPr>
            <w:r w:rsidRPr="00E062F1">
              <w:rPr>
                <w:lang w:eastAsia="zh-CN"/>
              </w:rPr>
              <w:t>n25</w:t>
            </w:r>
            <w:r w:rsidRPr="00E062F1">
              <w:t>7</w:t>
            </w:r>
          </w:p>
        </w:tc>
        <w:tc>
          <w:tcPr>
            <w:tcW w:w="10701" w:type="dxa"/>
            <w:gridSpan w:val="19"/>
            <w:tcBorders>
              <w:left w:val="single" w:sz="4" w:space="0" w:color="auto"/>
              <w:right w:val="single" w:sz="4" w:space="0" w:color="auto"/>
            </w:tcBorders>
          </w:tcPr>
          <w:p w14:paraId="6BF4647B" w14:textId="77777777" w:rsidR="009D407F" w:rsidRPr="00E062F1" w:rsidRDefault="009D407F" w:rsidP="009D407F">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19BFA092" w14:textId="77777777" w:rsidR="009D407F" w:rsidRPr="00E062F1" w:rsidRDefault="009D407F" w:rsidP="009D407F">
            <w:pPr>
              <w:pStyle w:val="TAC"/>
              <w:rPr>
                <w:rFonts w:eastAsia="Yu Mincho"/>
                <w:szCs w:val="18"/>
              </w:rPr>
            </w:pPr>
          </w:p>
        </w:tc>
      </w:tr>
      <w:tr w:rsidR="009D407F" w:rsidRPr="00E062F1" w14:paraId="614F34EA" w14:textId="77777777" w:rsidTr="009D407F">
        <w:trPr>
          <w:trHeight w:val="148"/>
          <w:jc w:val="center"/>
        </w:trPr>
        <w:tc>
          <w:tcPr>
            <w:tcW w:w="1034" w:type="dxa"/>
            <w:vMerge w:val="restart"/>
            <w:tcBorders>
              <w:left w:val="single" w:sz="4" w:space="0" w:color="auto"/>
              <w:right w:val="single" w:sz="4" w:space="0" w:color="auto"/>
            </w:tcBorders>
            <w:vAlign w:val="center"/>
          </w:tcPr>
          <w:p w14:paraId="2CAC960E" w14:textId="77777777" w:rsidR="009D407F" w:rsidRPr="00E062F1" w:rsidRDefault="009D407F" w:rsidP="009D407F">
            <w:pPr>
              <w:pStyle w:val="TAC"/>
              <w:rPr>
                <w:lang w:eastAsia="zh-CN"/>
              </w:rPr>
            </w:pPr>
            <w:r w:rsidRPr="00E062F1">
              <w:t>CA_n</w:t>
            </w:r>
            <w:r w:rsidRPr="00E062F1">
              <w:rPr>
                <w:lang w:eastAsia="zh-CN"/>
              </w:rPr>
              <w:t>78</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74054F0E" w14:textId="77777777" w:rsidR="009D407F" w:rsidRPr="00E062F1" w:rsidRDefault="009D407F" w:rsidP="009D407F">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0AB6C03A" w14:textId="77777777" w:rsidR="009D407F" w:rsidRPr="00E062F1" w:rsidRDefault="009D407F" w:rsidP="009D407F">
            <w:pPr>
              <w:pStyle w:val="TAC"/>
              <w:rPr>
                <w:lang w:eastAsia="zh-CN"/>
              </w:rPr>
            </w:pPr>
            <w:r w:rsidRPr="00E062F1">
              <w:rPr>
                <w:lang w:eastAsia="zh-CN"/>
              </w:rPr>
              <w:t>n78</w:t>
            </w:r>
          </w:p>
        </w:tc>
        <w:tc>
          <w:tcPr>
            <w:tcW w:w="668" w:type="dxa"/>
            <w:tcBorders>
              <w:top w:val="single" w:sz="4" w:space="0" w:color="auto"/>
              <w:left w:val="single" w:sz="4" w:space="0" w:color="auto"/>
              <w:bottom w:val="single" w:sz="4" w:space="0" w:color="auto"/>
              <w:right w:val="single" w:sz="4" w:space="0" w:color="auto"/>
            </w:tcBorders>
            <w:vAlign w:val="center"/>
          </w:tcPr>
          <w:p w14:paraId="1FF93987" w14:textId="77777777" w:rsidR="009D407F" w:rsidRPr="00E062F1" w:rsidRDefault="009D407F" w:rsidP="009D407F">
            <w:pPr>
              <w:pStyle w:val="TAC"/>
            </w:pPr>
            <w:r w:rsidRPr="00E062F1">
              <w:rPr>
                <w:rFonts w:eastAsia="Yu Mincho"/>
              </w:rPr>
              <w:t>15</w:t>
            </w:r>
          </w:p>
        </w:tc>
        <w:tc>
          <w:tcPr>
            <w:tcW w:w="669" w:type="dxa"/>
            <w:tcBorders>
              <w:top w:val="single" w:sz="4" w:space="0" w:color="auto"/>
              <w:left w:val="single" w:sz="4" w:space="0" w:color="auto"/>
              <w:bottom w:val="single" w:sz="4" w:space="0" w:color="auto"/>
              <w:right w:val="single" w:sz="4" w:space="0" w:color="auto"/>
            </w:tcBorders>
          </w:tcPr>
          <w:p w14:paraId="3720BC52"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7DE56C2E"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740B1B"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FDB0851"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0DAC86C"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447852A"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6CC835D"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D84355"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9BBE5E"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6E2CF41"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6359F72"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1232A00C"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3B32B8B6"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3E4FB7B"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905D99"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17638E1A"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12E05226" w14:textId="77777777" w:rsidTr="009D407F">
        <w:trPr>
          <w:trHeight w:val="148"/>
          <w:jc w:val="center"/>
        </w:trPr>
        <w:tc>
          <w:tcPr>
            <w:tcW w:w="1034" w:type="dxa"/>
            <w:vMerge/>
            <w:tcBorders>
              <w:left w:val="single" w:sz="4" w:space="0" w:color="auto"/>
              <w:right w:val="single" w:sz="4" w:space="0" w:color="auto"/>
            </w:tcBorders>
            <w:vAlign w:val="center"/>
          </w:tcPr>
          <w:p w14:paraId="36ADDB10"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6B9B76C"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5DBE966E"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39DDEE3" w14:textId="77777777" w:rsidR="009D407F" w:rsidRPr="00E062F1" w:rsidRDefault="009D407F" w:rsidP="009D407F">
            <w:pPr>
              <w:pStyle w:val="TAC"/>
            </w:pPr>
            <w:r w:rsidRPr="00E062F1">
              <w:rPr>
                <w:rFonts w:eastAsia="Yu Mincho"/>
              </w:rPr>
              <w:t>30</w:t>
            </w:r>
          </w:p>
        </w:tc>
        <w:tc>
          <w:tcPr>
            <w:tcW w:w="669" w:type="dxa"/>
            <w:tcBorders>
              <w:top w:val="single" w:sz="4" w:space="0" w:color="auto"/>
              <w:left w:val="single" w:sz="4" w:space="0" w:color="auto"/>
              <w:bottom w:val="single" w:sz="4" w:space="0" w:color="auto"/>
              <w:right w:val="single" w:sz="4" w:space="0" w:color="auto"/>
            </w:tcBorders>
          </w:tcPr>
          <w:p w14:paraId="0A7C9E02"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9C669CC"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D5A45A"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E0F0A74"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210E46D"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D17ECBC"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9E1B88C"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719AF1"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51DF59"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F24455"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434330A"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1196EF63"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66A5A0A"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190D30DD"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185219"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2124B53" w14:textId="77777777" w:rsidR="009D407F" w:rsidRPr="00E062F1" w:rsidRDefault="009D407F" w:rsidP="009D407F">
            <w:pPr>
              <w:pStyle w:val="TAC"/>
              <w:rPr>
                <w:rFonts w:eastAsia="Yu Mincho"/>
                <w:szCs w:val="18"/>
              </w:rPr>
            </w:pPr>
          </w:p>
        </w:tc>
      </w:tr>
      <w:tr w:rsidR="009D407F" w:rsidRPr="00E062F1" w14:paraId="16DA966D" w14:textId="77777777" w:rsidTr="009D407F">
        <w:trPr>
          <w:trHeight w:val="148"/>
          <w:jc w:val="center"/>
        </w:trPr>
        <w:tc>
          <w:tcPr>
            <w:tcW w:w="1034" w:type="dxa"/>
            <w:vMerge/>
            <w:tcBorders>
              <w:left w:val="single" w:sz="4" w:space="0" w:color="auto"/>
              <w:right w:val="single" w:sz="4" w:space="0" w:color="auto"/>
            </w:tcBorders>
            <w:vAlign w:val="center"/>
          </w:tcPr>
          <w:p w14:paraId="42BC289D"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76EF157"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062D7C70"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A0B8265" w14:textId="77777777" w:rsidR="009D407F" w:rsidRPr="00E062F1" w:rsidRDefault="009D407F" w:rsidP="009D407F">
            <w:pPr>
              <w:pStyle w:val="TAC"/>
            </w:pPr>
            <w:r w:rsidRPr="00E062F1">
              <w:rPr>
                <w:rFonts w:eastAsia="Yu Mincho"/>
              </w:rPr>
              <w:t>60</w:t>
            </w:r>
          </w:p>
        </w:tc>
        <w:tc>
          <w:tcPr>
            <w:tcW w:w="669" w:type="dxa"/>
            <w:tcBorders>
              <w:top w:val="single" w:sz="4" w:space="0" w:color="auto"/>
              <w:left w:val="single" w:sz="4" w:space="0" w:color="auto"/>
              <w:bottom w:val="single" w:sz="4" w:space="0" w:color="auto"/>
              <w:right w:val="single" w:sz="4" w:space="0" w:color="auto"/>
            </w:tcBorders>
          </w:tcPr>
          <w:p w14:paraId="46962EE3"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A919E46"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7194D0" w14:textId="77777777" w:rsidR="009D407F" w:rsidRPr="00E062F1" w:rsidRDefault="009D407F" w:rsidP="009D407F">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3669794"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61D1BC17"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629A874"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7304BC6"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2D7B868"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CA4094"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1C3C98"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04D49FD"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101C66A6"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C9AABD3"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44BE7600"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C1A841"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75609FAD" w14:textId="77777777" w:rsidR="009D407F" w:rsidRPr="00E062F1" w:rsidRDefault="009D407F" w:rsidP="009D407F">
            <w:pPr>
              <w:pStyle w:val="TAC"/>
              <w:rPr>
                <w:rFonts w:eastAsia="Yu Mincho"/>
                <w:szCs w:val="18"/>
              </w:rPr>
            </w:pPr>
          </w:p>
        </w:tc>
      </w:tr>
      <w:tr w:rsidR="009D407F" w:rsidRPr="00E062F1" w14:paraId="43A75799" w14:textId="77777777" w:rsidTr="009D407F">
        <w:trPr>
          <w:trHeight w:val="148"/>
          <w:jc w:val="center"/>
        </w:trPr>
        <w:tc>
          <w:tcPr>
            <w:tcW w:w="1034" w:type="dxa"/>
            <w:vMerge/>
            <w:tcBorders>
              <w:left w:val="single" w:sz="4" w:space="0" w:color="auto"/>
              <w:right w:val="single" w:sz="4" w:space="0" w:color="auto"/>
            </w:tcBorders>
            <w:vAlign w:val="center"/>
          </w:tcPr>
          <w:p w14:paraId="5AC9A0B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0426C959"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5F071866"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tcPr>
          <w:p w14:paraId="2E3FDC52" w14:textId="77777777" w:rsidR="009D407F" w:rsidRPr="00E062F1" w:rsidRDefault="009D407F" w:rsidP="009D407F">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62F3F267" w14:textId="77777777" w:rsidR="009D407F" w:rsidRPr="00E062F1" w:rsidRDefault="009D407F" w:rsidP="009D407F">
            <w:pPr>
              <w:pStyle w:val="TAC"/>
              <w:rPr>
                <w:rFonts w:eastAsia="Yu Mincho"/>
                <w:szCs w:val="18"/>
              </w:rPr>
            </w:pPr>
          </w:p>
        </w:tc>
      </w:tr>
      <w:tr w:rsidR="009D407F" w:rsidRPr="00E062F1" w14:paraId="495D3E06" w14:textId="77777777" w:rsidTr="009D407F">
        <w:trPr>
          <w:trHeight w:val="148"/>
          <w:jc w:val="center"/>
        </w:trPr>
        <w:tc>
          <w:tcPr>
            <w:tcW w:w="1034" w:type="dxa"/>
            <w:vMerge w:val="restart"/>
            <w:tcBorders>
              <w:left w:val="single" w:sz="4" w:space="0" w:color="auto"/>
              <w:right w:val="single" w:sz="4" w:space="0" w:color="auto"/>
            </w:tcBorders>
            <w:vAlign w:val="center"/>
          </w:tcPr>
          <w:p w14:paraId="05D85DEE" w14:textId="77777777" w:rsidR="009D407F" w:rsidRPr="00E062F1" w:rsidRDefault="009D407F" w:rsidP="009D407F">
            <w:pPr>
              <w:pStyle w:val="TAC"/>
              <w:rPr>
                <w:lang w:eastAsia="zh-CN"/>
              </w:rPr>
            </w:pPr>
            <w:r w:rsidRPr="00E062F1">
              <w:t>CA_n</w:t>
            </w:r>
            <w:r w:rsidRPr="00E062F1">
              <w:rPr>
                <w:lang w:eastAsia="zh-CN"/>
              </w:rPr>
              <w:t>78</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14:paraId="589822AA" w14:textId="77777777" w:rsidR="009D407F" w:rsidRPr="00E062F1" w:rsidRDefault="009D407F" w:rsidP="009D407F">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5F76BE3B" w14:textId="77777777" w:rsidR="009D407F" w:rsidRPr="00E062F1" w:rsidRDefault="009D407F" w:rsidP="009D407F">
            <w:pPr>
              <w:pStyle w:val="TAC"/>
              <w:rPr>
                <w:lang w:eastAsia="zh-CN"/>
              </w:rPr>
            </w:pPr>
            <w:r w:rsidRPr="00E062F1">
              <w:rPr>
                <w:lang w:eastAsia="zh-CN"/>
              </w:rPr>
              <w:t>n78</w:t>
            </w:r>
          </w:p>
        </w:tc>
        <w:tc>
          <w:tcPr>
            <w:tcW w:w="668" w:type="dxa"/>
            <w:tcBorders>
              <w:top w:val="single" w:sz="4" w:space="0" w:color="auto"/>
              <w:left w:val="single" w:sz="4" w:space="0" w:color="auto"/>
              <w:bottom w:val="single" w:sz="4" w:space="0" w:color="auto"/>
              <w:right w:val="single" w:sz="4" w:space="0" w:color="auto"/>
            </w:tcBorders>
          </w:tcPr>
          <w:p w14:paraId="696CBB8B" w14:textId="77777777" w:rsidR="009D407F" w:rsidRPr="00E062F1" w:rsidRDefault="009D407F" w:rsidP="009D407F">
            <w:pPr>
              <w:pStyle w:val="TAC"/>
            </w:pPr>
            <w:r w:rsidRPr="00E062F1">
              <w:t>15</w:t>
            </w:r>
          </w:p>
        </w:tc>
        <w:tc>
          <w:tcPr>
            <w:tcW w:w="669" w:type="dxa"/>
            <w:tcBorders>
              <w:top w:val="single" w:sz="4" w:space="0" w:color="auto"/>
              <w:left w:val="single" w:sz="4" w:space="0" w:color="auto"/>
              <w:bottom w:val="single" w:sz="4" w:space="0" w:color="auto"/>
              <w:right w:val="single" w:sz="4" w:space="0" w:color="auto"/>
            </w:tcBorders>
          </w:tcPr>
          <w:p w14:paraId="0B63A2BC"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866B49B"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2B5B86"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5630CE2"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3F1EE7A"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35696E3"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BE750C4"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1241ED"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77E8F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6230B9E5"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02587D8E"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17D571A0"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274D413"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6F8E2A7"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1BDCFD"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68F991DA"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18FC911F" w14:textId="77777777" w:rsidTr="009D407F">
        <w:trPr>
          <w:trHeight w:val="148"/>
          <w:jc w:val="center"/>
        </w:trPr>
        <w:tc>
          <w:tcPr>
            <w:tcW w:w="1034" w:type="dxa"/>
            <w:vMerge/>
            <w:tcBorders>
              <w:left w:val="single" w:sz="4" w:space="0" w:color="auto"/>
              <w:right w:val="single" w:sz="4" w:space="0" w:color="auto"/>
            </w:tcBorders>
            <w:vAlign w:val="center"/>
          </w:tcPr>
          <w:p w14:paraId="19214040"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2BAAA973"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4D335E38"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46B26216" w14:textId="77777777" w:rsidR="009D407F" w:rsidRPr="00E062F1" w:rsidRDefault="009D407F" w:rsidP="009D407F">
            <w:pPr>
              <w:pStyle w:val="TAC"/>
            </w:pPr>
            <w:r w:rsidRPr="00E062F1">
              <w:t>30</w:t>
            </w:r>
          </w:p>
        </w:tc>
        <w:tc>
          <w:tcPr>
            <w:tcW w:w="669" w:type="dxa"/>
            <w:tcBorders>
              <w:top w:val="single" w:sz="4" w:space="0" w:color="auto"/>
              <w:left w:val="single" w:sz="4" w:space="0" w:color="auto"/>
              <w:bottom w:val="single" w:sz="4" w:space="0" w:color="auto"/>
              <w:right w:val="single" w:sz="4" w:space="0" w:color="auto"/>
            </w:tcBorders>
          </w:tcPr>
          <w:p w14:paraId="4469B45E"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63953D7"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5222D8"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A0F73BC"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DD7E723"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ECB0AE6"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E6DE3A9"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C39685"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725B24"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1F1A10"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C37DB8A"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65EE141F"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986E50A" w14:textId="77777777" w:rsidR="009D407F" w:rsidRPr="00E062F1" w:rsidRDefault="009D407F" w:rsidP="009D407F">
            <w:pPr>
              <w:pStyle w:val="TAC"/>
              <w:rPr>
                <w:rFonts w:eastAsia="Yu Mincho"/>
                <w:szCs w:val="18"/>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470DB388"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AD4ED5"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5AB626D5" w14:textId="77777777" w:rsidR="009D407F" w:rsidRPr="00E062F1" w:rsidRDefault="009D407F" w:rsidP="009D407F">
            <w:pPr>
              <w:pStyle w:val="TAC"/>
              <w:rPr>
                <w:rFonts w:eastAsia="Yu Mincho"/>
                <w:szCs w:val="18"/>
              </w:rPr>
            </w:pPr>
          </w:p>
        </w:tc>
      </w:tr>
      <w:tr w:rsidR="009D407F" w:rsidRPr="00E062F1" w14:paraId="40FE21AE" w14:textId="77777777" w:rsidTr="009D407F">
        <w:trPr>
          <w:trHeight w:val="148"/>
          <w:jc w:val="center"/>
        </w:trPr>
        <w:tc>
          <w:tcPr>
            <w:tcW w:w="1034" w:type="dxa"/>
            <w:vMerge/>
            <w:tcBorders>
              <w:left w:val="single" w:sz="4" w:space="0" w:color="auto"/>
              <w:right w:val="single" w:sz="4" w:space="0" w:color="auto"/>
            </w:tcBorders>
            <w:vAlign w:val="center"/>
          </w:tcPr>
          <w:p w14:paraId="2C5820A3"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4BE8E6E7"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40EF1604"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2F2C7916" w14:textId="77777777" w:rsidR="009D407F" w:rsidRPr="00E062F1" w:rsidRDefault="009D407F" w:rsidP="009D407F">
            <w:pPr>
              <w:pStyle w:val="TAC"/>
            </w:pPr>
            <w:r w:rsidRPr="00E062F1">
              <w:t>60</w:t>
            </w:r>
          </w:p>
        </w:tc>
        <w:tc>
          <w:tcPr>
            <w:tcW w:w="669" w:type="dxa"/>
            <w:tcBorders>
              <w:top w:val="single" w:sz="4" w:space="0" w:color="auto"/>
              <w:left w:val="single" w:sz="4" w:space="0" w:color="auto"/>
              <w:bottom w:val="single" w:sz="4" w:space="0" w:color="auto"/>
              <w:right w:val="single" w:sz="4" w:space="0" w:color="auto"/>
            </w:tcBorders>
          </w:tcPr>
          <w:p w14:paraId="582E0E78"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9EDE463"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5F9F27" w14:textId="77777777" w:rsidR="009D407F" w:rsidRPr="00E062F1" w:rsidRDefault="009D407F" w:rsidP="009D407F">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D69784F"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223919B6"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39C18A3"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669DD90"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65A790"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DA3FBE"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3CC1C63"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869DCEE"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504D5D91"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30B6BFA" w14:textId="77777777" w:rsidR="009D407F" w:rsidRPr="00E062F1" w:rsidRDefault="009D407F" w:rsidP="009D407F">
            <w:pPr>
              <w:pStyle w:val="TAC"/>
              <w:rPr>
                <w:rFonts w:eastAsia="Yu Mincho"/>
                <w:szCs w:val="18"/>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283A29AB"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5D4269"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46C9A650" w14:textId="77777777" w:rsidR="009D407F" w:rsidRPr="00E062F1" w:rsidRDefault="009D407F" w:rsidP="009D407F">
            <w:pPr>
              <w:pStyle w:val="TAC"/>
              <w:rPr>
                <w:rFonts w:eastAsia="Yu Mincho"/>
                <w:szCs w:val="18"/>
              </w:rPr>
            </w:pPr>
          </w:p>
        </w:tc>
      </w:tr>
      <w:tr w:rsidR="009D407F" w:rsidRPr="00E062F1" w14:paraId="1CBFAC92" w14:textId="77777777" w:rsidTr="009D407F">
        <w:trPr>
          <w:trHeight w:val="148"/>
          <w:jc w:val="center"/>
        </w:trPr>
        <w:tc>
          <w:tcPr>
            <w:tcW w:w="1034" w:type="dxa"/>
            <w:vMerge/>
            <w:tcBorders>
              <w:left w:val="single" w:sz="4" w:space="0" w:color="auto"/>
              <w:right w:val="single" w:sz="4" w:space="0" w:color="auto"/>
            </w:tcBorders>
            <w:vAlign w:val="center"/>
          </w:tcPr>
          <w:p w14:paraId="705EE926"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042347F3"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588BF38B"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tcPr>
          <w:p w14:paraId="0C0AF32A" w14:textId="77777777" w:rsidR="009D407F" w:rsidRPr="00E062F1" w:rsidRDefault="009D407F" w:rsidP="009D407F">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1B1F59AB" w14:textId="77777777" w:rsidR="009D407F" w:rsidRPr="00E062F1" w:rsidRDefault="009D407F" w:rsidP="009D407F">
            <w:pPr>
              <w:pStyle w:val="TAC"/>
              <w:rPr>
                <w:rFonts w:eastAsia="Yu Mincho"/>
                <w:szCs w:val="18"/>
              </w:rPr>
            </w:pPr>
          </w:p>
        </w:tc>
      </w:tr>
      <w:tr w:rsidR="009D407F" w:rsidRPr="00E062F1" w14:paraId="5275F057" w14:textId="77777777" w:rsidTr="009D407F">
        <w:trPr>
          <w:trHeight w:val="148"/>
          <w:jc w:val="center"/>
        </w:trPr>
        <w:tc>
          <w:tcPr>
            <w:tcW w:w="1034" w:type="dxa"/>
            <w:vMerge w:val="restart"/>
            <w:tcBorders>
              <w:left w:val="single" w:sz="4" w:space="0" w:color="auto"/>
              <w:right w:val="single" w:sz="4" w:space="0" w:color="auto"/>
            </w:tcBorders>
            <w:vAlign w:val="center"/>
          </w:tcPr>
          <w:p w14:paraId="004C2067" w14:textId="77777777" w:rsidR="009D407F" w:rsidRPr="00E062F1" w:rsidRDefault="009D407F" w:rsidP="009D407F">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0383CE36" w14:textId="77777777" w:rsidR="009D407F" w:rsidRPr="00E062F1" w:rsidRDefault="009D407F" w:rsidP="009D407F">
            <w:pPr>
              <w:pStyle w:val="TAC"/>
              <w:rPr>
                <w:lang w:eastAsia="zh-CN"/>
              </w:rPr>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728AA955" w14:textId="77777777" w:rsidR="009D407F" w:rsidRPr="00E062F1" w:rsidRDefault="009D407F" w:rsidP="009D407F">
            <w:pPr>
              <w:pStyle w:val="TAC"/>
              <w:rPr>
                <w:lang w:eastAsia="zh-CN"/>
              </w:rPr>
            </w:pPr>
            <w:r w:rsidRPr="00E062F1">
              <w:rPr>
                <w:lang w:eastAsia="zh-CN"/>
              </w:rPr>
              <w:t>n78</w:t>
            </w:r>
          </w:p>
        </w:tc>
        <w:tc>
          <w:tcPr>
            <w:tcW w:w="10701" w:type="dxa"/>
            <w:gridSpan w:val="19"/>
            <w:tcBorders>
              <w:left w:val="single" w:sz="4" w:space="0" w:color="auto"/>
              <w:right w:val="single" w:sz="4" w:space="0" w:color="auto"/>
            </w:tcBorders>
          </w:tcPr>
          <w:p w14:paraId="4C8F2789" w14:textId="77777777" w:rsidR="009D407F" w:rsidRPr="00E062F1" w:rsidRDefault="009D407F" w:rsidP="009D407F">
            <w:pPr>
              <w:pStyle w:val="TAC"/>
              <w:rPr>
                <w:rFonts w:eastAsia="Yu Mincho"/>
                <w:szCs w:val="18"/>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2AEC9DFE"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00042580" w14:textId="77777777" w:rsidTr="009D407F">
        <w:trPr>
          <w:trHeight w:val="148"/>
          <w:jc w:val="center"/>
        </w:trPr>
        <w:tc>
          <w:tcPr>
            <w:tcW w:w="1034" w:type="dxa"/>
            <w:vMerge/>
            <w:tcBorders>
              <w:left w:val="single" w:sz="4" w:space="0" w:color="auto"/>
              <w:right w:val="single" w:sz="4" w:space="0" w:color="auto"/>
            </w:tcBorders>
            <w:vAlign w:val="center"/>
          </w:tcPr>
          <w:p w14:paraId="119215FF"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2C6289B1" w14:textId="77777777" w:rsidR="009D407F" w:rsidRPr="00E062F1" w:rsidRDefault="009D407F" w:rsidP="009D407F">
            <w:pPr>
              <w:pStyle w:val="TAC"/>
            </w:pPr>
          </w:p>
        </w:tc>
        <w:tc>
          <w:tcPr>
            <w:tcW w:w="746" w:type="dxa"/>
            <w:vMerge w:val="restart"/>
            <w:tcBorders>
              <w:left w:val="single" w:sz="4" w:space="0" w:color="auto"/>
              <w:right w:val="single" w:sz="4" w:space="0" w:color="auto"/>
            </w:tcBorders>
            <w:vAlign w:val="center"/>
          </w:tcPr>
          <w:p w14:paraId="5B490BAA" w14:textId="77777777" w:rsidR="009D407F" w:rsidRPr="00E062F1" w:rsidRDefault="009D407F" w:rsidP="009D407F">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tcPr>
          <w:p w14:paraId="1C5153B9"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705A750"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EF0905D"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DDF13A1"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200EB24"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0849B440"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E94AB82"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8844CCD"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683459E"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5127CA9"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61455D6C" w14:textId="77777777" w:rsidR="009D407F" w:rsidRPr="00E062F1" w:rsidRDefault="009D407F" w:rsidP="009D407F">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3D1DE628"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3F1351EA"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33A5F7D"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6E2450" w14:textId="77777777" w:rsidR="009D407F" w:rsidRPr="00E062F1" w:rsidRDefault="009D407F" w:rsidP="009D407F">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73EC1B" w14:textId="77777777" w:rsidR="009D407F" w:rsidRPr="00E062F1" w:rsidRDefault="009D407F" w:rsidP="009D407F">
            <w:pPr>
              <w:pStyle w:val="TAC"/>
              <w:rPr>
                <w:rFonts w:cs="Arial"/>
              </w:rPr>
            </w:pPr>
          </w:p>
        </w:tc>
        <w:tc>
          <w:tcPr>
            <w:tcW w:w="749" w:type="dxa"/>
            <w:vMerge/>
            <w:tcBorders>
              <w:left w:val="single" w:sz="4" w:space="0" w:color="auto"/>
              <w:right w:val="single" w:sz="4" w:space="0" w:color="auto"/>
            </w:tcBorders>
            <w:vAlign w:val="center"/>
          </w:tcPr>
          <w:p w14:paraId="3F356F85" w14:textId="77777777" w:rsidR="009D407F" w:rsidRPr="00E062F1" w:rsidRDefault="009D407F" w:rsidP="009D407F">
            <w:pPr>
              <w:pStyle w:val="TAC"/>
              <w:rPr>
                <w:rFonts w:eastAsia="Yu Mincho"/>
                <w:szCs w:val="18"/>
              </w:rPr>
            </w:pPr>
          </w:p>
        </w:tc>
      </w:tr>
      <w:tr w:rsidR="009D407F" w:rsidRPr="00E062F1" w14:paraId="78862C2B" w14:textId="77777777" w:rsidTr="009D407F">
        <w:trPr>
          <w:trHeight w:val="148"/>
          <w:jc w:val="center"/>
        </w:trPr>
        <w:tc>
          <w:tcPr>
            <w:tcW w:w="1034" w:type="dxa"/>
            <w:vMerge/>
            <w:tcBorders>
              <w:left w:val="single" w:sz="4" w:space="0" w:color="auto"/>
              <w:right w:val="single" w:sz="4" w:space="0" w:color="auto"/>
            </w:tcBorders>
            <w:vAlign w:val="center"/>
          </w:tcPr>
          <w:p w14:paraId="3A1F4D5B"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5DE77C31"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14944D3A"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1863735A" w14:textId="77777777" w:rsidR="009D407F" w:rsidRPr="00E062F1" w:rsidRDefault="009D407F" w:rsidP="009D407F">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3A4D0FE6"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967B9FB"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B569A57"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46BD260"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57726D63"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BDB57DD"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8C69E84"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6BBF0A4"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30B9061"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DAEBA0B"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3242BEA"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DB56368"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2B37DD9" w14:textId="77777777" w:rsidR="009D407F" w:rsidRPr="00E062F1" w:rsidRDefault="009D407F" w:rsidP="009D407F">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EFCB6C" w14:textId="77777777" w:rsidR="009D407F" w:rsidRPr="00E062F1" w:rsidRDefault="009D407F" w:rsidP="009D407F">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5B9CB0" w14:textId="77777777" w:rsidR="009D407F" w:rsidRPr="00E062F1" w:rsidRDefault="009D407F" w:rsidP="009D407F">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6196FD74" w14:textId="77777777" w:rsidR="009D407F" w:rsidRPr="00E062F1" w:rsidRDefault="009D407F" w:rsidP="009D407F">
            <w:pPr>
              <w:pStyle w:val="TAC"/>
              <w:rPr>
                <w:rFonts w:eastAsia="Yu Mincho"/>
                <w:szCs w:val="18"/>
              </w:rPr>
            </w:pPr>
          </w:p>
        </w:tc>
      </w:tr>
      <w:tr w:rsidR="009D407F" w:rsidRPr="00E062F1" w14:paraId="5E6C3244" w14:textId="77777777" w:rsidTr="009D407F">
        <w:trPr>
          <w:trHeight w:val="148"/>
          <w:jc w:val="center"/>
        </w:trPr>
        <w:tc>
          <w:tcPr>
            <w:tcW w:w="1034" w:type="dxa"/>
            <w:vMerge w:val="restart"/>
            <w:tcBorders>
              <w:left w:val="single" w:sz="4" w:space="0" w:color="auto"/>
              <w:right w:val="single" w:sz="4" w:space="0" w:color="auto"/>
            </w:tcBorders>
            <w:vAlign w:val="center"/>
          </w:tcPr>
          <w:p w14:paraId="4E597671" w14:textId="77777777" w:rsidR="009D407F" w:rsidRPr="00E062F1" w:rsidRDefault="009D407F" w:rsidP="009D407F">
            <w:pPr>
              <w:pStyle w:val="TAC"/>
            </w:pPr>
            <w:r w:rsidRPr="00E062F1">
              <w:t>CA_n</w:t>
            </w:r>
            <w:r w:rsidRPr="00E062F1">
              <w:rPr>
                <w:lang w:eastAsia="zh-CN"/>
              </w:rPr>
              <w:t>78C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59219A9A" w14:textId="77777777" w:rsidR="009D407F" w:rsidRPr="00E062F1" w:rsidRDefault="009D407F" w:rsidP="009D407F">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7934DFB5" w14:textId="77777777" w:rsidR="009D407F" w:rsidRPr="00E062F1" w:rsidRDefault="009D407F" w:rsidP="009D407F">
            <w:pPr>
              <w:pStyle w:val="TAC"/>
              <w:rPr>
                <w:lang w:eastAsia="zh-CN"/>
              </w:rPr>
            </w:pPr>
            <w:r w:rsidRPr="00E062F1">
              <w:rPr>
                <w:rFonts w:eastAsia="Yu Mincho"/>
              </w:rPr>
              <w:t>n7</w:t>
            </w:r>
            <w:r w:rsidRPr="00E062F1">
              <w:rPr>
                <w:lang w:eastAsia="zh-CN"/>
              </w:rPr>
              <w:t>8</w:t>
            </w:r>
          </w:p>
        </w:tc>
        <w:tc>
          <w:tcPr>
            <w:tcW w:w="10701" w:type="dxa"/>
            <w:gridSpan w:val="19"/>
            <w:tcBorders>
              <w:left w:val="single" w:sz="4" w:space="0" w:color="auto"/>
              <w:right w:val="single" w:sz="4" w:space="0" w:color="auto"/>
            </w:tcBorders>
          </w:tcPr>
          <w:p w14:paraId="7C7713D1" w14:textId="77777777" w:rsidR="009D407F" w:rsidRPr="00E062F1" w:rsidRDefault="009D407F" w:rsidP="009D407F">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7F403CDF"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61E0D554" w14:textId="77777777" w:rsidTr="009D407F">
        <w:trPr>
          <w:trHeight w:val="148"/>
          <w:jc w:val="center"/>
        </w:trPr>
        <w:tc>
          <w:tcPr>
            <w:tcW w:w="1034" w:type="dxa"/>
            <w:vMerge/>
            <w:tcBorders>
              <w:left w:val="single" w:sz="4" w:space="0" w:color="auto"/>
              <w:right w:val="single" w:sz="4" w:space="0" w:color="auto"/>
            </w:tcBorders>
            <w:vAlign w:val="center"/>
          </w:tcPr>
          <w:p w14:paraId="77D15342"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34741525"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645C042E"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tcPr>
          <w:p w14:paraId="39194D73" w14:textId="77777777" w:rsidR="009D407F" w:rsidRPr="00E062F1" w:rsidRDefault="009D407F" w:rsidP="009D407F">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1ABD0E78" w14:textId="77777777" w:rsidR="009D407F" w:rsidRPr="00E062F1" w:rsidRDefault="009D407F" w:rsidP="009D407F">
            <w:pPr>
              <w:pStyle w:val="TAC"/>
              <w:rPr>
                <w:rFonts w:eastAsia="Yu Mincho"/>
                <w:szCs w:val="18"/>
              </w:rPr>
            </w:pPr>
          </w:p>
        </w:tc>
      </w:tr>
      <w:tr w:rsidR="009D407F" w:rsidRPr="00E062F1" w14:paraId="581F125B" w14:textId="77777777" w:rsidTr="009D407F">
        <w:trPr>
          <w:trHeight w:val="148"/>
          <w:jc w:val="center"/>
        </w:trPr>
        <w:tc>
          <w:tcPr>
            <w:tcW w:w="1034" w:type="dxa"/>
            <w:vMerge w:val="restart"/>
            <w:tcBorders>
              <w:left w:val="single" w:sz="4" w:space="0" w:color="auto"/>
              <w:right w:val="single" w:sz="4" w:space="0" w:color="auto"/>
            </w:tcBorders>
            <w:vAlign w:val="center"/>
          </w:tcPr>
          <w:p w14:paraId="0964D927" w14:textId="77777777" w:rsidR="009D407F" w:rsidRPr="00E062F1" w:rsidRDefault="009D407F" w:rsidP="009D407F">
            <w:pPr>
              <w:pStyle w:val="TAC"/>
            </w:pPr>
            <w:r w:rsidRPr="00E062F1">
              <w:t>CA_n</w:t>
            </w:r>
            <w:r w:rsidRPr="00E062F1">
              <w:rPr>
                <w:lang w:eastAsia="zh-CN"/>
              </w:rPr>
              <w:t>78C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7CEB5447" w14:textId="77777777" w:rsidR="009D407F" w:rsidRPr="00E062F1" w:rsidRDefault="009D407F" w:rsidP="009D407F">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6B0D20F3" w14:textId="77777777" w:rsidR="009D407F" w:rsidRPr="00E062F1" w:rsidRDefault="009D407F" w:rsidP="009D407F">
            <w:pPr>
              <w:pStyle w:val="TAC"/>
              <w:rPr>
                <w:lang w:eastAsia="zh-CN"/>
              </w:rPr>
            </w:pPr>
            <w:r w:rsidRPr="00E062F1">
              <w:rPr>
                <w:rFonts w:eastAsia="Yu Mincho"/>
              </w:rPr>
              <w:t>n7</w:t>
            </w:r>
            <w:r w:rsidRPr="00E062F1">
              <w:rPr>
                <w:lang w:eastAsia="zh-CN"/>
              </w:rPr>
              <w:t>8</w:t>
            </w:r>
          </w:p>
        </w:tc>
        <w:tc>
          <w:tcPr>
            <w:tcW w:w="10701" w:type="dxa"/>
            <w:gridSpan w:val="19"/>
            <w:tcBorders>
              <w:left w:val="single" w:sz="4" w:space="0" w:color="auto"/>
              <w:right w:val="single" w:sz="4" w:space="0" w:color="auto"/>
            </w:tcBorders>
          </w:tcPr>
          <w:p w14:paraId="71B5FF8A" w14:textId="77777777" w:rsidR="009D407F" w:rsidRPr="00E062F1" w:rsidRDefault="009D407F" w:rsidP="009D407F">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6E19354F"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2BF82F2C" w14:textId="77777777" w:rsidTr="009D407F">
        <w:trPr>
          <w:trHeight w:val="148"/>
          <w:jc w:val="center"/>
        </w:trPr>
        <w:tc>
          <w:tcPr>
            <w:tcW w:w="1034" w:type="dxa"/>
            <w:vMerge/>
            <w:tcBorders>
              <w:left w:val="single" w:sz="4" w:space="0" w:color="auto"/>
              <w:right w:val="single" w:sz="4" w:space="0" w:color="auto"/>
            </w:tcBorders>
            <w:vAlign w:val="center"/>
          </w:tcPr>
          <w:p w14:paraId="3B10143C"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72E52034" w14:textId="77777777" w:rsidR="009D407F" w:rsidRPr="00E062F1" w:rsidRDefault="009D407F" w:rsidP="009D407F">
            <w:pPr>
              <w:pStyle w:val="TAC"/>
            </w:pPr>
          </w:p>
        </w:tc>
        <w:tc>
          <w:tcPr>
            <w:tcW w:w="746" w:type="dxa"/>
            <w:tcBorders>
              <w:left w:val="single" w:sz="4" w:space="0" w:color="auto"/>
              <w:right w:val="single" w:sz="4" w:space="0" w:color="auto"/>
            </w:tcBorders>
          </w:tcPr>
          <w:p w14:paraId="5B1165FF"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tcPr>
          <w:p w14:paraId="4582D242" w14:textId="77777777" w:rsidR="009D407F" w:rsidRPr="00E062F1" w:rsidRDefault="009D407F" w:rsidP="009D407F">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46C91A06" w14:textId="77777777" w:rsidR="009D407F" w:rsidRPr="00E062F1" w:rsidRDefault="009D407F" w:rsidP="009D407F">
            <w:pPr>
              <w:pStyle w:val="TAC"/>
              <w:rPr>
                <w:rFonts w:eastAsia="Yu Mincho"/>
                <w:szCs w:val="18"/>
              </w:rPr>
            </w:pPr>
          </w:p>
        </w:tc>
      </w:tr>
      <w:tr w:rsidR="009D407F" w:rsidRPr="00E062F1" w14:paraId="5684C511" w14:textId="77777777" w:rsidTr="009D407F">
        <w:trPr>
          <w:trHeight w:val="148"/>
          <w:jc w:val="center"/>
        </w:trPr>
        <w:tc>
          <w:tcPr>
            <w:tcW w:w="1034" w:type="dxa"/>
            <w:vMerge w:val="restart"/>
            <w:tcBorders>
              <w:left w:val="single" w:sz="4" w:space="0" w:color="auto"/>
              <w:right w:val="single" w:sz="4" w:space="0" w:color="auto"/>
            </w:tcBorders>
            <w:vAlign w:val="center"/>
          </w:tcPr>
          <w:p w14:paraId="6B368066" w14:textId="77777777" w:rsidR="009D407F" w:rsidRPr="00E062F1" w:rsidRDefault="009D407F" w:rsidP="009D407F">
            <w:pPr>
              <w:pStyle w:val="TAC"/>
            </w:pPr>
            <w:r w:rsidRPr="00E062F1">
              <w:t>CA_n</w:t>
            </w:r>
            <w:r w:rsidRPr="00E062F1">
              <w:rPr>
                <w:lang w:eastAsia="zh-CN"/>
              </w:rPr>
              <w:t>78C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24E8CBF5" w14:textId="77777777" w:rsidR="009D407F" w:rsidRPr="00E062F1" w:rsidRDefault="009D407F" w:rsidP="009D407F">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11E53612" w14:textId="77777777" w:rsidR="009D407F" w:rsidRPr="00E062F1" w:rsidRDefault="009D407F" w:rsidP="009D407F">
            <w:pPr>
              <w:pStyle w:val="TAC"/>
              <w:rPr>
                <w:lang w:eastAsia="zh-CN"/>
              </w:rPr>
            </w:pPr>
            <w:r w:rsidRPr="00E062F1">
              <w:rPr>
                <w:rFonts w:eastAsia="Yu Mincho"/>
              </w:rPr>
              <w:t>n7</w:t>
            </w:r>
            <w:r w:rsidRPr="00E062F1">
              <w:rPr>
                <w:lang w:eastAsia="zh-CN"/>
              </w:rPr>
              <w:t>8</w:t>
            </w:r>
          </w:p>
        </w:tc>
        <w:tc>
          <w:tcPr>
            <w:tcW w:w="10701" w:type="dxa"/>
            <w:gridSpan w:val="19"/>
            <w:tcBorders>
              <w:left w:val="single" w:sz="4" w:space="0" w:color="auto"/>
              <w:right w:val="single" w:sz="4" w:space="0" w:color="auto"/>
            </w:tcBorders>
          </w:tcPr>
          <w:p w14:paraId="21580FA2" w14:textId="77777777" w:rsidR="009D407F" w:rsidRPr="00E062F1" w:rsidRDefault="009D407F" w:rsidP="009D407F">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4A5C6B14"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4B6BCD9A" w14:textId="77777777" w:rsidTr="009D407F">
        <w:trPr>
          <w:trHeight w:val="148"/>
          <w:jc w:val="center"/>
        </w:trPr>
        <w:tc>
          <w:tcPr>
            <w:tcW w:w="1034" w:type="dxa"/>
            <w:vMerge/>
            <w:tcBorders>
              <w:left w:val="single" w:sz="4" w:space="0" w:color="auto"/>
              <w:right w:val="single" w:sz="4" w:space="0" w:color="auto"/>
            </w:tcBorders>
            <w:vAlign w:val="center"/>
          </w:tcPr>
          <w:p w14:paraId="3E88FF1C"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28AF9829" w14:textId="77777777" w:rsidR="009D407F" w:rsidRPr="00E062F1" w:rsidRDefault="009D407F" w:rsidP="009D407F">
            <w:pPr>
              <w:pStyle w:val="TAC"/>
            </w:pPr>
          </w:p>
        </w:tc>
        <w:tc>
          <w:tcPr>
            <w:tcW w:w="746" w:type="dxa"/>
            <w:tcBorders>
              <w:left w:val="single" w:sz="4" w:space="0" w:color="auto"/>
              <w:right w:val="single" w:sz="4" w:space="0" w:color="auto"/>
            </w:tcBorders>
          </w:tcPr>
          <w:p w14:paraId="736D1F34"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tcPr>
          <w:p w14:paraId="3C530494" w14:textId="77777777" w:rsidR="009D407F" w:rsidRPr="00E062F1" w:rsidRDefault="009D407F" w:rsidP="009D407F">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57E370D0" w14:textId="77777777" w:rsidR="009D407F" w:rsidRPr="00E062F1" w:rsidRDefault="009D407F" w:rsidP="009D407F">
            <w:pPr>
              <w:pStyle w:val="TAC"/>
              <w:rPr>
                <w:rFonts w:eastAsia="Yu Mincho"/>
                <w:szCs w:val="18"/>
              </w:rPr>
            </w:pPr>
          </w:p>
        </w:tc>
      </w:tr>
      <w:tr w:rsidR="009D407F" w:rsidRPr="00E062F1" w14:paraId="1595ECB3" w14:textId="77777777" w:rsidTr="009D407F">
        <w:trPr>
          <w:trHeight w:val="148"/>
          <w:jc w:val="center"/>
        </w:trPr>
        <w:tc>
          <w:tcPr>
            <w:tcW w:w="1034" w:type="dxa"/>
            <w:vMerge w:val="restart"/>
            <w:tcBorders>
              <w:left w:val="single" w:sz="4" w:space="0" w:color="auto"/>
              <w:right w:val="single" w:sz="4" w:space="0" w:color="auto"/>
            </w:tcBorders>
            <w:vAlign w:val="center"/>
          </w:tcPr>
          <w:p w14:paraId="01BB7852" w14:textId="77777777" w:rsidR="009D407F" w:rsidRPr="00E062F1" w:rsidRDefault="009D407F" w:rsidP="009D407F">
            <w:pPr>
              <w:pStyle w:val="TAC"/>
              <w:rPr>
                <w:lang w:eastAsia="zh-CN"/>
              </w:rPr>
            </w:pPr>
            <w:r w:rsidRPr="00E062F1">
              <w:t>CA_n</w:t>
            </w:r>
            <w:r w:rsidRPr="00E062F1">
              <w:rPr>
                <w:lang w:eastAsia="zh-CN"/>
              </w:rPr>
              <w:t>78</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14:paraId="1003A06F" w14:textId="77777777" w:rsidR="009D407F" w:rsidRPr="00E062F1" w:rsidRDefault="009D407F" w:rsidP="009D407F">
            <w:pPr>
              <w:pStyle w:val="TAC"/>
              <w:rPr>
                <w:rFonts w:cs="Arial"/>
                <w:lang w:eastAsia="zh-CN"/>
              </w:rPr>
            </w:pPr>
            <w:r w:rsidRPr="00E062F1">
              <w:rPr>
                <w:rFonts w:cs="Arial"/>
                <w:lang w:eastAsia="zh-CN"/>
              </w:rPr>
              <w:t>CA_n257G</w:t>
            </w:r>
          </w:p>
          <w:p w14:paraId="762E701B" w14:textId="77777777" w:rsidR="009D407F" w:rsidRPr="00E062F1" w:rsidRDefault="009D407F" w:rsidP="009D407F">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14:paraId="6E8FABF9" w14:textId="77777777" w:rsidR="009D407F" w:rsidRPr="00E062F1" w:rsidRDefault="009D407F" w:rsidP="009D407F">
            <w:pPr>
              <w:pStyle w:val="TAC"/>
              <w:rPr>
                <w:lang w:eastAsia="zh-CN"/>
              </w:rPr>
            </w:pPr>
            <w:r w:rsidRPr="00E062F1">
              <w:rPr>
                <w:rFonts w:eastAsia="Yu Mincho"/>
              </w:rPr>
              <w:t>n7</w:t>
            </w:r>
            <w:r w:rsidRPr="00E062F1">
              <w:rPr>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14:paraId="18C56C84"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68E0BD92"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0D57E08"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50B346"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7FA7160"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DC4DC3"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9FFC2B"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F99DEA7"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FF8F20"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3228C06"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F62B45F"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8AE737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7902C43"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0FF0199"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ED1CB3"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73023A"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47294702"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642CBF36" w14:textId="77777777" w:rsidTr="009D407F">
        <w:trPr>
          <w:trHeight w:val="148"/>
          <w:jc w:val="center"/>
        </w:trPr>
        <w:tc>
          <w:tcPr>
            <w:tcW w:w="1034" w:type="dxa"/>
            <w:vMerge/>
            <w:tcBorders>
              <w:left w:val="single" w:sz="4" w:space="0" w:color="auto"/>
              <w:right w:val="single" w:sz="4" w:space="0" w:color="auto"/>
            </w:tcBorders>
            <w:vAlign w:val="center"/>
          </w:tcPr>
          <w:p w14:paraId="33A641C1"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0C3561D5"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76F6DE40"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7B92E17"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162A177A"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7D3652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3DD88F4"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4DBBA0D"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7D7485"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EBC618"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71B4DE7"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885FD2"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D0F160"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C8D3E8"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07631A5"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5B298F"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15629A5"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8863F3"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6F4647"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5FE80C4D" w14:textId="77777777" w:rsidR="009D407F" w:rsidRPr="00E062F1" w:rsidRDefault="009D407F" w:rsidP="009D407F">
            <w:pPr>
              <w:pStyle w:val="TAC"/>
              <w:rPr>
                <w:rFonts w:eastAsia="Yu Mincho"/>
                <w:szCs w:val="18"/>
              </w:rPr>
            </w:pPr>
          </w:p>
        </w:tc>
      </w:tr>
      <w:tr w:rsidR="009D407F" w:rsidRPr="00E062F1" w14:paraId="27F8356B" w14:textId="77777777" w:rsidTr="009D407F">
        <w:trPr>
          <w:trHeight w:val="148"/>
          <w:jc w:val="center"/>
        </w:trPr>
        <w:tc>
          <w:tcPr>
            <w:tcW w:w="1034" w:type="dxa"/>
            <w:vMerge/>
            <w:tcBorders>
              <w:left w:val="single" w:sz="4" w:space="0" w:color="auto"/>
              <w:right w:val="single" w:sz="4" w:space="0" w:color="auto"/>
            </w:tcBorders>
            <w:vAlign w:val="center"/>
          </w:tcPr>
          <w:p w14:paraId="23B06145"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0906810"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7EF4F909"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702DC90"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63D43164"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E77A231"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961BFA"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FBC080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8DF0CD"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5BE202"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2FA322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363E52D"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5BE0B8"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C89F81"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89BD53C"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500935"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27E1FBE"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94A35A"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4B79AE"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5A87D4B6" w14:textId="77777777" w:rsidR="009D407F" w:rsidRPr="00E062F1" w:rsidRDefault="009D407F" w:rsidP="009D407F">
            <w:pPr>
              <w:pStyle w:val="TAC"/>
              <w:rPr>
                <w:rFonts w:eastAsia="Yu Mincho"/>
                <w:szCs w:val="18"/>
              </w:rPr>
            </w:pPr>
          </w:p>
        </w:tc>
      </w:tr>
      <w:tr w:rsidR="009D407F" w:rsidRPr="00E062F1" w14:paraId="270A1F91" w14:textId="77777777" w:rsidTr="009D407F">
        <w:trPr>
          <w:trHeight w:val="148"/>
          <w:jc w:val="center"/>
        </w:trPr>
        <w:tc>
          <w:tcPr>
            <w:tcW w:w="1034" w:type="dxa"/>
            <w:vMerge/>
            <w:tcBorders>
              <w:left w:val="single" w:sz="4" w:space="0" w:color="auto"/>
              <w:right w:val="single" w:sz="4" w:space="0" w:color="auto"/>
            </w:tcBorders>
            <w:vAlign w:val="center"/>
          </w:tcPr>
          <w:p w14:paraId="7826018A"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651609C2"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198156C8"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11EB0170" w14:textId="77777777" w:rsidR="009D407F" w:rsidRPr="00E062F1" w:rsidRDefault="009D407F" w:rsidP="009D407F">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7FA2E3CD" w14:textId="77777777" w:rsidR="009D407F" w:rsidRPr="00E062F1" w:rsidRDefault="009D407F" w:rsidP="009D407F">
            <w:pPr>
              <w:pStyle w:val="TAC"/>
              <w:rPr>
                <w:rFonts w:eastAsia="Yu Mincho"/>
                <w:szCs w:val="18"/>
              </w:rPr>
            </w:pPr>
          </w:p>
        </w:tc>
      </w:tr>
      <w:tr w:rsidR="009D407F" w:rsidRPr="00E062F1" w14:paraId="26673D30" w14:textId="77777777" w:rsidTr="009D407F">
        <w:trPr>
          <w:trHeight w:val="148"/>
          <w:jc w:val="center"/>
        </w:trPr>
        <w:tc>
          <w:tcPr>
            <w:tcW w:w="1034" w:type="dxa"/>
            <w:vMerge w:val="restart"/>
            <w:tcBorders>
              <w:left w:val="single" w:sz="4" w:space="0" w:color="auto"/>
              <w:right w:val="single" w:sz="4" w:space="0" w:color="auto"/>
            </w:tcBorders>
            <w:vAlign w:val="center"/>
          </w:tcPr>
          <w:p w14:paraId="4A69CD53" w14:textId="77777777" w:rsidR="009D407F" w:rsidRPr="00E062F1" w:rsidRDefault="009D407F" w:rsidP="009D407F">
            <w:pPr>
              <w:pStyle w:val="TAC"/>
              <w:rPr>
                <w:lang w:eastAsia="zh-CN"/>
              </w:rPr>
            </w:pPr>
            <w:r w:rsidRPr="00E062F1">
              <w:t>CA_n</w:t>
            </w:r>
            <w:r w:rsidRPr="00E062F1">
              <w:rPr>
                <w:lang w:eastAsia="zh-CN"/>
              </w:rPr>
              <w:t>78</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14:paraId="57F6C636" w14:textId="77777777" w:rsidR="009D407F" w:rsidRPr="00E062F1" w:rsidRDefault="009D407F" w:rsidP="009D407F">
            <w:pPr>
              <w:pStyle w:val="TAC"/>
              <w:rPr>
                <w:rFonts w:cs="Arial"/>
                <w:lang w:eastAsia="zh-CN"/>
              </w:rPr>
            </w:pPr>
            <w:r w:rsidRPr="00E062F1">
              <w:rPr>
                <w:rFonts w:cs="Arial"/>
                <w:lang w:eastAsia="zh-CN"/>
              </w:rPr>
              <w:t>CA_n257G</w:t>
            </w:r>
          </w:p>
          <w:p w14:paraId="311EF663" w14:textId="77777777" w:rsidR="009D407F" w:rsidRPr="00E062F1" w:rsidRDefault="009D407F" w:rsidP="009D407F">
            <w:pPr>
              <w:pStyle w:val="TAC"/>
              <w:rPr>
                <w:rFonts w:cs="Arial"/>
                <w:lang w:eastAsia="zh-CN"/>
              </w:rPr>
            </w:pPr>
            <w:r w:rsidRPr="00E062F1">
              <w:rPr>
                <w:rFonts w:cs="Arial"/>
                <w:lang w:eastAsia="zh-CN"/>
              </w:rPr>
              <w:t>CA_n257H</w:t>
            </w:r>
          </w:p>
          <w:p w14:paraId="0BDEF59B" w14:textId="77777777" w:rsidR="009D407F" w:rsidRPr="00E062F1" w:rsidRDefault="009D407F" w:rsidP="009D407F">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14:paraId="0380F349" w14:textId="77777777" w:rsidR="009D407F" w:rsidRPr="00E062F1" w:rsidRDefault="009D407F" w:rsidP="009D407F">
            <w:pPr>
              <w:pStyle w:val="TAC"/>
              <w:rPr>
                <w:lang w:eastAsia="zh-CN"/>
              </w:rPr>
            </w:pPr>
            <w:r w:rsidRPr="00E062F1">
              <w:rPr>
                <w:rFonts w:eastAsia="Yu Mincho"/>
              </w:rPr>
              <w:t>n7</w:t>
            </w:r>
            <w:r w:rsidRPr="00E062F1">
              <w:rPr>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14:paraId="0501DEF0"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33D23F22"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3CCB9B2"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FFC99EE"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8AA4F7A"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B7B34A"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661206"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8CE387C"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59D1BF"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D09162"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6664653"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CA4C34E"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7E56991"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70FBE88"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0D65F5"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0D6031"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172FF8C4"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25C549EC" w14:textId="77777777" w:rsidTr="009D407F">
        <w:trPr>
          <w:trHeight w:val="148"/>
          <w:jc w:val="center"/>
        </w:trPr>
        <w:tc>
          <w:tcPr>
            <w:tcW w:w="1034" w:type="dxa"/>
            <w:vMerge/>
            <w:tcBorders>
              <w:left w:val="single" w:sz="4" w:space="0" w:color="auto"/>
              <w:right w:val="single" w:sz="4" w:space="0" w:color="auto"/>
            </w:tcBorders>
            <w:vAlign w:val="center"/>
          </w:tcPr>
          <w:p w14:paraId="61A326F0"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B19B07C"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33946315"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EA9F4E5"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3924CDFB"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3FEF96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B237AF"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B0F23EC"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EE1C536"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6579677"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93411A5"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95CC8C"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D4D607"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2382BC"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35B6F58"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5CB3EFC"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13C3657"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FD9DEB"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A01304"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190667B5" w14:textId="77777777" w:rsidR="009D407F" w:rsidRPr="00E062F1" w:rsidRDefault="009D407F" w:rsidP="009D407F">
            <w:pPr>
              <w:pStyle w:val="TAC"/>
              <w:rPr>
                <w:rFonts w:eastAsia="Yu Mincho"/>
                <w:szCs w:val="18"/>
              </w:rPr>
            </w:pPr>
          </w:p>
        </w:tc>
      </w:tr>
      <w:tr w:rsidR="009D407F" w:rsidRPr="00E062F1" w14:paraId="46241038" w14:textId="77777777" w:rsidTr="009D407F">
        <w:trPr>
          <w:trHeight w:val="148"/>
          <w:jc w:val="center"/>
        </w:trPr>
        <w:tc>
          <w:tcPr>
            <w:tcW w:w="1034" w:type="dxa"/>
            <w:vMerge/>
            <w:tcBorders>
              <w:left w:val="single" w:sz="4" w:space="0" w:color="auto"/>
              <w:right w:val="single" w:sz="4" w:space="0" w:color="auto"/>
            </w:tcBorders>
            <w:vAlign w:val="center"/>
          </w:tcPr>
          <w:p w14:paraId="1CB19AEF"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64917F24"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3CC76A62"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949176E"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1414AB09"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7F22419"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F5FDD41"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BB7B7F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1A59A7"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EE0EF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2C21060"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FAEE26"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8ECEEA"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A4E02A"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738A084"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272F26B"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ECAE67D"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8F9074C"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99F029"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109F30E9" w14:textId="77777777" w:rsidR="009D407F" w:rsidRPr="00E062F1" w:rsidRDefault="009D407F" w:rsidP="009D407F">
            <w:pPr>
              <w:pStyle w:val="TAC"/>
              <w:rPr>
                <w:rFonts w:eastAsia="Yu Mincho"/>
                <w:szCs w:val="18"/>
              </w:rPr>
            </w:pPr>
          </w:p>
        </w:tc>
      </w:tr>
      <w:tr w:rsidR="009D407F" w:rsidRPr="00E062F1" w14:paraId="547DEDCD" w14:textId="77777777" w:rsidTr="009D407F">
        <w:trPr>
          <w:trHeight w:val="148"/>
          <w:jc w:val="center"/>
        </w:trPr>
        <w:tc>
          <w:tcPr>
            <w:tcW w:w="1034" w:type="dxa"/>
            <w:vMerge/>
            <w:tcBorders>
              <w:left w:val="single" w:sz="4" w:space="0" w:color="auto"/>
              <w:right w:val="single" w:sz="4" w:space="0" w:color="auto"/>
            </w:tcBorders>
            <w:vAlign w:val="center"/>
          </w:tcPr>
          <w:p w14:paraId="708F094F"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A651B27"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53CF7FF5"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5A6CBD35" w14:textId="77777777" w:rsidR="009D407F" w:rsidRPr="00E062F1" w:rsidRDefault="009D407F" w:rsidP="009D407F">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18A386FA" w14:textId="77777777" w:rsidR="009D407F" w:rsidRPr="00E062F1" w:rsidRDefault="009D407F" w:rsidP="009D407F">
            <w:pPr>
              <w:pStyle w:val="TAC"/>
              <w:rPr>
                <w:rFonts w:eastAsia="Yu Mincho"/>
                <w:szCs w:val="18"/>
              </w:rPr>
            </w:pPr>
          </w:p>
        </w:tc>
      </w:tr>
      <w:tr w:rsidR="009D407F" w:rsidRPr="00E062F1" w14:paraId="32A649AB" w14:textId="77777777" w:rsidTr="009D407F">
        <w:trPr>
          <w:trHeight w:val="148"/>
          <w:jc w:val="center"/>
        </w:trPr>
        <w:tc>
          <w:tcPr>
            <w:tcW w:w="1034" w:type="dxa"/>
            <w:vMerge w:val="restart"/>
            <w:tcBorders>
              <w:left w:val="single" w:sz="4" w:space="0" w:color="auto"/>
              <w:right w:val="single" w:sz="4" w:space="0" w:color="auto"/>
            </w:tcBorders>
            <w:vAlign w:val="center"/>
          </w:tcPr>
          <w:p w14:paraId="7E18A829" w14:textId="77777777" w:rsidR="009D407F" w:rsidRPr="00E062F1" w:rsidRDefault="009D407F" w:rsidP="009D407F">
            <w:pPr>
              <w:pStyle w:val="TAC"/>
              <w:rPr>
                <w:lang w:eastAsia="zh-CN"/>
              </w:rPr>
            </w:pPr>
            <w:r w:rsidRPr="00E062F1">
              <w:t>CA_n</w:t>
            </w:r>
            <w:r w:rsidRPr="00E062F1">
              <w:rPr>
                <w:lang w:eastAsia="zh-CN"/>
              </w:rPr>
              <w:t>78</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14:paraId="12F8332B" w14:textId="77777777" w:rsidR="009D407F" w:rsidRPr="00E062F1" w:rsidRDefault="009D407F" w:rsidP="009D407F">
            <w:pPr>
              <w:pStyle w:val="TAC"/>
              <w:rPr>
                <w:rFonts w:cs="Arial"/>
                <w:lang w:eastAsia="zh-CN"/>
              </w:rPr>
            </w:pPr>
            <w:r w:rsidRPr="00E062F1">
              <w:rPr>
                <w:rFonts w:cs="Arial"/>
                <w:lang w:eastAsia="zh-CN"/>
              </w:rPr>
              <w:t>CA_n257G</w:t>
            </w:r>
          </w:p>
          <w:p w14:paraId="56CFBF47" w14:textId="77777777" w:rsidR="009D407F" w:rsidRPr="00E062F1" w:rsidRDefault="009D407F" w:rsidP="009D407F">
            <w:pPr>
              <w:pStyle w:val="TAC"/>
              <w:rPr>
                <w:rFonts w:cs="Arial"/>
                <w:lang w:eastAsia="zh-CN"/>
              </w:rPr>
            </w:pPr>
            <w:r w:rsidRPr="00E062F1">
              <w:rPr>
                <w:rFonts w:cs="Arial"/>
                <w:lang w:eastAsia="zh-CN"/>
              </w:rPr>
              <w:t>CA_n257H</w:t>
            </w:r>
          </w:p>
          <w:p w14:paraId="7AE9EBA5" w14:textId="77777777" w:rsidR="009D407F" w:rsidRPr="00E062F1" w:rsidRDefault="009D407F" w:rsidP="009D407F">
            <w:pPr>
              <w:pStyle w:val="TAC"/>
              <w:rPr>
                <w:rFonts w:cs="Arial"/>
                <w:lang w:eastAsia="zh-CN"/>
              </w:rPr>
            </w:pPr>
            <w:r w:rsidRPr="00E062F1">
              <w:rPr>
                <w:rFonts w:cs="Arial"/>
                <w:lang w:eastAsia="zh-CN"/>
              </w:rPr>
              <w:t>CA_n257I</w:t>
            </w:r>
          </w:p>
          <w:p w14:paraId="7B020582" w14:textId="77777777" w:rsidR="009D407F" w:rsidRPr="00E062F1" w:rsidRDefault="009D407F" w:rsidP="009D407F">
            <w:pPr>
              <w:pStyle w:val="TAC"/>
            </w:pPr>
            <w:r w:rsidRPr="00E062F1">
              <w:t>CA_n</w:t>
            </w:r>
            <w:r w:rsidRPr="00E062F1">
              <w:rPr>
                <w:lang w:eastAsia="zh-CN"/>
              </w:rPr>
              <w:t>78</w:t>
            </w:r>
            <w:r w:rsidRPr="00E062F1">
              <w:t>A-n</w:t>
            </w:r>
            <w:r w:rsidRPr="00E062F1">
              <w:rPr>
                <w:lang w:eastAsia="zh-CN"/>
              </w:rPr>
              <w:t>257</w:t>
            </w:r>
            <w:r w:rsidRPr="00E062F1">
              <w:t>A, 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 xml:space="preserve">257H, </w:t>
            </w:r>
            <w:r w:rsidRPr="00E062F1">
              <w:t>CA_n</w:t>
            </w:r>
            <w:r w:rsidRPr="00E062F1">
              <w:rPr>
                <w:lang w:eastAsia="zh-CN"/>
              </w:rPr>
              <w:t>78</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14:paraId="179A5413" w14:textId="77777777" w:rsidR="009D407F" w:rsidRPr="00E062F1" w:rsidRDefault="009D407F" w:rsidP="009D407F">
            <w:pPr>
              <w:pStyle w:val="TAC"/>
              <w:rPr>
                <w:lang w:eastAsia="zh-CN"/>
              </w:rPr>
            </w:pPr>
            <w:r w:rsidRPr="00E062F1">
              <w:rPr>
                <w:rFonts w:eastAsia="Yu Mincho"/>
              </w:rPr>
              <w:t>n7</w:t>
            </w:r>
            <w:r w:rsidRPr="00E062F1">
              <w:rPr>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14:paraId="16981C85"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648AD5F5"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D3F0852"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2F1658"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778FEAB"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CEB1A7"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820ABE"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AE2E1E7"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0154AD"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1A510E"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7A4689E"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94E49C4"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B70D246"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23F9AC1"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2090FC"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67208F"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40590875"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4041EB19" w14:textId="77777777" w:rsidTr="009D407F">
        <w:trPr>
          <w:trHeight w:val="148"/>
          <w:jc w:val="center"/>
        </w:trPr>
        <w:tc>
          <w:tcPr>
            <w:tcW w:w="1034" w:type="dxa"/>
            <w:vMerge/>
            <w:tcBorders>
              <w:left w:val="single" w:sz="4" w:space="0" w:color="auto"/>
              <w:right w:val="single" w:sz="4" w:space="0" w:color="auto"/>
            </w:tcBorders>
            <w:vAlign w:val="center"/>
          </w:tcPr>
          <w:p w14:paraId="306504CE"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2E762AF4"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065A9D7F"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D58D638"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341F0E5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26750973" w14:textId="77777777" w:rsidR="009D407F" w:rsidRPr="00E062F1" w:rsidRDefault="009D407F" w:rsidP="009D407F">
            <w:pPr>
              <w:pStyle w:val="TAC"/>
              <w:rPr>
                <w:rFonts w:cs="Arial"/>
                <w:lang w:eastAsia="ja-JP"/>
              </w:rPr>
            </w:pPr>
            <w:r w:rsidRPr="00E062F1">
              <w:t>Yes</w:t>
            </w:r>
          </w:p>
        </w:tc>
        <w:tc>
          <w:tcPr>
            <w:tcW w:w="669" w:type="dxa"/>
            <w:tcBorders>
              <w:top w:val="single" w:sz="4" w:space="0" w:color="auto"/>
              <w:left w:val="single" w:sz="4" w:space="0" w:color="auto"/>
              <w:bottom w:val="single" w:sz="4" w:space="0" w:color="auto"/>
              <w:right w:val="single" w:sz="4" w:space="0" w:color="auto"/>
            </w:tcBorders>
          </w:tcPr>
          <w:p w14:paraId="72F85A50" w14:textId="77777777" w:rsidR="009D407F" w:rsidRPr="00E062F1" w:rsidRDefault="009D407F" w:rsidP="009D407F">
            <w:pPr>
              <w:pStyle w:val="TAC"/>
              <w:rPr>
                <w:rFonts w:cs="Arial"/>
                <w:lang w:eastAsia="ja-JP"/>
              </w:rPr>
            </w:pPr>
            <w:r w:rsidRPr="00E062F1">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CADB197"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E82B183"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E0EF9E"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E555226"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3D35CD"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45C394"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46CD0E4"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D96A9A7"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F711A8"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C6D3765"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F2DD9B"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2C5AD4"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34A5307D" w14:textId="77777777" w:rsidR="009D407F" w:rsidRPr="00E062F1" w:rsidRDefault="009D407F" w:rsidP="009D407F">
            <w:pPr>
              <w:pStyle w:val="TAC"/>
              <w:rPr>
                <w:rFonts w:eastAsia="Yu Mincho"/>
                <w:szCs w:val="18"/>
              </w:rPr>
            </w:pPr>
          </w:p>
        </w:tc>
      </w:tr>
      <w:tr w:rsidR="009D407F" w:rsidRPr="00E062F1" w14:paraId="2C24DC80" w14:textId="77777777" w:rsidTr="009D407F">
        <w:trPr>
          <w:trHeight w:val="148"/>
          <w:jc w:val="center"/>
        </w:trPr>
        <w:tc>
          <w:tcPr>
            <w:tcW w:w="1034" w:type="dxa"/>
            <w:vMerge/>
            <w:tcBorders>
              <w:left w:val="single" w:sz="4" w:space="0" w:color="auto"/>
              <w:right w:val="single" w:sz="4" w:space="0" w:color="auto"/>
            </w:tcBorders>
            <w:vAlign w:val="center"/>
          </w:tcPr>
          <w:p w14:paraId="3BE5070F"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C4C9048"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0047FF17"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511BC2B"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746C9AE8"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57FA3FB" w14:textId="77777777" w:rsidR="009D407F" w:rsidRPr="00E062F1" w:rsidRDefault="009D407F" w:rsidP="009D407F">
            <w:pPr>
              <w:pStyle w:val="TAC"/>
              <w:rPr>
                <w:rFonts w:cs="Arial"/>
                <w:lang w:eastAsia="ja-JP"/>
              </w:rPr>
            </w:pPr>
            <w:r w:rsidRPr="00E062F1">
              <w:t>Yes</w:t>
            </w:r>
          </w:p>
        </w:tc>
        <w:tc>
          <w:tcPr>
            <w:tcW w:w="669" w:type="dxa"/>
            <w:tcBorders>
              <w:top w:val="single" w:sz="4" w:space="0" w:color="auto"/>
              <w:left w:val="single" w:sz="4" w:space="0" w:color="auto"/>
              <w:bottom w:val="single" w:sz="4" w:space="0" w:color="auto"/>
              <w:right w:val="single" w:sz="4" w:space="0" w:color="auto"/>
            </w:tcBorders>
          </w:tcPr>
          <w:p w14:paraId="0CC284AA" w14:textId="77777777" w:rsidR="009D407F" w:rsidRPr="00E062F1" w:rsidRDefault="009D407F" w:rsidP="009D407F">
            <w:pPr>
              <w:pStyle w:val="TAC"/>
              <w:rPr>
                <w:rFonts w:cs="Arial"/>
                <w:lang w:eastAsia="ja-JP"/>
              </w:rPr>
            </w:pPr>
            <w:r w:rsidRPr="00E062F1">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D68353E"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1CF49F0"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5461CA"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83867E9"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6F73434"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9A9192"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CF7059"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915C5C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51F72F"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A8471E7"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12B517"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B9FBCF"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37FE26D7" w14:textId="77777777" w:rsidR="009D407F" w:rsidRPr="00E062F1" w:rsidRDefault="009D407F" w:rsidP="009D407F">
            <w:pPr>
              <w:pStyle w:val="TAC"/>
              <w:rPr>
                <w:rFonts w:eastAsia="Yu Mincho"/>
                <w:szCs w:val="18"/>
              </w:rPr>
            </w:pPr>
          </w:p>
        </w:tc>
      </w:tr>
      <w:tr w:rsidR="009D407F" w:rsidRPr="00E062F1" w14:paraId="0460FFC7" w14:textId="77777777" w:rsidTr="009D407F">
        <w:trPr>
          <w:trHeight w:val="148"/>
          <w:jc w:val="center"/>
        </w:trPr>
        <w:tc>
          <w:tcPr>
            <w:tcW w:w="1034" w:type="dxa"/>
            <w:vMerge/>
            <w:tcBorders>
              <w:left w:val="single" w:sz="4" w:space="0" w:color="auto"/>
              <w:right w:val="single" w:sz="4" w:space="0" w:color="auto"/>
            </w:tcBorders>
            <w:vAlign w:val="center"/>
          </w:tcPr>
          <w:p w14:paraId="1D2BDE8A"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70504E9"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569A4200"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76E2CE4B" w14:textId="77777777" w:rsidR="009D407F" w:rsidRPr="00E062F1" w:rsidRDefault="009D407F" w:rsidP="009D407F">
            <w:pPr>
              <w:pStyle w:val="TAC"/>
              <w:rPr>
                <w:rFonts w:eastAsia="Yu Mincho"/>
                <w:szCs w:val="18"/>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7610FA58" w14:textId="77777777" w:rsidR="009D407F" w:rsidRPr="00E062F1" w:rsidRDefault="009D407F" w:rsidP="009D407F">
            <w:pPr>
              <w:pStyle w:val="TAC"/>
              <w:rPr>
                <w:rFonts w:eastAsia="Yu Mincho"/>
                <w:szCs w:val="18"/>
              </w:rPr>
            </w:pPr>
          </w:p>
        </w:tc>
      </w:tr>
      <w:tr w:rsidR="009D407F" w:rsidRPr="00E062F1" w14:paraId="1D72F6B5" w14:textId="77777777" w:rsidTr="009D407F">
        <w:trPr>
          <w:trHeight w:val="148"/>
          <w:jc w:val="center"/>
        </w:trPr>
        <w:tc>
          <w:tcPr>
            <w:tcW w:w="1034" w:type="dxa"/>
            <w:vMerge w:val="restart"/>
            <w:tcBorders>
              <w:left w:val="single" w:sz="4" w:space="0" w:color="auto"/>
              <w:right w:val="single" w:sz="4" w:space="0" w:color="auto"/>
            </w:tcBorders>
            <w:vAlign w:val="center"/>
          </w:tcPr>
          <w:p w14:paraId="184127DF" w14:textId="77777777" w:rsidR="009D407F" w:rsidRPr="00E062F1" w:rsidRDefault="009D407F" w:rsidP="009D407F">
            <w:pPr>
              <w:pStyle w:val="TAC"/>
              <w:rPr>
                <w:lang w:eastAsia="zh-CN"/>
              </w:rPr>
            </w:pPr>
            <w:r w:rsidRPr="00E062F1">
              <w:t>CA_n</w:t>
            </w:r>
            <w:r w:rsidRPr="00E062F1">
              <w:rPr>
                <w:lang w:eastAsia="zh-CN"/>
              </w:rPr>
              <w:t>78</w:t>
            </w:r>
            <w:r w:rsidRPr="00E062F1">
              <w:t>A-n</w:t>
            </w:r>
            <w:r w:rsidRPr="00E062F1">
              <w:rPr>
                <w:lang w:eastAsia="zh-CN"/>
              </w:rPr>
              <w:t>257J</w:t>
            </w:r>
          </w:p>
        </w:tc>
        <w:tc>
          <w:tcPr>
            <w:tcW w:w="1034" w:type="dxa"/>
            <w:vMerge w:val="restart"/>
            <w:tcBorders>
              <w:left w:val="single" w:sz="4" w:space="0" w:color="auto"/>
              <w:right w:val="single" w:sz="4" w:space="0" w:color="auto"/>
            </w:tcBorders>
            <w:vAlign w:val="center"/>
          </w:tcPr>
          <w:p w14:paraId="16A360CB" w14:textId="77777777" w:rsidR="009D407F" w:rsidRPr="00E062F1" w:rsidRDefault="009D407F" w:rsidP="009D407F">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14C509DD" w14:textId="77777777" w:rsidR="009D407F" w:rsidRPr="00E062F1" w:rsidRDefault="009D407F" w:rsidP="009D407F">
            <w:pPr>
              <w:pStyle w:val="TAC"/>
              <w:rPr>
                <w:lang w:eastAsia="zh-CN"/>
              </w:rPr>
            </w:pPr>
            <w:r w:rsidRPr="00E062F1">
              <w:rPr>
                <w:rFonts w:eastAsia="Yu Mincho"/>
              </w:rPr>
              <w:t>n7</w:t>
            </w:r>
            <w:r w:rsidRPr="00E062F1">
              <w:rPr>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14:paraId="66182D03"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4883C21A"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1BA3C83"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B011A1"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DA1357D"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8DF1C0"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801776"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910D300"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57B6544"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E8B95E"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01C38EB"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5C06D2E"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2296770"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971F27B"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3701468"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CB8457"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13A0DE0B"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725799B4" w14:textId="77777777" w:rsidTr="009D407F">
        <w:trPr>
          <w:trHeight w:val="148"/>
          <w:jc w:val="center"/>
        </w:trPr>
        <w:tc>
          <w:tcPr>
            <w:tcW w:w="1034" w:type="dxa"/>
            <w:vMerge/>
            <w:tcBorders>
              <w:left w:val="single" w:sz="4" w:space="0" w:color="auto"/>
              <w:right w:val="single" w:sz="4" w:space="0" w:color="auto"/>
            </w:tcBorders>
            <w:vAlign w:val="center"/>
          </w:tcPr>
          <w:p w14:paraId="5E6F45C2"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6DD412AB"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7BDD193D"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C1E2162"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5AF39FEA"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F4AC2D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210B4C"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8BB12A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C6E19D"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CA322E"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2F3E901"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3E7A1F"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DFB7ED"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9FCF93"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3EAF106"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72D5CFB"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254CEF1"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93D183"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D95FE4"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65406460" w14:textId="77777777" w:rsidR="009D407F" w:rsidRPr="00E062F1" w:rsidRDefault="009D407F" w:rsidP="009D407F">
            <w:pPr>
              <w:pStyle w:val="TAC"/>
              <w:rPr>
                <w:rFonts w:eastAsia="Yu Mincho"/>
                <w:szCs w:val="18"/>
              </w:rPr>
            </w:pPr>
          </w:p>
        </w:tc>
      </w:tr>
      <w:tr w:rsidR="009D407F" w:rsidRPr="00E062F1" w14:paraId="73020AFB" w14:textId="77777777" w:rsidTr="009D407F">
        <w:trPr>
          <w:trHeight w:val="148"/>
          <w:jc w:val="center"/>
        </w:trPr>
        <w:tc>
          <w:tcPr>
            <w:tcW w:w="1034" w:type="dxa"/>
            <w:vMerge/>
            <w:tcBorders>
              <w:left w:val="single" w:sz="4" w:space="0" w:color="auto"/>
              <w:right w:val="single" w:sz="4" w:space="0" w:color="auto"/>
            </w:tcBorders>
            <w:vAlign w:val="center"/>
          </w:tcPr>
          <w:p w14:paraId="25B07EA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EF6EA95"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61925F3F"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75CDD50"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50A30F57"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A906F2C"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05BA69"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0CD164D"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DD5EBD"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885F8A"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BC5F3B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424AC38"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EFC546"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6FDBAF"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84B8678"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4725E6B"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29D0AE2"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B75C0A"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52C09B"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67B3AD08" w14:textId="77777777" w:rsidR="009D407F" w:rsidRPr="00E062F1" w:rsidRDefault="009D407F" w:rsidP="009D407F">
            <w:pPr>
              <w:pStyle w:val="TAC"/>
              <w:rPr>
                <w:rFonts w:eastAsia="Yu Mincho"/>
                <w:szCs w:val="18"/>
              </w:rPr>
            </w:pPr>
          </w:p>
        </w:tc>
      </w:tr>
      <w:tr w:rsidR="009D407F" w:rsidRPr="00E062F1" w14:paraId="7BD28C07" w14:textId="77777777" w:rsidTr="009D407F">
        <w:trPr>
          <w:trHeight w:val="148"/>
          <w:jc w:val="center"/>
        </w:trPr>
        <w:tc>
          <w:tcPr>
            <w:tcW w:w="1034" w:type="dxa"/>
            <w:vMerge/>
            <w:tcBorders>
              <w:left w:val="single" w:sz="4" w:space="0" w:color="auto"/>
              <w:right w:val="single" w:sz="4" w:space="0" w:color="auto"/>
            </w:tcBorders>
            <w:vAlign w:val="center"/>
          </w:tcPr>
          <w:p w14:paraId="306C41C9"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4248693"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484B84FA"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143940EA" w14:textId="77777777" w:rsidR="009D407F" w:rsidRPr="00E062F1" w:rsidRDefault="009D407F" w:rsidP="009D407F">
            <w:pPr>
              <w:pStyle w:val="TAC"/>
              <w:rPr>
                <w:rFonts w:eastAsia="Yu Mincho"/>
                <w:szCs w:val="18"/>
              </w:rPr>
            </w:pPr>
            <w:r w:rsidRPr="00E062F1">
              <w:rPr>
                <w:rFonts w:cs="Arial"/>
                <w:lang w:eastAsia="ja-JP"/>
              </w:rPr>
              <w:t>CA_n257</w:t>
            </w:r>
            <w:r w:rsidRPr="00E062F1">
              <w:rPr>
                <w:rFonts w:cs="Arial"/>
                <w:lang w:eastAsia="zh-CN"/>
              </w:rPr>
              <w:t>J</w:t>
            </w:r>
          </w:p>
        </w:tc>
        <w:tc>
          <w:tcPr>
            <w:tcW w:w="749" w:type="dxa"/>
            <w:vMerge/>
            <w:tcBorders>
              <w:left w:val="single" w:sz="4" w:space="0" w:color="auto"/>
              <w:right w:val="single" w:sz="4" w:space="0" w:color="auto"/>
            </w:tcBorders>
            <w:vAlign w:val="center"/>
          </w:tcPr>
          <w:p w14:paraId="737C1F88" w14:textId="77777777" w:rsidR="009D407F" w:rsidRPr="00E062F1" w:rsidRDefault="009D407F" w:rsidP="009D407F">
            <w:pPr>
              <w:pStyle w:val="TAC"/>
              <w:rPr>
                <w:rFonts w:eastAsia="Yu Mincho"/>
                <w:szCs w:val="18"/>
              </w:rPr>
            </w:pPr>
          </w:p>
        </w:tc>
      </w:tr>
      <w:tr w:rsidR="009D407F" w:rsidRPr="00E062F1" w14:paraId="57D1DA22" w14:textId="77777777" w:rsidTr="009D407F">
        <w:trPr>
          <w:trHeight w:val="148"/>
          <w:jc w:val="center"/>
        </w:trPr>
        <w:tc>
          <w:tcPr>
            <w:tcW w:w="1034" w:type="dxa"/>
            <w:vMerge w:val="restart"/>
            <w:tcBorders>
              <w:left w:val="single" w:sz="4" w:space="0" w:color="auto"/>
              <w:right w:val="single" w:sz="4" w:space="0" w:color="auto"/>
            </w:tcBorders>
            <w:vAlign w:val="center"/>
          </w:tcPr>
          <w:p w14:paraId="5752F0D6" w14:textId="77777777" w:rsidR="009D407F" w:rsidRPr="00E062F1" w:rsidRDefault="009D407F" w:rsidP="009D407F">
            <w:pPr>
              <w:pStyle w:val="TAC"/>
              <w:rPr>
                <w:lang w:eastAsia="zh-CN"/>
              </w:rPr>
            </w:pPr>
            <w:r w:rsidRPr="00E062F1">
              <w:t>CA_n</w:t>
            </w:r>
            <w:r w:rsidRPr="00E062F1">
              <w:rPr>
                <w:lang w:eastAsia="zh-CN"/>
              </w:rPr>
              <w:t>78</w:t>
            </w:r>
            <w:r w:rsidRPr="00E062F1">
              <w:t>A-n</w:t>
            </w:r>
            <w:r w:rsidRPr="00E062F1">
              <w:rPr>
                <w:lang w:eastAsia="zh-CN"/>
              </w:rPr>
              <w:t>257K</w:t>
            </w:r>
          </w:p>
        </w:tc>
        <w:tc>
          <w:tcPr>
            <w:tcW w:w="1034" w:type="dxa"/>
            <w:vMerge w:val="restart"/>
            <w:tcBorders>
              <w:left w:val="single" w:sz="4" w:space="0" w:color="auto"/>
              <w:right w:val="single" w:sz="4" w:space="0" w:color="auto"/>
            </w:tcBorders>
            <w:vAlign w:val="center"/>
          </w:tcPr>
          <w:p w14:paraId="23EE2B2B" w14:textId="77777777" w:rsidR="009D407F" w:rsidRPr="00E062F1" w:rsidRDefault="009D407F" w:rsidP="009D407F">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02FAD9E8" w14:textId="77777777" w:rsidR="009D407F" w:rsidRPr="00E062F1" w:rsidRDefault="009D407F" w:rsidP="009D407F">
            <w:pPr>
              <w:pStyle w:val="TAC"/>
              <w:rPr>
                <w:lang w:eastAsia="zh-CN"/>
              </w:rPr>
            </w:pPr>
            <w:r w:rsidRPr="00E062F1">
              <w:rPr>
                <w:rFonts w:eastAsia="Yu Mincho"/>
              </w:rPr>
              <w:t>n7</w:t>
            </w:r>
            <w:r w:rsidRPr="00E062F1">
              <w:rPr>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14:paraId="6C863F1E"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753057AF"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AA0DA2C"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DE9EBA"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27C301E"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4ED3FA"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826F8EF"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A28BDDE"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08CDB5"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C86D59"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817CBF1"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3F7C9E0"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4084A5F"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D1A20F5"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6F6058"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D00E39"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65BE7D17"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1F03CF2C" w14:textId="77777777" w:rsidTr="009D407F">
        <w:trPr>
          <w:trHeight w:val="148"/>
          <w:jc w:val="center"/>
        </w:trPr>
        <w:tc>
          <w:tcPr>
            <w:tcW w:w="1034" w:type="dxa"/>
            <w:vMerge/>
            <w:tcBorders>
              <w:left w:val="single" w:sz="4" w:space="0" w:color="auto"/>
              <w:right w:val="single" w:sz="4" w:space="0" w:color="auto"/>
            </w:tcBorders>
            <w:vAlign w:val="center"/>
          </w:tcPr>
          <w:p w14:paraId="28AA3114"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2429A73B"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6D01498A"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56F1B6E"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727C452B"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4766647"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D3E7BBF"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11E32F2"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951866"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D5DA85"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F2CF582"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D36A3A"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B9ED90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F9F1CF"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ABE78A0"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267794"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6C6405B"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9FC9DD"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0FDEDB"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32E53A8C" w14:textId="77777777" w:rsidR="009D407F" w:rsidRPr="00E062F1" w:rsidRDefault="009D407F" w:rsidP="009D407F">
            <w:pPr>
              <w:pStyle w:val="TAC"/>
              <w:rPr>
                <w:rFonts w:eastAsia="Yu Mincho"/>
                <w:szCs w:val="18"/>
              </w:rPr>
            </w:pPr>
          </w:p>
        </w:tc>
      </w:tr>
      <w:tr w:rsidR="009D407F" w:rsidRPr="00E062F1" w14:paraId="47F6EF95" w14:textId="77777777" w:rsidTr="009D407F">
        <w:trPr>
          <w:trHeight w:val="148"/>
          <w:jc w:val="center"/>
        </w:trPr>
        <w:tc>
          <w:tcPr>
            <w:tcW w:w="1034" w:type="dxa"/>
            <w:vMerge/>
            <w:tcBorders>
              <w:left w:val="single" w:sz="4" w:space="0" w:color="auto"/>
              <w:right w:val="single" w:sz="4" w:space="0" w:color="auto"/>
            </w:tcBorders>
            <w:vAlign w:val="center"/>
          </w:tcPr>
          <w:p w14:paraId="702F9B4E"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6D65F4BF"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7B6B3580"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AF061EA"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52E935EF"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7C6E931"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ECCEB4"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BC270F6"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744F3B"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105750"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7F2597A"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5F66BF"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F5ADE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1CCB02"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0A4FAFF"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3DD85D"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3A22574"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E83996D"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A1AC9C"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A67B77D" w14:textId="77777777" w:rsidR="009D407F" w:rsidRPr="00E062F1" w:rsidRDefault="009D407F" w:rsidP="009D407F">
            <w:pPr>
              <w:pStyle w:val="TAC"/>
              <w:rPr>
                <w:rFonts w:eastAsia="Yu Mincho"/>
                <w:szCs w:val="18"/>
              </w:rPr>
            </w:pPr>
          </w:p>
        </w:tc>
      </w:tr>
      <w:tr w:rsidR="009D407F" w:rsidRPr="00E062F1" w14:paraId="42105B27" w14:textId="77777777" w:rsidTr="009D407F">
        <w:trPr>
          <w:trHeight w:val="148"/>
          <w:jc w:val="center"/>
        </w:trPr>
        <w:tc>
          <w:tcPr>
            <w:tcW w:w="1034" w:type="dxa"/>
            <w:vMerge/>
            <w:tcBorders>
              <w:left w:val="single" w:sz="4" w:space="0" w:color="auto"/>
              <w:right w:val="single" w:sz="4" w:space="0" w:color="auto"/>
            </w:tcBorders>
            <w:vAlign w:val="center"/>
          </w:tcPr>
          <w:p w14:paraId="6751F14E"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DA336CB"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0979F473"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26A38611" w14:textId="77777777" w:rsidR="009D407F" w:rsidRPr="00E062F1" w:rsidRDefault="009D407F" w:rsidP="009D407F">
            <w:pPr>
              <w:pStyle w:val="TAC"/>
              <w:rPr>
                <w:rFonts w:eastAsia="Yu Mincho"/>
                <w:szCs w:val="18"/>
              </w:rPr>
            </w:pPr>
            <w:r w:rsidRPr="00E062F1">
              <w:rPr>
                <w:rFonts w:cs="Arial"/>
                <w:lang w:eastAsia="ja-JP"/>
              </w:rPr>
              <w:t>CA_n257</w:t>
            </w:r>
            <w:r w:rsidRPr="00E062F1">
              <w:rPr>
                <w:rFonts w:cs="Arial"/>
                <w:lang w:eastAsia="zh-CN"/>
              </w:rPr>
              <w:t>K</w:t>
            </w:r>
          </w:p>
        </w:tc>
        <w:tc>
          <w:tcPr>
            <w:tcW w:w="749" w:type="dxa"/>
            <w:vMerge/>
            <w:tcBorders>
              <w:left w:val="single" w:sz="4" w:space="0" w:color="auto"/>
              <w:right w:val="single" w:sz="4" w:space="0" w:color="auto"/>
            </w:tcBorders>
            <w:vAlign w:val="center"/>
          </w:tcPr>
          <w:p w14:paraId="6A5B0D0B" w14:textId="77777777" w:rsidR="009D407F" w:rsidRPr="00E062F1" w:rsidRDefault="009D407F" w:rsidP="009D407F">
            <w:pPr>
              <w:pStyle w:val="TAC"/>
              <w:rPr>
                <w:rFonts w:eastAsia="Yu Mincho"/>
                <w:szCs w:val="18"/>
              </w:rPr>
            </w:pPr>
          </w:p>
        </w:tc>
      </w:tr>
      <w:tr w:rsidR="009D407F" w:rsidRPr="00E062F1" w14:paraId="59025CAB" w14:textId="77777777" w:rsidTr="009D407F">
        <w:trPr>
          <w:trHeight w:val="148"/>
          <w:jc w:val="center"/>
        </w:trPr>
        <w:tc>
          <w:tcPr>
            <w:tcW w:w="1034" w:type="dxa"/>
            <w:vMerge w:val="restart"/>
            <w:tcBorders>
              <w:left w:val="single" w:sz="4" w:space="0" w:color="auto"/>
              <w:right w:val="single" w:sz="4" w:space="0" w:color="auto"/>
            </w:tcBorders>
            <w:vAlign w:val="center"/>
          </w:tcPr>
          <w:p w14:paraId="0885C030" w14:textId="77777777" w:rsidR="009D407F" w:rsidRPr="00E062F1" w:rsidRDefault="009D407F" w:rsidP="009D407F">
            <w:pPr>
              <w:pStyle w:val="TAC"/>
              <w:rPr>
                <w:lang w:eastAsia="zh-CN"/>
              </w:rPr>
            </w:pPr>
            <w:r w:rsidRPr="00E062F1">
              <w:t>CA_n</w:t>
            </w:r>
            <w:r w:rsidRPr="00E062F1">
              <w:rPr>
                <w:lang w:eastAsia="zh-CN"/>
              </w:rPr>
              <w:t>78</w:t>
            </w:r>
            <w:r w:rsidRPr="00E062F1">
              <w:t>A-n</w:t>
            </w:r>
            <w:r w:rsidRPr="00E062F1">
              <w:rPr>
                <w:lang w:eastAsia="zh-CN"/>
              </w:rPr>
              <w:t>257L</w:t>
            </w:r>
          </w:p>
        </w:tc>
        <w:tc>
          <w:tcPr>
            <w:tcW w:w="1034" w:type="dxa"/>
            <w:vMerge w:val="restart"/>
            <w:tcBorders>
              <w:left w:val="single" w:sz="4" w:space="0" w:color="auto"/>
              <w:right w:val="single" w:sz="4" w:space="0" w:color="auto"/>
            </w:tcBorders>
            <w:vAlign w:val="center"/>
          </w:tcPr>
          <w:p w14:paraId="0E2A9CD3" w14:textId="77777777" w:rsidR="009D407F" w:rsidRPr="00E062F1" w:rsidRDefault="009D407F" w:rsidP="009D407F">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13CF04A6" w14:textId="77777777" w:rsidR="009D407F" w:rsidRPr="00E062F1" w:rsidRDefault="009D407F" w:rsidP="009D407F">
            <w:pPr>
              <w:pStyle w:val="TAC"/>
              <w:rPr>
                <w:lang w:eastAsia="zh-CN"/>
              </w:rPr>
            </w:pPr>
            <w:r w:rsidRPr="00E062F1">
              <w:rPr>
                <w:rFonts w:eastAsia="Yu Mincho"/>
              </w:rPr>
              <w:t>n7</w:t>
            </w:r>
            <w:r w:rsidRPr="00E062F1">
              <w:rPr>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14:paraId="07F21E6A"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6E856E45"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FE43BE3"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1DA3FD1"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CCF1249"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EFD60CC"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7749B4"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0533ED5"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9E2CF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32F2943"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34ED805"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2C1E1C8"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2FF5E58"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9D338A4"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30EC9B"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F1C80E"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5894A171"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527F3661" w14:textId="77777777" w:rsidTr="009D407F">
        <w:trPr>
          <w:trHeight w:val="148"/>
          <w:jc w:val="center"/>
        </w:trPr>
        <w:tc>
          <w:tcPr>
            <w:tcW w:w="1034" w:type="dxa"/>
            <w:vMerge/>
            <w:tcBorders>
              <w:left w:val="single" w:sz="4" w:space="0" w:color="auto"/>
              <w:right w:val="single" w:sz="4" w:space="0" w:color="auto"/>
            </w:tcBorders>
            <w:vAlign w:val="center"/>
          </w:tcPr>
          <w:p w14:paraId="4AA9E62F"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2F07FA6"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0F5DF6B3"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2CDDA04"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4E318CA4"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DED4A77"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4E9DBB"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A05FB5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88A59B"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45F318"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98B93A6"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ABF60F"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0B847A"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E60CCB"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A85A4B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0D83BC"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583890E"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2DBC0D"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93E9A7"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6877AEF1" w14:textId="77777777" w:rsidR="009D407F" w:rsidRPr="00E062F1" w:rsidRDefault="009D407F" w:rsidP="009D407F">
            <w:pPr>
              <w:pStyle w:val="TAC"/>
              <w:rPr>
                <w:rFonts w:eastAsia="Yu Mincho"/>
                <w:szCs w:val="18"/>
              </w:rPr>
            </w:pPr>
          </w:p>
        </w:tc>
      </w:tr>
      <w:tr w:rsidR="009D407F" w:rsidRPr="00E062F1" w14:paraId="6E5DA02F" w14:textId="77777777" w:rsidTr="009D407F">
        <w:trPr>
          <w:trHeight w:val="148"/>
          <w:jc w:val="center"/>
        </w:trPr>
        <w:tc>
          <w:tcPr>
            <w:tcW w:w="1034" w:type="dxa"/>
            <w:vMerge/>
            <w:tcBorders>
              <w:left w:val="single" w:sz="4" w:space="0" w:color="auto"/>
              <w:right w:val="single" w:sz="4" w:space="0" w:color="auto"/>
            </w:tcBorders>
            <w:vAlign w:val="center"/>
          </w:tcPr>
          <w:p w14:paraId="7556177A"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02CFA746"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7350D6F5"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F536D7D"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3E9C4853"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C8F71FF"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14EEF1"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C1F934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62E5A4"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1070F0"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CC96F0C"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B5F142"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CF538E8"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6950482"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DDABC1A"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B6F1939"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0276923"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F93DDA"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C6C1BE"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7A035EED" w14:textId="77777777" w:rsidR="009D407F" w:rsidRPr="00E062F1" w:rsidRDefault="009D407F" w:rsidP="009D407F">
            <w:pPr>
              <w:pStyle w:val="TAC"/>
              <w:rPr>
                <w:rFonts w:eastAsia="Yu Mincho"/>
                <w:szCs w:val="18"/>
              </w:rPr>
            </w:pPr>
          </w:p>
        </w:tc>
      </w:tr>
      <w:tr w:rsidR="009D407F" w:rsidRPr="00E062F1" w14:paraId="0207BC4A" w14:textId="77777777" w:rsidTr="009D407F">
        <w:trPr>
          <w:trHeight w:val="148"/>
          <w:jc w:val="center"/>
        </w:trPr>
        <w:tc>
          <w:tcPr>
            <w:tcW w:w="1034" w:type="dxa"/>
            <w:vMerge/>
            <w:tcBorders>
              <w:left w:val="single" w:sz="4" w:space="0" w:color="auto"/>
              <w:right w:val="single" w:sz="4" w:space="0" w:color="auto"/>
            </w:tcBorders>
            <w:vAlign w:val="center"/>
          </w:tcPr>
          <w:p w14:paraId="18D70F1B"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0D6B452B"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67494B99"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01E629A4" w14:textId="77777777" w:rsidR="009D407F" w:rsidRPr="00E062F1" w:rsidRDefault="009D407F" w:rsidP="009D407F">
            <w:pPr>
              <w:pStyle w:val="TAC"/>
              <w:rPr>
                <w:rFonts w:eastAsia="Yu Mincho"/>
                <w:szCs w:val="18"/>
              </w:rPr>
            </w:pPr>
            <w:r w:rsidRPr="00E062F1">
              <w:rPr>
                <w:rFonts w:cs="Arial"/>
                <w:lang w:eastAsia="ja-JP"/>
              </w:rPr>
              <w:t>CA_n257</w:t>
            </w:r>
            <w:r w:rsidRPr="00E062F1">
              <w:rPr>
                <w:rFonts w:cs="Arial"/>
                <w:lang w:eastAsia="zh-CN"/>
              </w:rPr>
              <w:t>L</w:t>
            </w:r>
          </w:p>
        </w:tc>
        <w:tc>
          <w:tcPr>
            <w:tcW w:w="749" w:type="dxa"/>
            <w:vMerge/>
            <w:tcBorders>
              <w:left w:val="single" w:sz="4" w:space="0" w:color="auto"/>
              <w:right w:val="single" w:sz="4" w:space="0" w:color="auto"/>
            </w:tcBorders>
            <w:vAlign w:val="center"/>
          </w:tcPr>
          <w:p w14:paraId="75D8321F" w14:textId="77777777" w:rsidR="009D407F" w:rsidRPr="00E062F1" w:rsidRDefault="009D407F" w:rsidP="009D407F">
            <w:pPr>
              <w:pStyle w:val="TAC"/>
              <w:rPr>
                <w:rFonts w:eastAsia="Yu Mincho"/>
                <w:szCs w:val="18"/>
              </w:rPr>
            </w:pPr>
          </w:p>
        </w:tc>
      </w:tr>
      <w:tr w:rsidR="009D407F" w:rsidRPr="00E062F1" w14:paraId="4840902A" w14:textId="77777777" w:rsidTr="009D407F">
        <w:trPr>
          <w:trHeight w:val="148"/>
          <w:jc w:val="center"/>
        </w:trPr>
        <w:tc>
          <w:tcPr>
            <w:tcW w:w="1034" w:type="dxa"/>
            <w:vMerge w:val="restart"/>
            <w:tcBorders>
              <w:left w:val="single" w:sz="4" w:space="0" w:color="auto"/>
              <w:right w:val="single" w:sz="4" w:space="0" w:color="auto"/>
            </w:tcBorders>
            <w:vAlign w:val="center"/>
          </w:tcPr>
          <w:p w14:paraId="7DCF1202" w14:textId="77777777" w:rsidR="009D407F" w:rsidRPr="00E062F1" w:rsidRDefault="009D407F" w:rsidP="009D407F">
            <w:pPr>
              <w:pStyle w:val="TAC"/>
              <w:rPr>
                <w:lang w:eastAsia="zh-CN"/>
              </w:rPr>
            </w:pPr>
            <w:r w:rsidRPr="00E062F1">
              <w:t>CA_n</w:t>
            </w:r>
            <w:r w:rsidRPr="00E062F1">
              <w:rPr>
                <w:lang w:eastAsia="zh-CN"/>
              </w:rPr>
              <w:t>78</w:t>
            </w:r>
            <w:r w:rsidRPr="00E062F1">
              <w:t>A-n</w:t>
            </w:r>
            <w:r w:rsidRPr="00E062F1">
              <w:rPr>
                <w:lang w:eastAsia="zh-CN"/>
              </w:rPr>
              <w:t>257M</w:t>
            </w:r>
          </w:p>
        </w:tc>
        <w:tc>
          <w:tcPr>
            <w:tcW w:w="1034" w:type="dxa"/>
            <w:vMerge w:val="restart"/>
            <w:tcBorders>
              <w:left w:val="single" w:sz="4" w:space="0" w:color="auto"/>
              <w:right w:val="single" w:sz="4" w:space="0" w:color="auto"/>
            </w:tcBorders>
            <w:vAlign w:val="center"/>
          </w:tcPr>
          <w:p w14:paraId="0BF2E09A" w14:textId="77777777" w:rsidR="009D407F" w:rsidRPr="00E062F1" w:rsidRDefault="009D407F" w:rsidP="009D407F">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7F9F2086" w14:textId="77777777" w:rsidR="009D407F" w:rsidRPr="00E062F1" w:rsidRDefault="009D407F" w:rsidP="009D407F">
            <w:pPr>
              <w:pStyle w:val="TAC"/>
              <w:rPr>
                <w:lang w:eastAsia="zh-CN"/>
              </w:rPr>
            </w:pPr>
            <w:r w:rsidRPr="00E062F1">
              <w:rPr>
                <w:rFonts w:eastAsia="Yu Mincho"/>
              </w:rPr>
              <w:t>n7</w:t>
            </w:r>
            <w:r w:rsidRPr="00E062F1">
              <w:rPr>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14:paraId="16AFB7CF"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6E2B2EE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9B24DCD"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5F5FDB"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DED18BF"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BDB161A"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EBBE90"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4FA48FF"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CF1856"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E54978"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E408392"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C043EF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9F19700"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43AB717"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8EA9E5"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18AD67"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6CC121F4"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4692CAF8" w14:textId="77777777" w:rsidTr="009D407F">
        <w:trPr>
          <w:trHeight w:val="148"/>
          <w:jc w:val="center"/>
        </w:trPr>
        <w:tc>
          <w:tcPr>
            <w:tcW w:w="1034" w:type="dxa"/>
            <w:vMerge/>
            <w:tcBorders>
              <w:left w:val="single" w:sz="4" w:space="0" w:color="auto"/>
              <w:right w:val="single" w:sz="4" w:space="0" w:color="auto"/>
            </w:tcBorders>
            <w:vAlign w:val="center"/>
          </w:tcPr>
          <w:p w14:paraId="6FE78547"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FF0F5D2"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7A134B08"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13278A0"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184A82BF"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D868D15"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DF6B92"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F2E8D2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E97465"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232A20"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A13C287"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1A71A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874F37"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F6BD42"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9C77A5F"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AE6FD8"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3058970"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764A9B"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18E9A3"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DC7D714" w14:textId="77777777" w:rsidR="009D407F" w:rsidRPr="00E062F1" w:rsidRDefault="009D407F" w:rsidP="009D407F">
            <w:pPr>
              <w:pStyle w:val="TAC"/>
              <w:rPr>
                <w:rFonts w:eastAsia="Yu Mincho"/>
                <w:szCs w:val="18"/>
              </w:rPr>
            </w:pPr>
          </w:p>
        </w:tc>
      </w:tr>
      <w:tr w:rsidR="009D407F" w:rsidRPr="00E062F1" w14:paraId="1BAABDDA" w14:textId="77777777" w:rsidTr="009D407F">
        <w:trPr>
          <w:trHeight w:val="148"/>
          <w:jc w:val="center"/>
        </w:trPr>
        <w:tc>
          <w:tcPr>
            <w:tcW w:w="1034" w:type="dxa"/>
            <w:vMerge/>
            <w:tcBorders>
              <w:left w:val="single" w:sz="4" w:space="0" w:color="auto"/>
              <w:right w:val="single" w:sz="4" w:space="0" w:color="auto"/>
            </w:tcBorders>
            <w:vAlign w:val="center"/>
          </w:tcPr>
          <w:p w14:paraId="0881687C"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67920F19"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695A18CE"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076982A"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20B84A5E"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909BA16"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34B1D6"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1974266"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DB0CDD"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892A89"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131C91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FBA8C2"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85DF90"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DE5CEB"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99F99C2"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DA8103" w14:textId="77777777" w:rsidR="009D407F" w:rsidRPr="00E062F1" w:rsidRDefault="009D407F" w:rsidP="009D407F">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B94529D"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4323B0F"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10891C"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7368EF21" w14:textId="77777777" w:rsidR="009D407F" w:rsidRPr="00E062F1" w:rsidRDefault="009D407F" w:rsidP="009D407F">
            <w:pPr>
              <w:pStyle w:val="TAC"/>
              <w:rPr>
                <w:rFonts w:eastAsia="Yu Mincho"/>
                <w:szCs w:val="18"/>
              </w:rPr>
            </w:pPr>
          </w:p>
        </w:tc>
      </w:tr>
      <w:tr w:rsidR="009D407F" w:rsidRPr="00E062F1" w14:paraId="6B5A6926" w14:textId="77777777" w:rsidTr="009D407F">
        <w:trPr>
          <w:trHeight w:val="148"/>
          <w:jc w:val="center"/>
        </w:trPr>
        <w:tc>
          <w:tcPr>
            <w:tcW w:w="1034" w:type="dxa"/>
            <w:vMerge/>
            <w:tcBorders>
              <w:left w:val="single" w:sz="4" w:space="0" w:color="auto"/>
              <w:right w:val="single" w:sz="4" w:space="0" w:color="auto"/>
            </w:tcBorders>
            <w:vAlign w:val="center"/>
          </w:tcPr>
          <w:p w14:paraId="0042073A"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001BE3F0"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49041394"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3C6FEF1E" w14:textId="77777777" w:rsidR="009D407F" w:rsidRPr="00E062F1" w:rsidRDefault="009D407F" w:rsidP="009D407F">
            <w:pPr>
              <w:pStyle w:val="TAC"/>
              <w:rPr>
                <w:rFonts w:eastAsia="Yu Mincho"/>
                <w:szCs w:val="18"/>
              </w:rPr>
            </w:pPr>
            <w:r w:rsidRPr="00E062F1">
              <w:rPr>
                <w:rFonts w:cs="Arial"/>
                <w:lang w:eastAsia="ja-JP"/>
              </w:rPr>
              <w:t>CA_n257</w:t>
            </w:r>
            <w:r w:rsidRPr="00E062F1">
              <w:rPr>
                <w:rFonts w:cs="Arial"/>
                <w:lang w:eastAsia="ko-KR"/>
              </w:rPr>
              <w:t>M</w:t>
            </w:r>
          </w:p>
        </w:tc>
        <w:tc>
          <w:tcPr>
            <w:tcW w:w="749" w:type="dxa"/>
            <w:vMerge/>
            <w:tcBorders>
              <w:left w:val="single" w:sz="4" w:space="0" w:color="auto"/>
              <w:right w:val="single" w:sz="4" w:space="0" w:color="auto"/>
            </w:tcBorders>
            <w:vAlign w:val="center"/>
          </w:tcPr>
          <w:p w14:paraId="2D35285E" w14:textId="77777777" w:rsidR="009D407F" w:rsidRPr="00E062F1" w:rsidRDefault="009D407F" w:rsidP="009D407F">
            <w:pPr>
              <w:pStyle w:val="TAC"/>
              <w:rPr>
                <w:rFonts w:eastAsia="Yu Mincho"/>
                <w:szCs w:val="18"/>
              </w:rPr>
            </w:pPr>
          </w:p>
        </w:tc>
      </w:tr>
      <w:tr w:rsidR="009D407F" w:rsidRPr="00E062F1" w14:paraId="12664EA9" w14:textId="77777777" w:rsidTr="009D407F">
        <w:trPr>
          <w:trHeight w:val="148"/>
          <w:jc w:val="center"/>
        </w:trPr>
        <w:tc>
          <w:tcPr>
            <w:tcW w:w="1034" w:type="dxa"/>
            <w:vMerge w:val="restart"/>
            <w:tcBorders>
              <w:left w:val="single" w:sz="4" w:space="0" w:color="auto"/>
              <w:right w:val="single" w:sz="4" w:space="0" w:color="auto"/>
            </w:tcBorders>
            <w:vAlign w:val="center"/>
          </w:tcPr>
          <w:p w14:paraId="0680D031" w14:textId="77777777" w:rsidR="009D407F" w:rsidRPr="00E062F1" w:rsidRDefault="009D407F" w:rsidP="009D407F">
            <w:pPr>
              <w:pStyle w:val="TAC"/>
            </w:pPr>
            <w:r w:rsidRPr="00E062F1">
              <w:t>CA_n</w:t>
            </w:r>
            <w:r w:rsidRPr="00E062F1">
              <w:rPr>
                <w:lang w:eastAsia="zh-CN"/>
              </w:rPr>
              <w:t>78</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14:paraId="16BFA52B" w14:textId="77777777" w:rsidR="009D407F" w:rsidRPr="00E062F1" w:rsidRDefault="009D407F" w:rsidP="009D407F">
            <w:pPr>
              <w:pStyle w:val="TAC"/>
            </w:pPr>
            <w:r w:rsidRPr="00E062F1">
              <w:rPr>
                <w:rFonts w:cs="Arial"/>
                <w:bCs/>
                <w:szCs w:val="18"/>
              </w:rPr>
              <w:t>CA_n78A-n258A</w:t>
            </w:r>
          </w:p>
        </w:tc>
        <w:tc>
          <w:tcPr>
            <w:tcW w:w="746" w:type="dxa"/>
            <w:vMerge w:val="restart"/>
            <w:tcBorders>
              <w:left w:val="single" w:sz="4" w:space="0" w:color="auto"/>
              <w:right w:val="single" w:sz="4" w:space="0" w:color="auto"/>
            </w:tcBorders>
            <w:vAlign w:val="center"/>
          </w:tcPr>
          <w:p w14:paraId="51303365" w14:textId="77777777" w:rsidR="009D407F" w:rsidRPr="00E062F1" w:rsidRDefault="009D407F" w:rsidP="009D407F">
            <w:pPr>
              <w:pStyle w:val="TAC"/>
              <w:rPr>
                <w:lang w:eastAsia="zh-CN"/>
              </w:rPr>
            </w:pPr>
            <w:r w:rsidRPr="00E062F1">
              <w:rPr>
                <w:lang w:eastAsia="zh-CN"/>
              </w:rPr>
              <w:t>n78</w:t>
            </w:r>
          </w:p>
        </w:tc>
        <w:tc>
          <w:tcPr>
            <w:tcW w:w="668" w:type="dxa"/>
            <w:tcBorders>
              <w:top w:val="single" w:sz="4" w:space="0" w:color="auto"/>
              <w:left w:val="single" w:sz="4" w:space="0" w:color="auto"/>
              <w:bottom w:val="single" w:sz="4" w:space="0" w:color="auto"/>
              <w:right w:val="single" w:sz="4" w:space="0" w:color="auto"/>
            </w:tcBorders>
            <w:vAlign w:val="center"/>
          </w:tcPr>
          <w:p w14:paraId="41307C30"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7C1916C0"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98AB15E"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C35977"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94BD670"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6E66F8"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712199"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2229479"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A687A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AFC7A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08B06EF"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095CF09"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E346415"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AF07556"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D239E3"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03848B"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6B00A27C"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5E48CC98" w14:textId="77777777" w:rsidTr="009D407F">
        <w:trPr>
          <w:trHeight w:val="148"/>
          <w:jc w:val="center"/>
        </w:trPr>
        <w:tc>
          <w:tcPr>
            <w:tcW w:w="1034" w:type="dxa"/>
            <w:vMerge/>
            <w:tcBorders>
              <w:left w:val="single" w:sz="4" w:space="0" w:color="auto"/>
              <w:right w:val="single" w:sz="4" w:space="0" w:color="auto"/>
            </w:tcBorders>
            <w:vAlign w:val="center"/>
          </w:tcPr>
          <w:p w14:paraId="79E4542D"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77E37AF"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502B1FCC"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16FAC2E"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542D16BC"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0CE02B6"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A4AE6D8"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686C76F"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9DB46E"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1FC842"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A528630"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F29CCD"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765B9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FA54251"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1EE04C1"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39262D"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27A3975"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FAFE50"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FB47D6"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1AFFB17D" w14:textId="77777777" w:rsidR="009D407F" w:rsidRPr="00E062F1" w:rsidRDefault="009D407F" w:rsidP="009D407F">
            <w:pPr>
              <w:pStyle w:val="TAC"/>
              <w:rPr>
                <w:rFonts w:eastAsia="Yu Mincho"/>
                <w:szCs w:val="18"/>
              </w:rPr>
            </w:pPr>
          </w:p>
        </w:tc>
      </w:tr>
      <w:tr w:rsidR="009D407F" w:rsidRPr="00E062F1" w14:paraId="1DD0C05E" w14:textId="77777777" w:rsidTr="009D407F">
        <w:trPr>
          <w:trHeight w:val="148"/>
          <w:jc w:val="center"/>
        </w:trPr>
        <w:tc>
          <w:tcPr>
            <w:tcW w:w="1034" w:type="dxa"/>
            <w:vMerge/>
            <w:tcBorders>
              <w:left w:val="single" w:sz="4" w:space="0" w:color="auto"/>
              <w:right w:val="single" w:sz="4" w:space="0" w:color="auto"/>
            </w:tcBorders>
            <w:vAlign w:val="center"/>
          </w:tcPr>
          <w:p w14:paraId="29DDC84C"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C59E6B9"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5FF51C40"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949A34F"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790AE24A"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19833DC"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70A45E1" w14:textId="77777777" w:rsidR="009D407F" w:rsidRPr="00E062F1" w:rsidRDefault="009D407F" w:rsidP="009D407F">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027A31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BA8F889"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535C51"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50939E8"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FF791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D5FC84"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452999"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0599DAA"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023663"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4ED2D36"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EC41C4"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A3CB2D"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11B6686C" w14:textId="77777777" w:rsidR="009D407F" w:rsidRPr="00E062F1" w:rsidRDefault="009D407F" w:rsidP="009D407F">
            <w:pPr>
              <w:pStyle w:val="TAC"/>
              <w:rPr>
                <w:rFonts w:eastAsia="Yu Mincho"/>
                <w:szCs w:val="18"/>
              </w:rPr>
            </w:pPr>
          </w:p>
        </w:tc>
      </w:tr>
      <w:tr w:rsidR="009D407F" w:rsidRPr="00E062F1" w14:paraId="749E0A8E" w14:textId="77777777" w:rsidTr="009D407F">
        <w:trPr>
          <w:trHeight w:val="148"/>
          <w:jc w:val="center"/>
        </w:trPr>
        <w:tc>
          <w:tcPr>
            <w:tcW w:w="1034" w:type="dxa"/>
            <w:vMerge/>
            <w:tcBorders>
              <w:left w:val="single" w:sz="4" w:space="0" w:color="auto"/>
              <w:right w:val="single" w:sz="4" w:space="0" w:color="auto"/>
            </w:tcBorders>
            <w:vAlign w:val="center"/>
          </w:tcPr>
          <w:p w14:paraId="6C709469"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5FA7E2D" w14:textId="77777777" w:rsidR="009D407F" w:rsidRPr="00E062F1" w:rsidRDefault="009D407F" w:rsidP="009D407F">
            <w:pPr>
              <w:pStyle w:val="TAC"/>
            </w:pPr>
          </w:p>
        </w:tc>
        <w:tc>
          <w:tcPr>
            <w:tcW w:w="746" w:type="dxa"/>
            <w:vMerge w:val="restart"/>
            <w:tcBorders>
              <w:left w:val="single" w:sz="4" w:space="0" w:color="auto"/>
              <w:right w:val="single" w:sz="4" w:space="0" w:color="auto"/>
            </w:tcBorders>
            <w:vAlign w:val="center"/>
          </w:tcPr>
          <w:p w14:paraId="65C74BE7" w14:textId="77777777" w:rsidR="009D407F" w:rsidRPr="00E062F1" w:rsidRDefault="009D407F" w:rsidP="009D407F">
            <w:pPr>
              <w:pStyle w:val="TAC"/>
              <w:rPr>
                <w:lang w:eastAsia="zh-CN"/>
              </w:rPr>
            </w:pPr>
            <w:r w:rsidRPr="00E062F1">
              <w:rPr>
                <w:lang w:eastAsia="zh-CN"/>
              </w:rPr>
              <w:t>n258</w:t>
            </w:r>
          </w:p>
        </w:tc>
        <w:tc>
          <w:tcPr>
            <w:tcW w:w="668" w:type="dxa"/>
            <w:tcBorders>
              <w:top w:val="single" w:sz="4" w:space="0" w:color="auto"/>
              <w:left w:val="single" w:sz="4" w:space="0" w:color="auto"/>
              <w:bottom w:val="single" w:sz="4" w:space="0" w:color="auto"/>
              <w:right w:val="single" w:sz="4" w:space="0" w:color="auto"/>
            </w:tcBorders>
            <w:vAlign w:val="center"/>
          </w:tcPr>
          <w:p w14:paraId="29B7C8AB"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0A9A033E"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17B2110"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BB03DD9"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341A246"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7FB1564"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70A5D8"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A974DDF"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9934E55"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331096B"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B430F23" w14:textId="77777777" w:rsidR="009D407F" w:rsidRPr="00E062F1" w:rsidRDefault="009D407F" w:rsidP="009D407F">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6A86D35"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6726CA2"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EBE6FA6"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CE0340" w14:textId="77777777" w:rsidR="009D407F" w:rsidRPr="00E062F1" w:rsidRDefault="009D407F" w:rsidP="009D407F">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5FA730" w14:textId="77777777" w:rsidR="009D407F" w:rsidRPr="00E062F1" w:rsidRDefault="009D407F" w:rsidP="009D407F">
            <w:pPr>
              <w:pStyle w:val="TAC"/>
              <w:rPr>
                <w:rFonts w:cs="Arial"/>
              </w:rPr>
            </w:pPr>
          </w:p>
        </w:tc>
        <w:tc>
          <w:tcPr>
            <w:tcW w:w="749" w:type="dxa"/>
            <w:vMerge/>
            <w:tcBorders>
              <w:left w:val="single" w:sz="4" w:space="0" w:color="auto"/>
              <w:right w:val="single" w:sz="4" w:space="0" w:color="auto"/>
            </w:tcBorders>
            <w:vAlign w:val="center"/>
          </w:tcPr>
          <w:p w14:paraId="6C9D965B" w14:textId="77777777" w:rsidR="009D407F" w:rsidRPr="00E062F1" w:rsidRDefault="009D407F" w:rsidP="009D407F">
            <w:pPr>
              <w:pStyle w:val="TAC"/>
              <w:rPr>
                <w:rFonts w:eastAsia="Yu Mincho"/>
                <w:szCs w:val="18"/>
              </w:rPr>
            </w:pPr>
          </w:p>
        </w:tc>
      </w:tr>
      <w:tr w:rsidR="009D407F" w:rsidRPr="00E062F1" w14:paraId="5D6491C9" w14:textId="77777777" w:rsidTr="009D407F">
        <w:trPr>
          <w:trHeight w:val="148"/>
          <w:jc w:val="center"/>
        </w:trPr>
        <w:tc>
          <w:tcPr>
            <w:tcW w:w="1034" w:type="dxa"/>
            <w:vMerge/>
            <w:tcBorders>
              <w:left w:val="single" w:sz="4" w:space="0" w:color="auto"/>
              <w:right w:val="single" w:sz="4" w:space="0" w:color="auto"/>
            </w:tcBorders>
            <w:vAlign w:val="center"/>
          </w:tcPr>
          <w:p w14:paraId="6E07E032"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F30CCAF"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4E292C6A"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C99CC5B" w14:textId="77777777" w:rsidR="009D407F" w:rsidRPr="00E062F1" w:rsidRDefault="009D407F" w:rsidP="009D407F">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53417D79"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2777090"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B26037B"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C603DE1"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332C36C"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7FC22D"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9491E2D"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517787D"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07652F0"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658A0DE"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1206320"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287B3D9"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B0B2AA1" w14:textId="77777777" w:rsidR="009D407F" w:rsidRPr="00E062F1" w:rsidRDefault="009D407F" w:rsidP="009D407F">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6F2F11" w14:textId="77777777" w:rsidR="009D407F" w:rsidRPr="00E062F1" w:rsidRDefault="009D407F" w:rsidP="009D407F">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6D8215" w14:textId="77777777" w:rsidR="009D407F" w:rsidRPr="00E062F1" w:rsidRDefault="009D407F" w:rsidP="009D407F">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4E24307A" w14:textId="77777777" w:rsidR="009D407F" w:rsidRPr="00E062F1" w:rsidRDefault="009D407F" w:rsidP="009D407F">
            <w:pPr>
              <w:pStyle w:val="TAC"/>
              <w:rPr>
                <w:rFonts w:eastAsia="Yu Mincho"/>
                <w:szCs w:val="18"/>
              </w:rPr>
            </w:pPr>
          </w:p>
        </w:tc>
      </w:tr>
      <w:tr w:rsidR="009D407F" w:rsidRPr="00E062F1" w14:paraId="3BAA4E83" w14:textId="77777777" w:rsidTr="009D407F">
        <w:trPr>
          <w:trHeight w:val="148"/>
          <w:jc w:val="center"/>
        </w:trPr>
        <w:tc>
          <w:tcPr>
            <w:tcW w:w="1034" w:type="dxa"/>
            <w:vMerge w:val="restart"/>
            <w:tcBorders>
              <w:left w:val="single" w:sz="4" w:space="0" w:color="auto"/>
              <w:right w:val="single" w:sz="4" w:space="0" w:color="auto"/>
            </w:tcBorders>
            <w:vAlign w:val="center"/>
          </w:tcPr>
          <w:p w14:paraId="7639A136" w14:textId="77777777" w:rsidR="009D407F" w:rsidRPr="00E062F1" w:rsidRDefault="009D407F" w:rsidP="009D407F">
            <w:pPr>
              <w:pStyle w:val="TAC"/>
            </w:pPr>
            <w:r w:rsidRPr="00E062F1">
              <w:rPr>
                <w:rFonts w:cs="Arial"/>
                <w:bCs/>
                <w:szCs w:val="18"/>
              </w:rPr>
              <w:t>CA_n78A-n258G</w:t>
            </w:r>
          </w:p>
        </w:tc>
        <w:tc>
          <w:tcPr>
            <w:tcW w:w="1034" w:type="dxa"/>
            <w:vMerge w:val="restart"/>
            <w:tcBorders>
              <w:left w:val="single" w:sz="4" w:space="0" w:color="auto"/>
              <w:right w:val="single" w:sz="4" w:space="0" w:color="auto"/>
            </w:tcBorders>
            <w:vAlign w:val="center"/>
          </w:tcPr>
          <w:p w14:paraId="1BEA829D" w14:textId="77777777" w:rsidR="009D407F" w:rsidRPr="00E062F1" w:rsidRDefault="009D407F" w:rsidP="009D407F">
            <w:pPr>
              <w:pStyle w:val="TAC"/>
              <w:rPr>
                <w:rFonts w:cs="Arial"/>
                <w:bCs/>
                <w:szCs w:val="18"/>
              </w:rPr>
            </w:pPr>
            <w:r w:rsidRPr="00E062F1">
              <w:rPr>
                <w:rFonts w:cs="Arial"/>
                <w:bCs/>
                <w:szCs w:val="18"/>
              </w:rPr>
              <w:t>CA_n78A-n258A</w:t>
            </w:r>
          </w:p>
          <w:p w14:paraId="0EA18D64" w14:textId="77777777" w:rsidR="009D407F" w:rsidRPr="00E062F1" w:rsidRDefault="009D407F" w:rsidP="009D407F">
            <w:pPr>
              <w:pStyle w:val="TAC"/>
            </w:pPr>
            <w:r w:rsidRPr="00E062F1">
              <w:rPr>
                <w:rFonts w:cs="Arial"/>
                <w:bCs/>
                <w:szCs w:val="18"/>
              </w:rPr>
              <w:t>CA_n78A-n258G</w:t>
            </w:r>
          </w:p>
        </w:tc>
        <w:tc>
          <w:tcPr>
            <w:tcW w:w="746" w:type="dxa"/>
            <w:vMerge w:val="restart"/>
            <w:tcBorders>
              <w:left w:val="single" w:sz="4" w:space="0" w:color="auto"/>
              <w:right w:val="single" w:sz="4" w:space="0" w:color="auto"/>
            </w:tcBorders>
            <w:vAlign w:val="center"/>
          </w:tcPr>
          <w:p w14:paraId="66B9EC53" w14:textId="77777777" w:rsidR="009D407F" w:rsidRPr="00E062F1" w:rsidRDefault="009D407F" w:rsidP="009D407F">
            <w:pPr>
              <w:pStyle w:val="TAC"/>
            </w:pPr>
            <w:r w:rsidRPr="00E062F1">
              <w:rPr>
                <w:rFonts w:cs="Arial"/>
                <w:bCs/>
                <w:szCs w:val="18"/>
              </w:rPr>
              <w:t>n78</w:t>
            </w:r>
          </w:p>
        </w:tc>
        <w:tc>
          <w:tcPr>
            <w:tcW w:w="668" w:type="dxa"/>
            <w:tcBorders>
              <w:top w:val="single" w:sz="4" w:space="0" w:color="auto"/>
              <w:left w:val="single" w:sz="4" w:space="0" w:color="auto"/>
              <w:bottom w:val="single" w:sz="4" w:space="0" w:color="auto"/>
              <w:right w:val="single" w:sz="4" w:space="0" w:color="auto"/>
            </w:tcBorders>
            <w:vAlign w:val="center"/>
          </w:tcPr>
          <w:p w14:paraId="05AC126F" w14:textId="77777777" w:rsidR="009D407F" w:rsidRPr="00E062F1" w:rsidRDefault="009D407F" w:rsidP="009D407F">
            <w:pPr>
              <w:pStyle w:val="TAC"/>
              <w:rPr>
                <w:lang w:eastAsia="zh-CN"/>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354BDD7A"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A7C7127"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0DCB38"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33A0C51"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4F76B9F"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E897B0"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0102E8D"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D6BB7A"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E31283"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949E13E"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252BD18"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B2D3D0C"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18BF4F6"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416818"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433BAF" w14:textId="77777777" w:rsidR="009D407F" w:rsidRPr="00E062F1" w:rsidRDefault="009D407F" w:rsidP="009D407F">
            <w:pPr>
              <w:pStyle w:val="TAC"/>
              <w:rPr>
                <w:rFonts w:cs="Arial"/>
                <w:lang w:eastAsia="zh-CN"/>
              </w:rPr>
            </w:pPr>
          </w:p>
        </w:tc>
        <w:tc>
          <w:tcPr>
            <w:tcW w:w="749" w:type="dxa"/>
            <w:vMerge w:val="restart"/>
            <w:tcBorders>
              <w:left w:val="single" w:sz="4" w:space="0" w:color="auto"/>
              <w:right w:val="single" w:sz="4" w:space="0" w:color="auto"/>
            </w:tcBorders>
            <w:vAlign w:val="center"/>
          </w:tcPr>
          <w:p w14:paraId="6F556FAE"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1B5C6CDB" w14:textId="77777777" w:rsidTr="009D407F">
        <w:trPr>
          <w:trHeight w:val="148"/>
          <w:jc w:val="center"/>
        </w:trPr>
        <w:tc>
          <w:tcPr>
            <w:tcW w:w="1034" w:type="dxa"/>
            <w:vMerge/>
            <w:tcBorders>
              <w:left w:val="single" w:sz="4" w:space="0" w:color="auto"/>
              <w:right w:val="single" w:sz="4" w:space="0" w:color="auto"/>
            </w:tcBorders>
            <w:vAlign w:val="center"/>
          </w:tcPr>
          <w:p w14:paraId="0F92CB70"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0D9344FB"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65CA1AFC"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57A3288" w14:textId="77777777" w:rsidR="009D407F" w:rsidRPr="00E062F1" w:rsidRDefault="009D407F" w:rsidP="009D407F">
            <w:pPr>
              <w:pStyle w:val="TAC"/>
              <w:rPr>
                <w:lang w:eastAsia="zh-CN"/>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0BF13DFD"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0E3B753"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FCCFA1"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FB64395"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4B7AC8"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B2015A"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7EACA76"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65F8DE"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093AFC"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128A353"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F0E6F75"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D6C034" w14:textId="77777777" w:rsidR="009D407F" w:rsidRPr="00E062F1" w:rsidRDefault="009D407F" w:rsidP="009D407F">
            <w:pPr>
              <w:pStyle w:val="TAC"/>
              <w:rPr>
                <w:rFonts w:cs="Arial"/>
                <w:lang w:eastAsia="zh-CN"/>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4988FE4"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D4E130"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CFD397"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1FF52A17" w14:textId="77777777" w:rsidR="009D407F" w:rsidRPr="00E062F1" w:rsidRDefault="009D407F" w:rsidP="009D407F">
            <w:pPr>
              <w:pStyle w:val="TAC"/>
              <w:rPr>
                <w:rFonts w:eastAsia="Yu Mincho"/>
                <w:szCs w:val="18"/>
              </w:rPr>
            </w:pPr>
          </w:p>
        </w:tc>
      </w:tr>
      <w:tr w:rsidR="009D407F" w:rsidRPr="00E062F1" w14:paraId="326FABC3" w14:textId="77777777" w:rsidTr="009D407F">
        <w:trPr>
          <w:trHeight w:val="148"/>
          <w:jc w:val="center"/>
        </w:trPr>
        <w:tc>
          <w:tcPr>
            <w:tcW w:w="1034" w:type="dxa"/>
            <w:vMerge/>
            <w:tcBorders>
              <w:left w:val="single" w:sz="4" w:space="0" w:color="auto"/>
              <w:right w:val="single" w:sz="4" w:space="0" w:color="auto"/>
            </w:tcBorders>
            <w:vAlign w:val="center"/>
          </w:tcPr>
          <w:p w14:paraId="43C8BF6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07630ACA"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7DA1A858"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DC42451"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28B20414"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0534623"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B68282"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5B98E3D"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92B246"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CDE16E"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D4DDCB3"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18B185"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15F03C6"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208F34"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D22BAA5"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5F366A" w14:textId="77777777" w:rsidR="009D407F" w:rsidRPr="00E062F1" w:rsidRDefault="009D407F" w:rsidP="009D407F">
            <w:pPr>
              <w:pStyle w:val="TAC"/>
              <w:rPr>
                <w:rFonts w:cs="Arial"/>
                <w:lang w:eastAsia="zh-CN"/>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7B75EB2"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0B89282"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D92F6A"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0DFCB31A" w14:textId="77777777" w:rsidR="009D407F" w:rsidRPr="00E062F1" w:rsidRDefault="009D407F" w:rsidP="009D407F">
            <w:pPr>
              <w:pStyle w:val="TAC"/>
              <w:rPr>
                <w:rFonts w:eastAsia="Yu Mincho"/>
                <w:szCs w:val="18"/>
              </w:rPr>
            </w:pPr>
          </w:p>
        </w:tc>
      </w:tr>
      <w:tr w:rsidR="009D407F" w:rsidRPr="00E062F1" w14:paraId="4F2F07B5" w14:textId="77777777" w:rsidTr="009D407F">
        <w:trPr>
          <w:trHeight w:val="148"/>
          <w:jc w:val="center"/>
        </w:trPr>
        <w:tc>
          <w:tcPr>
            <w:tcW w:w="1034" w:type="dxa"/>
            <w:vMerge/>
            <w:tcBorders>
              <w:left w:val="single" w:sz="4" w:space="0" w:color="auto"/>
              <w:right w:val="single" w:sz="4" w:space="0" w:color="auto"/>
            </w:tcBorders>
            <w:vAlign w:val="center"/>
          </w:tcPr>
          <w:p w14:paraId="011D1DFA"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513B3E5"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6FE93B3F" w14:textId="77777777" w:rsidR="009D407F" w:rsidRPr="00E062F1" w:rsidRDefault="009D407F" w:rsidP="009D407F">
            <w:pPr>
              <w:pStyle w:val="TAC"/>
            </w:pPr>
            <w:r w:rsidRPr="00E062F1">
              <w:rPr>
                <w:rFonts w:cs="Arial"/>
                <w:bCs/>
                <w:szCs w:val="18"/>
              </w:rPr>
              <w:t>n258</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6192CA22" w14:textId="77777777" w:rsidR="009D407F" w:rsidRPr="00E062F1" w:rsidRDefault="009D407F" w:rsidP="009D407F">
            <w:pPr>
              <w:pStyle w:val="TAC"/>
              <w:rPr>
                <w:rFonts w:cs="Arial"/>
                <w:lang w:eastAsia="zh-CN"/>
              </w:rPr>
            </w:pPr>
            <w:r w:rsidRPr="00E062F1">
              <w:rPr>
                <w:rFonts w:cs="Arial"/>
                <w:bCs/>
                <w:szCs w:val="18"/>
              </w:rPr>
              <w:t>See CA_n258G Bandwidth Combination Set 0 in Table 5.5A.1-1 from 38.101-2</w:t>
            </w:r>
          </w:p>
        </w:tc>
        <w:tc>
          <w:tcPr>
            <w:tcW w:w="749" w:type="dxa"/>
            <w:vMerge/>
            <w:tcBorders>
              <w:left w:val="single" w:sz="4" w:space="0" w:color="auto"/>
              <w:right w:val="single" w:sz="4" w:space="0" w:color="auto"/>
            </w:tcBorders>
            <w:vAlign w:val="center"/>
          </w:tcPr>
          <w:p w14:paraId="57616A12" w14:textId="77777777" w:rsidR="009D407F" w:rsidRPr="00E062F1" w:rsidRDefault="009D407F" w:rsidP="009D407F">
            <w:pPr>
              <w:pStyle w:val="TAC"/>
              <w:rPr>
                <w:rFonts w:eastAsia="Yu Mincho"/>
                <w:szCs w:val="18"/>
              </w:rPr>
            </w:pPr>
          </w:p>
        </w:tc>
      </w:tr>
      <w:tr w:rsidR="009D407F" w:rsidRPr="00E062F1" w14:paraId="08758E50" w14:textId="77777777" w:rsidTr="009D407F">
        <w:trPr>
          <w:trHeight w:val="148"/>
          <w:jc w:val="center"/>
        </w:trPr>
        <w:tc>
          <w:tcPr>
            <w:tcW w:w="1034" w:type="dxa"/>
            <w:vMerge w:val="restart"/>
            <w:tcBorders>
              <w:left w:val="single" w:sz="4" w:space="0" w:color="auto"/>
              <w:right w:val="single" w:sz="4" w:space="0" w:color="auto"/>
            </w:tcBorders>
            <w:vAlign w:val="center"/>
          </w:tcPr>
          <w:p w14:paraId="5A479C6B" w14:textId="77777777" w:rsidR="009D407F" w:rsidRPr="00E062F1" w:rsidRDefault="009D407F" w:rsidP="009D407F">
            <w:pPr>
              <w:pStyle w:val="TAC"/>
            </w:pPr>
            <w:r w:rsidRPr="00E062F1">
              <w:rPr>
                <w:rFonts w:cs="Arial"/>
                <w:bCs/>
                <w:szCs w:val="18"/>
              </w:rPr>
              <w:t>CA_n78A-n258H</w:t>
            </w:r>
          </w:p>
        </w:tc>
        <w:tc>
          <w:tcPr>
            <w:tcW w:w="1034" w:type="dxa"/>
            <w:vMerge w:val="restart"/>
            <w:tcBorders>
              <w:left w:val="single" w:sz="4" w:space="0" w:color="auto"/>
              <w:right w:val="single" w:sz="4" w:space="0" w:color="auto"/>
            </w:tcBorders>
            <w:vAlign w:val="center"/>
          </w:tcPr>
          <w:p w14:paraId="0848A3C5" w14:textId="77777777" w:rsidR="009D407F" w:rsidRPr="00E062F1" w:rsidRDefault="009D407F" w:rsidP="009D407F">
            <w:pPr>
              <w:pStyle w:val="TAC"/>
              <w:rPr>
                <w:rFonts w:cs="Arial"/>
                <w:bCs/>
                <w:szCs w:val="18"/>
              </w:rPr>
            </w:pPr>
            <w:r w:rsidRPr="00E062F1">
              <w:rPr>
                <w:rFonts w:cs="Arial"/>
                <w:bCs/>
                <w:szCs w:val="18"/>
              </w:rPr>
              <w:t>CA_n78A-n258A</w:t>
            </w:r>
          </w:p>
          <w:p w14:paraId="65BF6972" w14:textId="77777777" w:rsidR="009D407F" w:rsidRPr="00E062F1" w:rsidRDefault="009D407F" w:rsidP="009D407F">
            <w:pPr>
              <w:pStyle w:val="TAC"/>
              <w:rPr>
                <w:rFonts w:cs="Arial"/>
                <w:bCs/>
                <w:szCs w:val="18"/>
              </w:rPr>
            </w:pPr>
            <w:r w:rsidRPr="00E062F1">
              <w:rPr>
                <w:rFonts w:cs="Arial"/>
                <w:bCs/>
                <w:szCs w:val="18"/>
              </w:rPr>
              <w:t>CA_n78A-n258G</w:t>
            </w:r>
          </w:p>
          <w:p w14:paraId="7B3D330C" w14:textId="77777777" w:rsidR="009D407F" w:rsidRPr="00E062F1" w:rsidRDefault="009D407F" w:rsidP="009D407F">
            <w:pPr>
              <w:pStyle w:val="TAC"/>
            </w:pPr>
            <w:r w:rsidRPr="00E062F1">
              <w:rPr>
                <w:rFonts w:cs="Arial"/>
                <w:bCs/>
                <w:szCs w:val="18"/>
              </w:rPr>
              <w:t>CA_n78A-n258H</w:t>
            </w:r>
          </w:p>
        </w:tc>
        <w:tc>
          <w:tcPr>
            <w:tcW w:w="746" w:type="dxa"/>
            <w:vMerge w:val="restart"/>
            <w:tcBorders>
              <w:left w:val="single" w:sz="4" w:space="0" w:color="auto"/>
              <w:right w:val="single" w:sz="4" w:space="0" w:color="auto"/>
            </w:tcBorders>
            <w:vAlign w:val="center"/>
          </w:tcPr>
          <w:p w14:paraId="75DC3E21" w14:textId="77777777" w:rsidR="009D407F" w:rsidRPr="00E062F1" w:rsidRDefault="009D407F" w:rsidP="009D407F">
            <w:pPr>
              <w:pStyle w:val="TAC"/>
            </w:pPr>
            <w:r w:rsidRPr="00E062F1">
              <w:rPr>
                <w:rFonts w:cs="Arial"/>
                <w:bCs/>
                <w:szCs w:val="18"/>
              </w:rPr>
              <w:t>n78</w:t>
            </w:r>
          </w:p>
        </w:tc>
        <w:tc>
          <w:tcPr>
            <w:tcW w:w="668" w:type="dxa"/>
            <w:tcBorders>
              <w:top w:val="single" w:sz="4" w:space="0" w:color="auto"/>
              <w:left w:val="single" w:sz="4" w:space="0" w:color="auto"/>
              <w:bottom w:val="single" w:sz="4" w:space="0" w:color="auto"/>
              <w:right w:val="single" w:sz="4" w:space="0" w:color="auto"/>
            </w:tcBorders>
            <w:vAlign w:val="center"/>
          </w:tcPr>
          <w:p w14:paraId="1D48720D" w14:textId="77777777" w:rsidR="009D407F" w:rsidRPr="00E062F1" w:rsidRDefault="009D407F" w:rsidP="009D407F">
            <w:pPr>
              <w:pStyle w:val="TAC"/>
              <w:rPr>
                <w:lang w:eastAsia="zh-CN"/>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F4C0C26"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37B0D2F"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B595D2"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B4179A5"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29E49F69"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2C44B46"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F8884E2"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35EC4BE"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5AE8391"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2FA23A6"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1366634"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EFBBCFF"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2A8E4FE4"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09B9BB8"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B1BD08" w14:textId="77777777" w:rsidR="009D407F" w:rsidRPr="00E062F1" w:rsidRDefault="009D407F" w:rsidP="009D407F">
            <w:pPr>
              <w:pStyle w:val="TAC"/>
              <w:rPr>
                <w:rFonts w:cs="Arial"/>
                <w:lang w:eastAsia="zh-CN"/>
              </w:rPr>
            </w:pPr>
          </w:p>
        </w:tc>
        <w:tc>
          <w:tcPr>
            <w:tcW w:w="749" w:type="dxa"/>
            <w:vMerge w:val="restart"/>
            <w:tcBorders>
              <w:left w:val="single" w:sz="4" w:space="0" w:color="auto"/>
              <w:right w:val="single" w:sz="4" w:space="0" w:color="auto"/>
            </w:tcBorders>
            <w:vAlign w:val="center"/>
          </w:tcPr>
          <w:p w14:paraId="29ADB7EB"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5E55ABC7" w14:textId="77777777" w:rsidTr="009D407F">
        <w:trPr>
          <w:trHeight w:val="148"/>
          <w:jc w:val="center"/>
        </w:trPr>
        <w:tc>
          <w:tcPr>
            <w:tcW w:w="1034" w:type="dxa"/>
            <w:vMerge/>
            <w:tcBorders>
              <w:left w:val="single" w:sz="4" w:space="0" w:color="auto"/>
              <w:right w:val="single" w:sz="4" w:space="0" w:color="auto"/>
            </w:tcBorders>
            <w:vAlign w:val="center"/>
          </w:tcPr>
          <w:p w14:paraId="20E141AC"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CA11635"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4ADDEE55"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F0D0F1E" w14:textId="77777777" w:rsidR="009D407F" w:rsidRPr="00E062F1" w:rsidRDefault="009D407F" w:rsidP="009D407F">
            <w:pPr>
              <w:pStyle w:val="TAC"/>
              <w:rPr>
                <w:lang w:eastAsia="zh-CN"/>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7309BC60"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78C9DD8"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9041C2"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1378498"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29E6A23F"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FEB1B5D"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9857568"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FF60095"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B8119E3"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CAF76C"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F82E1E6"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B20EB19"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38E82747"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3D3798BF"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EBBBF1"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2695DD40" w14:textId="77777777" w:rsidR="009D407F" w:rsidRPr="00E062F1" w:rsidRDefault="009D407F" w:rsidP="009D407F">
            <w:pPr>
              <w:pStyle w:val="TAC"/>
              <w:rPr>
                <w:rFonts w:eastAsia="Yu Mincho"/>
                <w:szCs w:val="18"/>
              </w:rPr>
            </w:pPr>
          </w:p>
        </w:tc>
      </w:tr>
      <w:tr w:rsidR="009D407F" w:rsidRPr="00E062F1" w14:paraId="7266E412" w14:textId="77777777" w:rsidTr="009D407F">
        <w:trPr>
          <w:trHeight w:val="148"/>
          <w:jc w:val="center"/>
        </w:trPr>
        <w:tc>
          <w:tcPr>
            <w:tcW w:w="1034" w:type="dxa"/>
            <w:vMerge/>
            <w:tcBorders>
              <w:left w:val="single" w:sz="4" w:space="0" w:color="auto"/>
              <w:right w:val="single" w:sz="4" w:space="0" w:color="auto"/>
            </w:tcBorders>
            <w:vAlign w:val="center"/>
          </w:tcPr>
          <w:p w14:paraId="17ABCEBB"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526A2D1"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2640FF53"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68FCD00"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5B8352A"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6DC86FE"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338621"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4AD813E"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F441EE2"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361AB81"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4FD40D0"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2AC5A4F"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114E29"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F03CFB"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6604AF7"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728C125"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11867300"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DF67035"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3B9DB6"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641E1DB7" w14:textId="77777777" w:rsidR="009D407F" w:rsidRPr="00E062F1" w:rsidRDefault="009D407F" w:rsidP="009D407F">
            <w:pPr>
              <w:pStyle w:val="TAC"/>
              <w:rPr>
                <w:rFonts w:eastAsia="Yu Mincho"/>
                <w:szCs w:val="18"/>
              </w:rPr>
            </w:pPr>
          </w:p>
        </w:tc>
      </w:tr>
      <w:tr w:rsidR="009D407F" w:rsidRPr="00E062F1" w14:paraId="254AF99D" w14:textId="77777777" w:rsidTr="009D407F">
        <w:trPr>
          <w:trHeight w:val="148"/>
          <w:jc w:val="center"/>
        </w:trPr>
        <w:tc>
          <w:tcPr>
            <w:tcW w:w="1034" w:type="dxa"/>
            <w:vMerge/>
            <w:tcBorders>
              <w:left w:val="single" w:sz="4" w:space="0" w:color="auto"/>
              <w:right w:val="single" w:sz="4" w:space="0" w:color="auto"/>
            </w:tcBorders>
            <w:vAlign w:val="center"/>
          </w:tcPr>
          <w:p w14:paraId="70488AA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29FB720C"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2E530051" w14:textId="77777777" w:rsidR="009D407F" w:rsidRPr="00E062F1" w:rsidRDefault="009D407F" w:rsidP="009D407F">
            <w:pPr>
              <w:pStyle w:val="TAC"/>
            </w:pPr>
            <w:r w:rsidRPr="00E062F1">
              <w:rPr>
                <w:rFonts w:cs="Arial"/>
                <w:bCs/>
                <w:szCs w:val="18"/>
              </w:rPr>
              <w:t>n258</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413FE19E" w14:textId="77777777" w:rsidR="009D407F" w:rsidRPr="00E062F1" w:rsidRDefault="009D407F" w:rsidP="009D407F">
            <w:pPr>
              <w:pStyle w:val="TAC"/>
              <w:rPr>
                <w:rFonts w:cs="Arial"/>
                <w:lang w:eastAsia="zh-CN"/>
              </w:rPr>
            </w:pPr>
            <w:r w:rsidRPr="00E062F1">
              <w:rPr>
                <w:rFonts w:cs="Arial"/>
                <w:bCs/>
                <w:szCs w:val="18"/>
              </w:rPr>
              <w:t>See CA_n258H Bandwidth Combination Set 0 in Table 5.5A.1-1 from 38.101-2</w:t>
            </w:r>
          </w:p>
        </w:tc>
        <w:tc>
          <w:tcPr>
            <w:tcW w:w="749" w:type="dxa"/>
            <w:vMerge/>
            <w:tcBorders>
              <w:left w:val="single" w:sz="4" w:space="0" w:color="auto"/>
              <w:right w:val="single" w:sz="4" w:space="0" w:color="auto"/>
            </w:tcBorders>
            <w:vAlign w:val="center"/>
          </w:tcPr>
          <w:p w14:paraId="4ABF3B19" w14:textId="77777777" w:rsidR="009D407F" w:rsidRPr="00E062F1" w:rsidRDefault="009D407F" w:rsidP="009D407F">
            <w:pPr>
              <w:pStyle w:val="TAC"/>
              <w:rPr>
                <w:rFonts w:eastAsia="Yu Mincho"/>
                <w:szCs w:val="18"/>
              </w:rPr>
            </w:pPr>
          </w:p>
        </w:tc>
      </w:tr>
      <w:tr w:rsidR="009D407F" w:rsidRPr="00E062F1" w14:paraId="3E93E76D" w14:textId="77777777" w:rsidTr="009D407F">
        <w:trPr>
          <w:trHeight w:val="148"/>
          <w:jc w:val="center"/>
        </w:trPr>
        <w:tc>
          <w:tcPr>
            <w:tcW w:w="1034" w:type="dxa"/>
            <w:vMerge w:val="restart"/>
            <w:tcBorders>
              <w:left w:val="single" w:sz="4" w:space="0" w:color="auto"/>
              <w:right w:val="single" w:sz="4" w:space="0" w:color="auto"/>
            </w:tcBorders>
            <w:vAlign w:val="center"/>
          </w:tcPr>
          <w:p w14:paraId="4856B31B" w14:textId="77777777" w:rsidR="009D407F" w:rsidRPr="00E062F1" w:rsidRDefault="009D407F" w:rsidP="009D407F">
            <w:pPr>
              <w:pStyle w:val="TAC"/>
            </w:pPr>
            <w:r w:rsidRPr="00E062F1">
              <w:rPr>
                <w:rFonts w:cs="Arial"/>
                <w:bCs/>
                <w:szCs w:val="18"/>
              </w:rPr>
              <w:t>CA_n78A-n258I</w:t>
            </w:r>
          </w:p>
        </w:tc>
        <w:tc>
          <w:tcPr>
            <w:tcW w:w="1034" w:type="dxa"/>
            <w:vMerge w:val="restart"/>
            <w:tcBorders>
              <w:left w:val="single" w:sz="4" w:space="0" w:color="auto"/>
              <w:right w:val="single" w:sz="4" w:space="0" w:color="auto"/>
            </w:tcBorders>
            <w:vAlign w:val="center"/>
          </w:tcPr>
          <w:p w14:paraId="4122000E" w14:textId="77777777" w:rsidR="009D407F" w:rsidRPr="00E062F1" w:rsidRDefault="009D407F" w:rsidP="009D407F">
            <w:pPr>
              <w:pStyle w:val="TAC"/>
              <w:rPr>
                <w:rFonts w:cs="Arial"/>
                <w:bCs/>
                <w:szCs w:val="18"/>
              </w:rPr>
            </w:pPr>
            <w:r w:rsidRPr="00E062F1">
              <w:rPr>
                <w:rFonts w:cs="Arial"/>
                <w:bCs/>
                <w:szCs w:val="18"/>
              </w:rPr>
              <w:t>CA_n78A-n258A</w:t>
            </w:r>
          </w:p>
          <w:p w14:paraId="5068EC7B" w14:textId="77777777" w:rsidR="009D407F" w:rsidRPr="00E062F1" w:rsidRDefault="009D407F" w:rsidP="009D407F">
            <w:pPr>
              <w:pStyle w:val="TAC"/>
              <w:rPr>
                <w:rFonts w:cs="Arial"/>
                <w:bCs/>
                <w:szCs w:val="18"/>
              </w:rPr>
            </w:pPr>
            <w:r w:rsidRPr="00E062F1">
              <w:rPr>
                <w:rFonts w:cs="Arial"/>
                <w:bCs/>
                <w:szCs w:val="18"/>
              </w:rPr>
              <w:t>CA_n78A-n258G</w:t>
            </w:r>
          </w:p>
          <w:p w14:paraId="64450AE4" w14:textId="77777777" w:rsidR="009D407F" w:rsidRPr="00E062F1" w:rsidRDefault="009D407F" w:rsidP="009D407F">
            <w:pPr>
              <w:pStyle w:val="TAC"/>
              <w:rPr>
                <w:rFonts w:cs="Arial"/>
                <w:bCs/>
                <w:szCs w:val="18"/>
              </w:rPr>
            </w:pPr>
            <w:r w:rsidRPr="00E062F1">
              <w:rPr>
                <w:rFonts w:cs="Arial"/>
                <w:bCs/>
                <w:szCs w:val="18"/>
              </w:rPr>
              <w:t>CA_n78A-n258H</w:t>
            </w:r>
          </w:p>
          <w:p w14:paraId="47BFAF5C" w14:textId="77777777" w:rsidR="009D407F" w:rsidRPr="00E062F1" w:rsidRDefault="009D407F" w:rsidP="009D407F">
            <w:pPr>
              <w:pStyle w:val="TAC"/>
            </w:pPr>
            <w:r w:rsidRPr="00E062F1">
              <w:rPr>
                <w:rFonts w:cs="Arial"/>
                <w:bCs/>
                <w:szCs w:val="18"/>
              </w:rPr>
              <w:t>CA_n78A-n258I</w:t>
            </w:r>
          </w:p>
        </w:tc>
        <w:tc>
          <w:tcPr>
            <w:tcW w:w="746" w:type="dxa"/>
            <w:vMerge w:val="restart"/>
            <w:tcBorders>
              <w:left w:val="single" w:sz="4" w:space="0" w:color="auto"/>
              <w:right w:val="single" w:sz="4" w:space="0" w:color="auto"/>
            </w:tcBorders>
            <w:vAlign w:val="center"/>
          </w:tcPr>
          <w:p w14:paraId="1FB730CB" w14:textId="77777777" w:rsidR="009D407F" w:rsidRPr="00E062F1" w:rsidRDefault="009D407F" w:rsidP="009D407F">
            <w:pPr>
              <w:pStyle w:val="TAC"/>
            </w:pPr>
            <w:r w:rsidRPr="00E062F1">
              <w:rPr>
                <w:rFonts w:cs="Arial"/>
                <w:bCs/>
                <w:szCs w:val="18"/>
              </w:rPr>
              <w:t>n78</w:t>
            </w:r>
          </w:p>
        </w:tc>
        <w:tc>
          <w:tcPr>
            <w:tcW w:w="668" w:type="dxa"/>
            <w:tcBorders>
              <w:top w:val="single" w:sz="4" w:space="0" w:color="auto"/>
              <w:left w:val="single" w:sz="4" w:space="0" w:color="auto"/>
              <w:bottom w:val="single" w:sz="4" w:space="0" w:color="auto"/>
              <w:right w:val="single" w:sz="4" w:space="0" w:color="auto"/>
            </w:tcBorders>
            <w:vAlign w:val="center"/>
          </w:tcPr>
          <w:p w14:paraId="51D7A374" w14:textId="77777777" w:rsidR="009D407F" w:rsidRPr="00E062F1" w:rsidRDefault="009D407F" w:rsidP="009D407F">
            <w:pPr>
              <w:pStyle w:val="TAC"/>
              <w:rPr>
                <w:lang w:eastAsia="zh-CN"/>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58A66C76"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39BC41C"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BF2677"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53350DE"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CB1F984"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2BDFE83"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DD9E551"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2B3F4CD6"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7383B0"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88FB788"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C807F8D"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8A9FEF8"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6CA73327"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5624ECF"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764DEB" w14:textId="77777777" w:rsidR="009D407F" w:rsidRPr="00E062F1" w:rsidRDefault="009D407F" w:rsidP="009D407F">
            <w:pPr>
              <w:pStyle w:val="TAC"/>
              <w:rPr>
                <w:rFonts w:cs="Arial"/>
                <w:lang w:eastAsia="zh-CN"/>
              </w:rPr>
            </w:pPr>
          </w:p>
        </w:tc>
        <w:tc>
          <w:tcPr>
            <w:tcW w:w="749" w:type="dxa"/>
            <w:vMerge w:val="restart"/>
            <w:tcBorders>
              <w:left w:val="single" w:sz="4" w:space="0" w:color="auto"/>
              <w:right w:val="single" w:sz="4" w:space="0" w:color="auto"/>
            </w:tcBorders>
            <w:vAlign w:val="center"/>
          </w:tcPr>
          <w:p w14:paraId="6097E75E"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4364446D" w14:textId="77777777" w:rsidTr="009D407F">
        <w:trPr>
          <w:trHeight w:val="148"/>
          <w:jc w:val="center"/>
        </w:trPr>
        <w:tc>
          <w:tcPr>
            <w:tcW w:w="1034" w:type="dxa"/>
            <w:vMerge/>
            <w:tcBorders>
              <w:left w:val="single" w:sz="4" w:space="0" w:color="auto"/>
              <w:right w:val="single" w:sz="4" w:space="0" w:color="auto"/>
            </w:tcBorders>
            <w:vAlign w:val="center"/>
          </w:tcPr>
          <w:p w14:paraId="4B22181D"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603F05E"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10292C34"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69189A8" w14:textId="77777777" w:rsidR="009D407F" w:rsidRPr="00E062F1" w:rsidRDefault="009D407F" w:rsidP="009D407F">
            <w:pPr>
              <w:pStyle w:val="TAC"/>
              <w:rPr>
                <w:lang w:eastAsia="zh-CN"/>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685A9F70"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7A3685F"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2E7F8CD"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840A6B8"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34896F1"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2D37AF0"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620056F"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57D284D"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7FD58F"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30A2A5"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0DC69AA"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2CE4A71" w14:textId="77777777" w:rsidR="009D407F" w:rsidRPr="00E062F1" w:rsidRDefault="009D407F" w:rsidP="009D407F">
            <w:pPr>
              <w:pStyle w:val="TAC"/>
              <w:rPr>
                <w:rFonts w:cs="Arial"/>
                <w:lang w:eastAsia="zh-CN"/>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5F0AA6EB"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36B270DB"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A05DDE"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013E0577" w14:textId="77777777" w:rsidR="009D407F" w:rsidRPr="00E062F1" w:rsidRDefault="009D407F" w:rsidP="009D407F">
            <w:pPr>
              <w:pStyle w:val="TAC"/>
              <w:rPr>
                <w:rFonts w:eastAsia="Yu Mincho"/>
                <w:szCs w:val="18"/>
              </w:rPr>
            </w:pPr>
          </w:p>
        </w:tc>
      </w:tr>
      <w:tr w:rsidR="009D407F" w:rsidRPr="00E062F1" w14:paraId="215B4CBC" w14:textId="77777777" w:rsidTr="009D407F">
        <w:trPr>
          <w:trHeight w:val="148"/>
          <w:jc w:val="center"/>
        </w:trPr>
        <w:tc>
          <w:tcPr>
            <w:tcW w:w="1034" w:type="dxa"/>
            <w:vMerge/>
            <w:tcBorders>
              <w:left w:val="single" w:sz="4" w:space="0" w:color="auto"/>
              <w:right w:val="single" w:sz="4" w:space="0" w:color="auto"/>
            </w:tcBorders>
            <w:vAlign w:val="center"/>
          </w:tcPr>
          <w:p w14:paraId="78A1EB27"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6C72F80"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527636E9"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C257AC3"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64E356D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08670D0"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0A289B8"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68A2D7D"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DFFEAF3"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DE5649E"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451AA16"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BF6D9AC"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09607F"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C7A6C6"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855F471"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8F45ED" w14:textId="77777777" w:rsidR="009D407F" w:rsidRPr="00E062F1" w:rsidRDefault="009D407F" w:rsidP="009D407F">
            <w:pPr>
              <w:pStyle w:val="TAC"/>
              <w:rPr>
                <w:rFonts w:cs="Arial"/>
                <w:lang w:eastAsia="zh-CN"/>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677A7BBF"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0EA48BE"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F5929E"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660678F5" w14:textId="77777777" w:rsidR="009D407F" w:rsidRPr="00E062F1" w:rsidRDefault="009D407F" w:rsidP="009D407F">
            <w:pPr>
              <w:pStyle w:val="TAC"/>
              <w:rPr>
                <w:rFonts w:eastAsia="Yu Mincho"/>
                <w:szCs w:val="18"/>
              </w:rPr>
            </w:pPr>
          </w:p>
        </w:tc>
      </w:tr>
      <w:tr w:rsidR="009D407F" w:rsidRPr="00E062F1" w14:paraId="22F50F54" w14:textId="77777777" w:rsidTr="009D407F">
        <w:trPr>
          <w:trHeight w:val="148"/>
          <w:jc w:val="center"/>
        </w:trPr>
        <w:tc>
          <w:tcPr>
            <w:tcW w:w="1034" w:type="dxa"/>
            <w:vMerge/>
            <w:tcBorders>
              <w:left w:val="single" w:sz="4" w:space="0" w:color="auto"/>
              <w:right w:val="single" w:sz="4" w:space="0" w:color="auto"/>
            </w:tcBorders>
            <w:vAlign w:val="center"/>
          </w:tcPr>
          <w:p w14:paraId="469B9A32"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A773818"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2AAFD8F2" w14:textId="77777777" w:rsidR="009D407F" w:rsidRPr="00E062F1" w:rsidRDefault="009D407F" w:rsidP="009D407F">
            <w:pPr>
              <w:pStyle w:val="TAC"/>
            </w:pPr>
            <w:r w:rsidRPr="00E062F1">
              <w:rPr>
                <w:rFonts w:cs="Arial"/>
                <w:bCs/>
                <w:szCs w:val="18"/>
              </w:rPr>
              <w:t>n258</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372288CB" w14:textId="77777777" w:rsidR="009D407F" w:rsidRPr="00E062F1" w:rsidRDefault="009D407F" w:rsidP="009D407F">
            <w:pPr>
              <w:pStyle w:val="TAC"/>
              <w:rPr>
                <w:rFonts w:cs="Arial"/>
                <w:lang w:eastAsia="zh-CN"/>
              </w:rPr>
            </w:pPr>
            <w:r w:rsidRPr="00E062F1">
              <w:rPr>
                <w:rFonts w:cs="Arial"/>
                <w:bCs/>
                <w:szCs w:val="18"/>
              </w:rPr>
              <w:t>See CA_n258I Bandwidth Combination Set 0 in Table 5.5A.1-1 from 38.101-2</w:t>
            </w:r>
          </w:p>
        </w:tc>
        <w:tc>
          <w:tcPr>
            <w:tcW w:w="749" w:type="dxa"/>
            <w:vMerge/>
            <w:tcBorders>
              <w:left w:val="single" w:sz="4" w:space="0" w:color="auto"/>
              <w:right w:val="single" w:sz="4" w:space="0" w:color="auto"/>
            </w:tcBorders>
            <w:vAlign w:val="center"/>
          </w:tcPr>
          <w:p w14:paraId="42E69529" w14:textId="77777777" w:rsidR="009D407F" w:rsidRPr="00E062F1" w:rsidRDefault="009D407F" w:rsidP="009D407F">
            <w:pPr>
              <w:pStyle w:val="TAC"/>
              <w:rPr>
                <w:rFonts w:eastAsia="Yu Mincho"/>
                <w:szCs w:val="18"/>
              </w:rPr>
            </w:pPr>
          </w:p>
        </w:tc>
      </w:tr>
      <w:tr w:rsidR="009D407F" w:rsidRPr="00E062F1" w14:paraId="188DD5F4" w14:textId="77777777" w:rsidTr="009D407F">
        <w:trPr>
          <w:trHeight w:val="148"/>
          <w:jc w:val="center"/>
        </w:trPr>
        <w:tc>
          <w:tcPr>
            <w:tcW w:w="1034" w:type="dxa"/>
            <w:vMerge w:val="restart"/>
            <w:tcBorders>
              <w:left w:val="single" w:sz="4" w:space="0" w:color="auto"/>
              <w:right w:val="single" w:sz="4" w:space="0" w:color="auto"/>
            </w:tcBorders>
            <w:vAlign w:val="center"/>
          </w:tcPr>
          <w:p w14:paraId="2E59BD4B" w14:textId="77777777" w:rsidR="009D407F" w:rsidRPr="00E062F1" w:rsidRDefault="009D407F" w:rsidP="009D407F">
            <w:pPr>
              <w:pStyle w:val="TAC"/>
            </w:pPr>
            <w:r w:rsidRPr="00E062F1">
              <w:rPr>
                <w:rFonts w:cs="Arial"/>
                <w:bCs/>
                <w:szCs w:val="18"/>
              </w:rPr>
              <w:t>CA_n78A-n258J</w:t>
            </w:r>
          </w:p>
        </w:tc>
        <w:tc>
          <w:tcPr>
            <w:tcW w:w="1034" w:type="dxa"/>
            <w:vMerge w:val="restart"/>
            <w:tcBorders>
              <w:left w:val="single" w:sz="4" w:space="0" w:color="auto"/>
              <w:right w:val="single" w:sz="4" w:space="0" w:color="auto"/>
            </w:tcBorders>
            <w:vAlign w:val="center"/>
          </w:tcPr>
          <w:p w14:paraId="43BFAD6E" w14:textId="77777777" w:rsidR="009D407F" w:rsidRPr="00E062F1" w:rsidRDefault="009D407F" w:rsidP="009D407F">
            <w:pPr>
              <w:pStyle w:val="TAC"/>
              <w:rPr>
                <w:rFonts w:cs="Arial"/>
                <w:bCs/>
                <w:szCs w:val="18"/>
              </w:rPr>
            </w:pPr>
            <w:r w:rsidRPr="00E062F1">
              <w:rPr>
                <w:rFonts w:cs="Arial"/>
                <w:bCs/>
                <w:szCs w:val="18"/>
              </w:rPr>
              <w:t>CA_n78A-n258A</w:t>
            </w:r>
          </w:p>
          <w:p w14:paraId="2B6D1DDE" w14:textId="77777777" w:rsidR="009D407F" w:rsidRPr="00E062F1" w:rsidRDefault="009D407F" w:rsidP="009D407F">
            <w:pPr>
              <w:pStyle w:val="TAC"/>
              <w:rPr>
                <w:rFonts w:cs="Arial"/>
                <w:bCs/>
                <w:szCs w:val="18"/>
              </w:rPr>
            </w:pPr>
            <w:r w:rsidRPr="00E062F1">
              <w:rPr>
                <w:rFonts w:cs="Arial"/>
                <w:bCs/>
                <w:szCs w:val="18"/>
              </w:rPr>
              <w:t>CA_n78A-n258G</w:t>
            </w:r>
          </w:p>
          <w:p w14:paraId="141F9D60" w14:textId="77777777" w:rsidR="009D407F" w:rsidRPr="00E062F1" w:rsidRDefault="009D407F" w:rsidP="009D407F">
            <w:pPr>
              <w:pStyle w:val="TAC"/>
              <w:rPr>
                <w:rFonts w:cs="Arial"/>
                <w:bCs/>
                <w:szCs w:val="18"/>
              </w:rPr>
            </w:pPr>
            <w:r w:rsidRPr="00E062F1">
              <w:rPr>
                <w:rFonts w:cs="Arial"/>
                <w:bCs/>
                <w:szCs w:val="18"/>
              </w:rPr>
              <w:t>CA_n78A-n258H</w:t>
            </w:r>
          </w:p>
          <w:p w14:paraId="1BE5298B" w14:textId="77777777" w:rsidR="009D407F" w:rsidRPr="00E062F1" w:rsidRDefault="009D407F" w:rsidP="009D407F">
            <w:pPr>
              <w:pStyle w:val="TAC"/>
              <w:rPr>
                <w:rFonts w:cs="Arial"/>
                <w:bCs/>
                <w:szCs w:val="18"/>
              </w:rPr>
            </w:pPr>
            <w:r w:rsidRPr="00E062F1">
              <w:rPr>
                <w:rFonts w:cs="Arial"/>
                <w:bCs/>
                <w:szCs w:val="18"/>
              </w:rPr>
              <w:t>CA_n78A-n258I</w:t>
            </w:r>
          </w:p>
          <w:p w14:paraId="41777FC7" w14:textId="77777777" w:rsidR="009D407F" w:rsidRPr="00E062F1" w:rsidRDefault="009D407F" w:rsidP="009D407F">
            <w:pPr>
              <w:pStyle w:val="TAC"/>
            </w:pPr>
            <w:r w:rsidRPr="00E062F1">
              <w:rPr>
                <w:rFonts w:cs="Arial"/>
                <w:bCs/>
                <w:szCs w:val="18"/>
              </w:rPr>
              <w:t>CA_n78A-n258J</w:t>
            </w:r>
          </w:p>
        </w:tc>
        <w:tc>
          <w:tcPr>
            <w:tcW w:w="746" w:type="dxa"/>
            <w:vMerge w:val="restart"/>
            <w:tcBorders>
              <w:left w:val="single" w:sz="4" w:space="0" w:color="auto"/>
              <w:right w:val="single" w:sz="4" w:space="0" w:color="auto"/>
            </w:tcBorders>
            <w:vAlign w:val="center"/>
          </w:tcPr>
          <w:p w14:paraId="206DDDAC" w14:textId="77777777" w:rsidR="009D407F" w:rsidRPr="00E062F1" w:rsidRDefault="009D407F" w:rsidP="009D407F">
            <w:pPr>
              <w:pStyle w:val="TAC"/>
            </w:pPr>
            <w:r w:rsidRPr="00E062F1">
              <w:rPr>
                <w:rFonts w:cs="Arial"/>
                <w:bCs/>
                <w:szCs w:val="18"/>
              </w:rPr>
              <w:t>n78</w:t>
            </w:r>
          </w:p>
        </w:tc>
        <w:tc>
          <w:tcPr>
            <w:tcW w:w="668" w:type="dxa"/>
            <w:tcBorders>
              <w:top w:val="single" w:sz="4" w:space="0" w:color="auto"/>
              <w:left w:val="single" w:sz="4" w:space="0" w:color="auto"/>
              <w:bottom w:val="single" w:sz="4" w:space="0" w:color="auto"/>
              <w:right w:val="single" w:sz="4" w:space="0" w:color="auto"/>
            </w:tcBorders>
            <w:vAlign w:val="center"/>
          </w:tcPr>
          <w:p w14:paraId="31DDC3EF" w14:textId="77777777" w:rsidR="009D407F" w:rsidRPr="00E062F1" w:rsidRDefault="009D407F" w:rsidP="009D407F">
            <w:pPr>
              <w:pStyle w:val="TAC"/>
              <w:rPr>
                <w:lang w:eastAsia="zh-CN"/>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23B2875C"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2FF9E9B"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744D0A"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FBC6354"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93B8089"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ABEB447"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116DD97"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53F9C82"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63F8F9"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A5348D0"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81D4408"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5C7B309"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492C28BA"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E2333D9"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88E239" w14:textId="77777777" w:rsidR="009D407F" w:rsidRPr="00E062F1" w:rsidRDefault="009D407F" w:rsidP="009D407F">
            <w:pPr>
              <w:pStyle w:val="TAC"/>
              <w:rPr>
                <w:rFonts w:cs="Arial"/>
                <w:lang w:eastAsia="zh-CN"/>
              </w:rPr>
            </w:pPr>
          </w:p>
        </w:tc>
        <w:tc>
          <w:tcPr>
            <w:tcW w:w="749" w:type="dxa"/>
            <w:vMerge w:val="restart"/>
            <w:tcBorders>
              <w:left w:val="single" w:sz="4" w:space="0" w:color="auto"/>
              <w:right w:val="single" w:sz="4" w:space="0" w:color="auto"/>
            </w:tcBorders>
            <w:vAlign w:val="center"/>
          </w:tcPr>
          <w:p w14:paraId="095B8F1C"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2B4BDEB7" w14:textId="77777777" w:rsidTr="009D407F">
        <w:trPr>
          <w:trHeight w:val="148"/>
          <w:jc w:val="center"/>
        </w:trPr>
        <w:tc>
          <w:tcPr>
            <w:tcW w:w="1034" w:type="dxa"/>
            <w:vMerge/>
            <w:tcBorders>
              <w:left w:val="single" w:sz="4" w:space="0" w:color="auto"/>
              <w:right w:val="single" w:sz="4" w:space="0" w:color="auto"/>
            </w:tcBorders>
            <w:vAlign w:val="center"/>
          </w:tcPr>
          <w:p w14:paraId="1455AEA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6195126"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044ADF8C"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76EAEF0" w14:textId="77777777" w:rsidR="009D407F" w:rsidRPr="00E062F1" w:rsidRDefault="009D407F" w:rsidP="009D407F">
            <w:pPr>
              <w:pStyle w:val="TAC"/>
              <w:rPr>
                <w:lang w:eastAsia="zh-CN"/>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7C3A060D"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9070AE5"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39DBDD"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CB4A3FA"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9035683"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01A84E7"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4697D4A"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DF864E4"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432C9D"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1335D6"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D05326D"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B6C57B7" w14:textId="77777777" w:rsidR="009D407F" w:rsidRPr="00E062F1" w:rsidRDefault="009D407F" w:rsidP="009D407F">
            <w:pPr>
              <w:pStyle w:val="TAC"/>
              <w:rPr>
                <w:rFonts w:cs="Arial"/>
                <w:lang w:eastAsia="zh-CN"/>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466DD255"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7E2AF253"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9F4620"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095209BA" w14:textId="77777777" w:rsidR="009D407F" w:rsidRPr="00E062F1" w:rsidRDefault="009D407F" w:rsidP="009D407F">
            <w:pPr>
              <w:pStyle w:val="TAC"/>
              <w:rPr>
                <w:rFonts w:eastAsia="Yu Mincho"/>
                <w:szCs w:val="18"/>
              </w:rPr>
            </w:pPr>
          </w:p>
        </w:tc>
      </w:tr>
      <w:tr w:rsidR="009D407F" w:rsidRPr="00E062F1" w14:paraId="22E7D199" w14:textId="77777777" w:rsidTr="009D407F">
        <w:trPr>
          <w:trHeight w:val="148"/>
          <w:jc w:val="center"/>
        </w:trPr>
        <w:tc>
          <w:tcPr>
            <w:tcW w:w="1034" w:type="dxa"/>
            <w:vMerge/>
            <w:tcBorders>
              <w:left w:val="single" w:sz="4" w:space="0" w:color="auto"/>
              <w:right w:val="single" w:sz="4" w:space="0" w:color="auto"/>
            </w:tcBorders>
            <w:vAlign w:val="center"/>
          </w:tcPr>
          <w:p w14:paraId="18ABEA86"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650DA91"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36DDB5E2"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2976455"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4F10ACA"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E37AF3E"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4A986A"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DC611DF"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2A8590C"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F6D14AD"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6BEF93B"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76C11BE"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F18089"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DCF1CB"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534D369"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9F34BD" w14:textId="77777777" w:rsidR="009D407F" w:rsidRPr="00E062F1" w:rsidRDefault="009D407F" w:rsidP="009D407F">
            <w:pPr>
              <w:pStyle w:val="TAC"/>
              <w:rPr>
                <w:rFonts w:cs="Arial"/>
                <w:lang w:eastAsia="zh-CN"/>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04B72F73"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02A3FAC4"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D7D637"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5E41F1D8" w14:textId="77777777" w:rsidR="009D407F" w:rsidRPr="00E062F1" w:rsidRDefault="009D407F" w:rsidP="009D407F">
            <w:pPr>
              <w:pStyle w:val="TAC"/>
              <w:rPr>
                <w:rFonts w:eastAsia="Yu Mincho"/>
                <w:szCs w:val="18"/>
              </w:rPr>
            </w:pPr>
          </w:p>
        </w:tc>
      </w:tr>
      <w:tr w:rsidR="009D407F" w:rsidRPr="00E062F1" w14:paraId="341B964B" w14:textId="77777777" w:rsidTr="009D407F">
        <w:trPr>
          <w:trHeight w:val="148"/>
          <w:jc w:val="center"/>
        </w:trPr>
        <w:tc>
          <w:tcPr>
            <w:tcW w:w="1034" w:type="dxa"/>
            <w:vMerge/>
            <w:tcBorders>
              <w:left w:val="single" w:sz="4" w:space="0" w:color="auto"/>
              <w:right w:val="single" w:sz="4" w:space="0" w:color="auto"/>
            </w:tcBorders>
            <w:vAlign w:val="center"/>
          </w:tcPr>
          <w:p w14:paraId="3260A42A"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086A0F8"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07DA2F67" w14:textId="77777777" w:rsidR="009D407F" w:rsidRPr="00E062F1" w:rsidRDefault="009D407F" w:rsidP="009D407F">
            <w:pPr>
              <w:pStyle w:val="TAC"/>
            </w:pPr>
            <w:r w:rsidRPr="00E062F1">
              <w:rPr>
                <w:rFonts w:cs="Arial"/>
                <w:bCs/>
                <w:szCs w:val="18"/>
              </w:rPr>
              <w:t>n258</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585925B5" w14:textId="77777777" w:rsidR="009D407F" w:rsidRPr="00E062F1" w:rsidRDefault="009D407F" w:rsidP="009D407F">
            <w:pPr>
              <w:pStyle w:val="TAC"/>
              <w:rPr>
                <w:rFonts w:cs="Arial"/>
                <w:lang w:eastAsia="zh-CN"/>
              </w:rPr>
            </w:pPr>
            <w:r w:rsidRPr="00E062F1">
              <w:rPr>
                <w:rFonts w:cs="Arial"/>
                <w:bCs/>
                <w:szCs w:val="18"/>
              </w:rPr>
              <w:t>See CA_n258J Bandwidth Combination Set 0 in Table 5.5A.1-1 from 38.101-2</w:t>
            </w:r>
          </w:p>
        </w:tc>
        <w:tc>
          <w:tcPr>
            <w:tcW w:w="749" w:type="dxa"/>
            <w:vMerge/>
            <w:tcBorders>
              <w:left w:val="single" w:sz="4" w:space="0" w:color="auto"/>
              <w:right w:val="single" w:sz="4" w:space="0" w:color="auto"/>
            </w:tcBorders>
            <w:vAlign w:val="center"/>
          </w:tcPr>
          <w:p w14:paraId="6F087FCC" w14:textId="77777777" w:rsidR="009D407F" w:rsidRPr="00E062F1" w:rsidRDefault="009D407F" w:rsidP="009D407F">
            <w:pPr>
              <w:pStyle w:val="TAC"/>
              <w:rPr>
                <w:rFonts w:eastAsia="Yu Mincho"/>
                <w:szCs w:val="18"/>
              </w:rPr>
            </w:pPr>
          </w:p>
        </w:tc>
      </w:tr>
      <w:tr w:rsidR="009D407F" w:rsidRPr="00E062F1" w14:paraId="75442799" w14:textId="77777777" w:rsidTr="009D407F">
        <w:trPr>
          <w:trHeight w:val="148"/>
          <w:jc w:val="center"/>
        </w:trPr>
        <w:tc>
          <w:tcPr>
            <w:tcW w:w="1034" w:type="dxa"/>
            <w:vMerge w:val="restart"/>
            <w:tcBorders>
              <w:left w:val="single" w:sz="4" w:space="0" w:color="auto"/>
              <w:right w:val="single" w:sz="4" w:space="0" w:color="auto"/>
            </w:tcBorders>
            <w:vAlign w:val="center"/>
          </w:tcPr>
          <w:p w14:paraId="2161855A" w14:textId="77777777" w:rsidR="009D407F" w:rsidRPr="00E062F1" w:rsidRDefault="009D407F" w:rsidP="009D407F">
            <w:pPr>
              <w:pStyle w:val="TAC"/>
            </w:pPr>
            <w:r w:rsidRPr="00E062F1">
              <w:rPr>
                <w:rFonts w:cs="Arial"/>
                <w:bCs/>
                <w:szCs w:val="18"/>
              </w:rPr>
              <w:t>CA_n78A-n258K</w:t>
            </w:r>
          </w:p>
        </w:tc>
        <w:tc>
          <w:tcPr>
            <w:tcW w:w="1034" w:type="dxa"/>
            <w:vMerge w:val="restart"/>
            <w:tcBorders>
              <w:left w:val="single" w:sz="4" w:space="0" w:color="auto"/>
              <w:right w:val="single" w:sz="4" w:space="0" w:color="auto"/>
            </w:tcBorders>
            <w:vAlign w:val="center"/>
          </w:tcPr>
          <w:p w14:paraId="354599D3" w14:textId="77777777" w:rsidR="009D407F" w:rsidRPr="00E062F1" w:rsidRDefault="009D407F" w:rsidP="009D407F">
            <w:pPr>
              <w:pStyle w:val="TAC"/>
              <w:rPr>
                <w:rFonts w:cs="Arial"/>
                <w:bCs/>
                <w:szCs w:val="18"/>
              </w:rPr>
            </w:pPr>
            <w:r w:rsidRPr="00E062F1">
              <w:rPr>
                <w:rFonts w:cs="Arial"/>
                <w:bCs/>
                <w:szCs w:val="18"/>
              </w:rPr>
              <w:t>CA_n78A-n258A</w:t>
            </w:r>
          </w:p>
          <w:p w14:paraId="4A2AFC1C" w14:textId="77777777" w:rsidR="009D407F" w:rsidRPr="00E062F1" w:rsidRDefault="009D407F" w:rsidP="009D407F">
            <w:pPr>
              <w:pStyle w:val="TAC"/>
              <w:rPr>
                <w:rFonts w:cs="Arial"/>
                <w:bCs/>
                <w:szCs w:val="18"/>
              </w:rPr>
            </w:pPr>
            <w:r w:rsidRPr="00E062F1">
              <w:rPr>
                <w:rFonts w:cs="Arial"/>
                <w:bCs/>
                <w:szCs w:val="18"/>
              </w:rPr>
              <w:t>CA_n78A-n258G</w:t>
            </w:r>
          </w:p>
          <w:p w14:paraId="6E168A72" w14:textId="77777777" w:rsidR="009D407F" w:rsidRPr="00E062F1" w:rsidRDefault="009D407F" w:rsidP="009D407F">
            <w:pPr>
              <w:pStyle w:val="TAC"/>
              <w:rPr>
                <w:rFonts w:cs="Arial"/>
                <w:bCs/>
                <w:szCs w:val="18"/>
              </w:rPr>
            </w:pPr>
            <w:r w:rsidRPr="00E062F1">
              <w:rPr>
                <w:rFonts w:cs="Arial"/>
                <w:bCs/>
                <w:szCs w:val="18"/>
              </w:rPr>
              <w:t>CA_n78A-n258H</w:t>
            </w:r>
          </w:p>
          <w:p w14:paraId="71CA342B" w14:textId="77777777" w:rsidR="009D407F" w:rsidRPr="00E062F1" w:rsidRDefault="009D407F" w:rsidP="009D407F">
            <w:pPr>
              <w:pStyle w:val="TAC"/>
              <w:rPr>
                <w:rFonts w:cs="Arial"/>
                <w:bCs/>
                <w:szCs w:val="18"/>
              </w:rPr>
            </w:pPr>
            <w:r w:rsidRPr="00E062F1">
              <w:rPr>
                <w:rFonts w:cs="Arial"/>
                <w:bCs/>
                <w:szCs w:val="18"/>
              </w:rPr>
              <w:t>CA_n78A-n258I</w:t>
            </w:r>
          </w:p>
          <w:p w14:paraId="75404017" w14:textId="77777777" w:rsidR="009D407F" w:rsidRPr="00E062F1" w:rsidRDefault="009D407F" w:rsidP="009D407F">
            <w:pPr>
              <w:pStyle w:val="TAC"/>
              <w:rPr>
                <w:rFonts w:cs="Arial"/>
                <w:bCs/>
                <w:szCs w:val="18"/>
              </w:rPr>
            </w:pPr>
            <w:r w:rsidRPr="00E062F1">
              <w:rPr>
                <w:rFonts w:cs="Arial"/>
                <w:bCs/>
                <w:szCs w:val="18"/>
              </w:rPr>
              <w:t>CA_n78A-n258J</w:t>
            </w:r>
          </w:p>
          <w:p w14:paraId="3CE7B6E7" w14:textId="77777777" w:rsidR="009D407F" w:rsidRPr="00E062F1" w:rsidRDefault="009D407F" w:rsidP="009D407F">
            <w:pPr>
              <w:pStyle w:val="TAC"/>
            </w:pPr>
            <w:r w:rsidRPr="00E062F1">
              <w:rPr>
                <w:rFonts w:cs="Arial"/>
                <w:bCs/>
                <w:szCs w:val="18"/>
              </w:rPr>
              <w:t>CA_n78A-n258K</w:t>
            </w:r>
          </w:p>
        </w:tc>
        <w:tc>
          <w:tcPr>
            <w:tcW w:w="746" w:type="dxa"/>
            <w:vMerge w:val="restart"/>
            <w:tcBorders>
              <w:left w:val="single" w:sz="4" w:space="0" w:color="auto"/>
              <w:right w:val="single" w:sz="4" w:space="0" w:color="auto"/>
            </w:tcBorders>
            <w:vAlign w:val="center"/>
          </w:tcPr>
          <w:p w14:paraId="2060A233" w14:textId="77777777" w:rsidR="009D407F" w:rsidRPr="00E062F1" w:rsidRDefault="009D407F" w:rsidP="009D407F">
            <w:pPr>
              <w:pStyle w:val="TAC"/>
            </w:pPr>
            <w:r w:rsidRPr="00E062F1">
              <w:rPr>
                <w:rFonts w:cs="Arial"/>
                <w:bCs/>
                <w:szCs w:val="18"/>
              </w:rPr>
              <w:t>n78</w:t>
            </w:r>
          </w:p>
        </w:tc>
        <w:tc>
          <w:tcPr>
            <w:tcW w:w="668" w:type="dxa"/>
            <w:tcBorders>
              <w:top w:val="single" w:sz="4" w:space="0" w:color="auto"/>
              <w:left w:val="single" w:sz="4" w:space="0" w:color="auto"/>
              <w:bottom w:val="single" w:sz="4" w:space="0" w:color="auto"/>
              <w:right w:val="single" w:sz="4" w:space="0" w:color="auto"/>
            </w:tcBorders>
            <w:vAlign w:val="center"/>
          </w:tcPr>
          <w:p w14:paraId="363B2FAE" w14:textId="77777777" w:rsidR="009D407F" w:rsidRPr="00E062F1" w:rsidRDefault="009D407F" w:rsidP="009D407F">
            <w:pPr>
              <w:pStyle w:val="TAC"/>
              <w:rPr>
                <w:lang w:eastAsia="zh-CN"/>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17A1060C"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771BA0D"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FB4757"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2EC7413"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42DE1D6"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F3D8104"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58B7216"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1A484BD"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F854331"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66F8472"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F38D47E"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23CBFC4"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6F957B72"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4ADBBED"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0F5914" w14:textId="77777777" w:rsidR="009D407F" w:rsidRPr="00E062F1" w:rsidRDefault="009D407F" w:rsidP="009D407F">
            <w:pPr>
              <w:pStyle w:val="TAC"/>
              <w:rPr>
                <w:rFonts w:cs="Arial"/>
                <w:lang w:eastAsia="zh-CN"/>
              </w:rPr>
            </w:pPr>
          </w:p>
        </w:tc>
        <w:tc>
          <w:tcPr>
            <w:tcW w:w="749" w:type="dxa"/>
            <w:vMerge w:val="restart"/>
            <w:tcBorders>
              <w:left w:val="single" w:sz="4" w:space="0" w:color="auto"/>
              <w:right w:val="single" w:sz="4" w:space="0" w:color="auto"/>
            </w:tcBorders>
            <w:vAlign w:val="center"/>
          </w:tcPr>
          <w:p w14:paraId="6FD90FE8"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3F639A32" w14:textId="77777777" w:rsidTr="009D407F">
        <w:trPr>
          <w:trHeight w:val="148"/>
          <w:jc w:val="center"/>
        </w:trPr>
        <w:tc>
          <w:tcPr>
            <w:tcW w:w="1034" w:type="dxa"/>
            <w:vMerge/>
            <w:tcBorders>
              <w:left w:val="single" w:sz="4" w:space="0" w:color="auto"/>
              <w:right w:val="single" w:sz="4" w:space="0" w:color="auto"/>
            </w:tcBorders>
            <w:vAlign w:val="center"/>
          </w:tcPr>
          <w:p w14:paraId="52AFFD36"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491D85C"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2A260FCC"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138DECD" w14:textId="77777777" w:rsidR="009D407F" w:rsidRPr="00E062F1" w:rsidRDefault="009D407F" w:rsidP="009D407F">
            <w:pPr>
              <w:pStyle w:val="TAC"/>
              <w:rPr>
                <w:lang w:eastAsia="zh-CN"/>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4DC82235"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1D52CE3"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A27CDF1"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4146959"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E1A4A28"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19BBDAC"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EC81A7F"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DAD37A6"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93CE060"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F78B37E"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48AC2EA"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645231" w14:textId="77777777" w:rsidR="009D407F" w:rsidRPr="00E062F1" w:rsidRDefault="009D407F" w:rsidP="009D407F">
            <w:pPr>
              <w:pStyle w:val="TAC"/>
              <w:rPr>
                <w:rFonts w:cs="Arial"/>
                <w:lang w:eastAsia="zh-CN"/>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15B1EAB5"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585F17A"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DB959"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7E0C77F9" w14:textId="77777777" w:rsidR="009D407F" w:rsidRPr="00E062F1" w:rsidRDefault="009D407F" w:rsidP="009D407F">
            <w:pPr>
              <w:pStyle w:val="TAC"/>
              <w:rPr>
                <w:rFonts w:eastAsia="Yu Mincho"/>
                <w:szCs w:val="18"/>
              </w:rPr>
            </w:pPr>
          </w:p>
        </w:tc>
      </w:tr>
      <w:tr w:rsidR="009D407F" w:rsidRPr="00E062F1" w14:paraId="144281D3" w14:textId="77777777" w:rsidTr="009D407F">
        <w:trPr>
          <w:trHeight w:val="148"/>
          <w:jc w:val="center"/>
        </w:trPr>
        <w:tc>
          <w:tcPr>
            <w:tcW w:w="1034" w:type="dxa"/>
            <w:vMerge/>
            <w:tcBorders>
              <w:left w:val="single" w:sz="4" w:space="0" w:color="auto"/>
              <w:right w:val="single" w:sz="4" w:space="0" w:color="auto"/>
            </w:tcBorders>
            <w:vAlign w:val="center"/>
          </w:tcPr>
          <w:p w14:paraId="6B1F4B0D"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2A8F183A"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4EA12F21"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899D876"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6111E7AE"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6F1DCA0"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A99482"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FB3036A"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196B839"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E263DD1"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C1E7655"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7AE7B03"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BB1FDA8"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65CC829"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0779439"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7E4BEA" w14:textId="77777777" w:rsidR="009D407F" w:rsidRPr="00E062F1" w:rsidRDefault="009D407F" w:rsidP="009D407F">
            <w:pPr>
              <w:pStyle w:val="TAC"/>
              <w:rPr>
                <w:rFonts w:cs="Arial"/>
                <w:lang w:eastAsia="zh-CN"/>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26331791"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111BDB10"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AFAFEE"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12FD235E" w14:textId="77777777" w:rsidR="009D407F" w:rsidRPr="00E062F1" w:rsidRDefault="009D407F" w:rsidP="009D407F">
            <w:pPr>
              <w:pStyle w:val="TAC"/>
              <w:rPr>
                <w:rFonts w:eastAsia="Yu Mincho"/>
                <w:szCs w:val="18"/>
              </w:rPr>
            </w:pPr>
          </w:p>
        </w:tc>
      </w:tr>
      <w:tr w:rsidR="009D407F" w:rsidRPr="00E062F1" w14:paraId="333F9A58" w14:textId="77777777" w:rsidTr="009D407F">
        <w:trPr>
          <w:trHeight w:val="148"/>
          <w:jc w:val="center"/>
        </w:trPr>
        <w:tc>
          <w:tcPr>
            <w:tcW w:w="1034" w:type="dxa"/>
            <w:vMerge/>
            <w:tcBorders>
              <w:left w:val="single" w:sz="4" w:space="0" w:color="auto"/>
              <w:right w:val="single" w:sz="4" w:space="0" w:color="auto"/>
            </w:tcBorders>
            <w:vAlign w:val="center"/>
          </w:tcPr>
          <w:p w14:paraId="567B49BA"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2C848C0"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689BC1F8" w14:textId="77777777" w:rsidR="009D407F" w:rsidRPr="00E062F1" w:rsidRDefault="009D407F" w:rsidP="009D407F">
            <w:pPr>
              <w:pStyle w:val="TAC"/>
            </w:pPr>
            <w:r w:rsidRPr="00E062F1">
              <w:rPr>
                <w:rFonts w:cs="Arial"/>
                <w:bCs/>
                <w:szCs w:val="18"/>
              </w:rPr>
              <w:t>n258</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3A6D273A" w14:textId="77777777" w:rsidR="009D407F" w:rsidRPr="00E062F1" w:rsidRDefault="009D407F" w:rsidP="009D407F">
            <w:pPr>
              <w:pStyle w:val="TAC"/>
              <w:rPr>
                <w:rFonts w:cs="Arial"/>
                <w:lang w:eastAsia="zh-CN"/>
              </w:rPr>
            </w:pPr>
            <w:r w:rsidRPr="00E062F1">
              <w:rPr>
                <w:rFonts w:cs="Arial"/>
                <w:bCs/>
                <w:szCs w:val="18"/>
              </w:rPr>
              <w:t>See CA_n258K Bandwidth Combination Set 0 in Table 5.5A.1-1 from 38.101-2</w:t>
            </w:r>
          </w:p>
        </w:tc>
        <w:tc>
          <w:tcPr>
            <w:tcW w:w="749" w:type="dxa"/>
            <w:vMerge/>
            <w:tcBorders>
              <w:left w:val="single" w:sz="4" w:space="0" w:color="auto"/>
              <w:right w:val="single" w:sz="4" w:space="0" w:color="auto"/>
            </w:tcBorders>
            <w:vAlign w:val="center"/>
          </w:tcPr>
          <w:p w14:paraId="0886B7A3" w14:textId="77777777" w:rsidR="009D407F" w:rsidRPr="00E062F1" w:rsidRDefault="009D407F" w:rsidP="009D407F">
            <w:pPr>
              <w:pStyle w:val="TAC"/>
              <w:rPr>
                <w:rFonts w:eastAsia="Yu Mincho"/>
                <w:szCs w:val="18"/>
              </w:rPr>
            </w:pPr>
          </w:p>
        </w:tc>
      </w:tr>
      <w:tr w:rsidR="009D407F" w:rsidRPr="00E062F1" w14:paraId="739CAE0A" w14:textId="77777777" w:rsidTr="009D407F">
        <w:trPr>
          <w:trHeight w:val="148"/>
          <w:jc w:val="center"/>
        </w:trPr>
        <w:tc>
          <w:tcPr>
            <w:tcW w:w="1034" w:type="dxa"/>
            <w:vMerge w:val="restart"/>
            <w:tcBorders>
              <w:left w:val="single" w:sz="4" w:space="0" w:color="auto"/>
              <w:right w:val="single" w:sz="4" w:space="0" w:color="auto"/>
            </w:tcBorders>
            <w:vAlign w:val="center"/>
          </w:tcPr>
          <w:p w14:paraId="2A10E94D" w14:textId="77777777" w:rsidR="009D407F" w:rsidRPr="00E062F1" w:rsidRDefault="009D407F" w:rsidP="009D407F">
            <w:pPr>
              <w:pStyle w:val="TAC"/>
            </w:pPr>
            <w:r w:rsidRPr="00E062F1">
              <w:rPr>
                <w:rFonts w:cs="Arial"/>
                <w:bCs/>
                <w:szCs w:val="18"/>
              </w:rPr>
              <w:t>CA_n78A-n258L</w:t>
            </w:r>
          </w:p>
        </w:tc>
        <w:tc>
          <w:tcPr>
            <w:tcW w:w="1034" w:type="dxa"/>
            <w:vMerge w:val="restart"/>
            <w:tcBorders>
              <w:left w:val="single" w:sz="4" w:space="0" w:color="auto"/>
              <w:right w:val="single" w:sz="4" w:space="0" w:color="auto"/>
            </w:tcBorders>
            <w:vAlign w:val="center"/>
          </w:tcPr>
          <w:p w14:paraId="65D305D0" w14:textId="77777777" w:rsidR="009D407F" w:rsidRPr="00E062F1" w:rsidRDefault="009D407F" w:rsidP="009D407F">
            <w:pPr>
              <w:pStyle w:val="TAC"/>
              <w:rPr>
                <w:rFonts w:cs="Arial"/>
                <w:bCs/>
                <w:szCs w:val="18"/>
              </w:rPr>
            </w:pPr>
            <w:r w:rsidRPr="00E062F1">
              <w:rPr>
                <w:rFonts w:cs="Arial"/>
                <w:bCs/>
                <w:szCs w:val="18"/>
              </w:rPr>
              <w:t>CA_n78A-n258A</w:t>
            </w:r>
          </w:p>
          <w:p w14:paraId="6B92EA68" w14:textId="77777777" w:rsidR="009D407F" w:rsidRPr="00E062F1" w:rsidRDefault="009D407F" w:rsidP="009D407F">
            <w:pPr>
              <w:pStyle w:val="TAC"/>
              <w:rPr>
                <w:rFonts w:cs="Arial"/>
                <w:bCs/>
                <w:szCs w:val="18"/>
              </w:rPr>
            </w:pPr>
            <w:r w:rsidRPr="00E062F1">
              <w:rPr>
                <w:rFonts w:cs="Arial"/>
                <w:bCs/>
                <w:szCs w:val="18"/>
              </w:rPr>
              <w:t>CA_n78A-n258G</w:t>
            </w:r>
          </w:p>
          <w:p w14:paraId="7E377C8E" w14:textId="77777777" w:rsidR="009D407F" w:rsidRPr="00E062F1" w:rsidRDefault="009D407F" w:rsidP="009D407F">
            <w:pPr>
              <w:pStyle w:val="TAC"/>
              <w:rPr>
                <w:rFonts w:cs="Arial"/>
                <w:bCs/>
                <w:szCs w:val="18"/>
              </w:rPr>
            </w:pPr>
            <w:r w:rsidRPr="00E062F1">
              <w:rPr>
                <w:rFonts w:cs="Arial"/>
                <w:bCs/>
                <w:szCs w:val="18"/>
              </w:rPr>
              <w:t>CA_n78A-n258H</w:t>
            </w:r>
          </w:p>
          <w:p w14:paraId="31B25FA1" w14:textId="77777777" w:rsidR="009D407F" w:rsidRPr="00E062F1" w:rsidRDefault="009D407F" w:rsidP="009D407F">
            <w:pPr>
              <w:pStyle w:val="TAC"/>
              <w:rPr>
                <w:rFonts w:cs="Arial"/>
                <w:bCs/>
                <w:szCs w:val="18"/>
              </w:rPr>
            </w:pPr>
            <w:r w:rsidRPr="00E062F1">
              <w:rPr>
                <w:rFonts w:cs="Arial"/>
                <w:bCs/>
                <w:szCs w:val="18"/>
              </w:rPr>
              <w:t>CA_n78A-n258I</w:t>
            </w:r>
          </w:p>
          <w:p w14:paraId="230B69B3" w14:textId="77777777" w:rsidR="009D407F" w:rsidRPr="00E062F1" w:rsidRDefault="009D407F" w:rsidP="009D407F">
            <w:pPr>
              <w:pStyle w:val="TAC"/>
              <w:rPr>
                <w:rFonts w:cs="Arial"/>
                <w:bCs/>
                <w:szCs w:val="18"/>
              </w:rPr>
            </w:pPr>
            <w:r w:rsidRPr="00E062F1">
              <w:rPr>
                <w:rFonts w:cs="Arial"/>
                <w:bCs/>
                <w:szCs w:val="18"/>
              </w:rPr>
              <w:t>CA_n78A-n258J</w:t>
            </w:r>
          </w:p>
          <w:p w14:paraId="07E2B313" w14:textId="77777777" w:rsidR="009D407F" w:rsidRPr="00E062F1" w:rsidRDefault="009D407F" w:rsidP="009D407F">
            <w:pPr>
              <w:pStyle w:val="TAC"/>
              <w:rPr>
                <w:rFonts w:cs="Arial"/>
                <w:bCs/>
                <w:szCs w:val="18"/>
              </w:rPr>
            </w:pPr>
            <w:r w:rsidRPr="00E062F1">
              <w:rPr>
                <w:rFonts w:cs="Arial"/>
                <w:bCs/>
                <w:szCs w:val="18"/>
              </w:rPr>
              <w:t>CA_n78A-n258K</w:t>
            </w:r>
          </w:p>
          <w:p w14:paraId="1EFC987A" w14:textId="77777777" w:rsidR="009D407F" w:rsidRPr="00E062F1" w:rsidRDefault="009D407F" w:rsidP="009D407F">
            <w:pPr>
              <w:pStyle w:val="TAC"/>
            </w:pPr>
            <w:r w:rsidRPr="00E062F1">
              <w:rPr>
                <w:rFonts w:cs="Arial"/>
                <w:bCs/>
                <w:szCs w:val="18"/>
              </w:rPr>
              <w:t>CA_n78A-n258L</w:t>
            </w:r>
          </w:p>
        </w:tc>
        <w:tc>
          <w:tcPr>
            <w:tcW w:w="746" w:type="dxa"/>
            <w:vMerge w:val="restart"/>
            <w:tcBorders>
              <w:left w:val="single" w:sz="4" w:space="0" w:color="auto"/>
              <w:right w:val="single" w:sz="4" w:space="0" w:color="auto"/>
            </w:tcBorders>
            <w:vAlign w:val="center"/>
          </w:tcPr>
          <w:p w14:paraId="5B72391D" w14:textId="77777777" w:rsidR="009D407F" w:rsidRPr="00E062F1" w:rsidRDefault="009D407F" w:rsidP="009D407F">
            <w:pPr>
              <w:pStyle w:val="TAC"/>
            </w:pPr>
            <w:r w:rsidRPr="00E062F1">
              <w:rPr>
                <w:rFonts w:cs="Arial"/>
                <w:bCs/>
                <w:szCs w:val="18"/>
              </w:rPr>
              <w:t>n78</w:t>
            </w:r>
          </w:p>
        </w:tc>
        <w:tc>
          <w:tcPr>
            <w:tcW w:w="668" w:type="dxa"/>
            <w:tcBorders>
              <w:top w:val="single" w:sz="4" w:space="0" w:color="auto"/>
              <w:left w:val="single" w:sz="4" w:space="0" w:color="auto"/>
              <w:bottom w:val="single" w:sz="4" w:space="0" w:color="auto"/>
              <w:right w:val="single" w:sz="4" w:space="0" w:color="auto"/>
            </w:tcBorders>
            <w:vAlign w:val="center"/>
          </w:tcPr>
          <w:p w14:paraId="48060199" w14:textId="77777777" w:rsidR="009D407F" w:rsidRPr="00E062F1" w:rsidRDefault="009D407F" w:rsidP="009D407F">
            <w:pPr>
              <w:pStyle w:val="TAC"/>
              <w:rPr>
                <w:lang w:eastAsia="zh-CN"/>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29783249"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32DDCFC"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1836772"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9244738"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FCD3922"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F15CF0D"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2B50FC0"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729ED1F"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7ABD32"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5B8E62D"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1634357"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81AFECD"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1EADE008"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F7864E2"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C2DAA4" w14:textId="77777777" w:rsidR="009D407F" w:rsidRPr="00E062F1" w:rsidRDefault="009D407F" w:rsidP="009D407F">
            <w:pPr>
              <w:pStyle w:val="TAC"/>
              <w:rPr>
                <w:rFonts w:cs="Arial"/>
                <w:lang w:eastAsia="zh-CN"/>
              </w:rPr>
            </w:pPr>
          </w:p>
        </w:tc>
        <w:tc>
          <w:tcPr>
            <w:tcW w:w="749" w:type="dxa"/>
            <w:vMerge w:val="restart"/>
            <w:tcBorders>
              <w:left w:val="single" w:sz="4" w:space="0" w:color="auto"/>
              <w:right w:val="single" w:sz="4" w:space="0" w:color="auto"/>
            </w:tcBorders>
            <w:vAlign w:val="center"/>
          </w:tcPr>
          <w:p w14:paraId="064A8353"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242D5200" w14:textId="77777777" w:rsidTr="009D407F">
        <w:trPr>
          <w:trHeight w:val="148"/>
          <w:jc w:val="center"/>
        </w:trPr>
        <w:tc>
          <w:tcPr>
            <w:tcW w:w="1034" w:type="dxa"/>
            <w:vMerge/>
            <w:tcBorders>
              <w:left w:val="single" w:sz="4" w:space="0" w:color="auto"/>
              <w:right w:val="single" w:sz="4" w:space="0" w:color="auto"/>
            </w:tcBorders>
            <w:vAlign w:val="center"/>
          </w:tcPr>
          <w:p w14:paraId="5CCD99E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69574CD"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3EAEC66C"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1FEF0EE" w14:textId="77777777" w:rsidR="009D407F" w:rsidRPr="00E062F1" w:rsidRDefault="009D407F" w:rsidP="009D407F">
            <w:pPr>
              <w:pStyle w:val="TAC"/>
              <w:rPr>
                <w:lang w:eastAsia="zh-CN"/>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3C6DB02E"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70CA6C2"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663659"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B3FADF4"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5013745"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AB20C6F"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B93EB45"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4B593F5"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F9C1F8"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C932820"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4773614"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629108" w14:textId="77777777" w:rsidR="009D407F" w:rsidRPr="00E062F1" w:rsidRDefault="009D407F" w:rsidP="009D407F">
            <w:pPr>
              <w:pStyle w:val="TAC"/>
              <w:rPr>
                <w:rFonts w:cs="Arial"/>
                <w:lang w:eastAsia="zh-CN"/>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0C62ABD0"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065FE1D"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D2772D"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5C32CE9D" w14:textId="77777777" w:rsidR="009D407F" w:rsidRPr="00E062F1" w:rsidRDefault="009D407F" w:rsidP="009D407F">
            <w:pPr>
              <w:pStyle w:val="TAC"/>
              <w:rPr>
                <w:rFonts w:eastAsia="Yu Mincho"/>
                <w:szCs w:val="18"/>
              </w:rPr>
            </w:pPr>
          </w:p>
        </w:tc>
      </w:tr>
      <w:tr w:rsidR="009D407F" w:rsidRPr="00E062F1" w14:paraId="0497EED9" w14:textId="77777777" w:rsidTr="009D407F">
        <w:trPr>
          <w:trHeight w:val="148"/>
          <w:jc w:val="center"/>
        </w:trPr>
        <w:tc>
          <w:tcPr>
            <w:tcW w:w="1034" w:type="dxa"/>
            <w:vMerge/>
            <w:tcBorders>
              <w:left w:val="single" w:sz="4" w:space="0" w:color="auto"/>
              <w:right w:val="single" w:sz="4" w:space="0" w:color="auto"/>
            </w:tcBorders>
            <w:vAlign w:val="center"/>
          </w:tcPr>
          <w:p w14:paraId="79AF923A"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F89BF2B"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4277B774"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5C5A706"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0AA54868"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1D76C3E"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0602B50" w14:textId="77777777" w:rsidR="009D407F" w:rsidRPr="00E062F1" w:rsidRDefault="009D407F" w:rsidP="009D407F">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46A7D06" w14:textId="77777777" w:rsidR="009D407F" w:rsidRPr="00E062F1" w:rsidRDefault="009D407F" w:rsidP="009D407F">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44B1B4F"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0636E28"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185C0CF" w14:textId="77777777" w:rsidR="009D407F" w:rsidRPr="00E062F1" w:rsidRDefault="009D407F" w:rsidP="009D407F">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3429B98"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57DA40"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5CC6C2"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841BD8B" w14:textId="77777777" w:rsidR="009D407F" w:rsidRPr="00E062F1" w:rsidRDefault="009D407F" w:rsidP="009D407F">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1158C2" w14:textId="77777777" w:rsidR="009D407F" w:rsidRPr="00E062F1" w:rsidRDefault="009D407F" w:rsidP="009D407F">
            <w:pPr>
              <w:pStyle w:val="TAC"/>
              <w:rPr>
                <w:rFonts w:cs="Arial"/>
                <w:lang w:eastAsia="zh-CN"/>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2D86ED75"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C507952" w14:textId="77777777" w:rsidR="009D407F" w:rsidRPr="00E062F1" w:rsidRDefault="009D407F" w:rsidP="009D40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4B1422" w14:textId="77777777" w:rsidR="009D407F" w:rsidRPr="00E062F1" w:rsidRDefault="009D407F" w:rsidP="009D407F">
            <w:pPr>
              <w:pStyle w:val="TAC"/>
              <w:rPr>
                <w:rFonts w:cs="Arial"/>
                <w:lang w:eastAsia="zh-CN"/>
              </w:rPr>
            </w:pPr>
          </w:p>
        </w:tc>
        <w:tc>
          <w:tcPr>
            <w:tcW w:w="749" w:type="dxa"/>
            <w:vMerge/>
            <w:tcBorders>
              <w:left w:val="single" w:sz="4" w:space="0" w:color="auto"/>
              <w:right w:val="single" w:sz="4" w:space="0" w:color="auto"/>
            </w:tcBorders>
            <w:vAlign w:val="center"/>
          </w:tcPr>
          <w:p w14:paraId="295031EC" w14:textId="77777777" w:rsidR="009D407F" w:rsidRPr="00E062F1" w:rsidRDefault="009D407F" w:rsidP="009D407F">
            <w:pPr>
              <w:pStyle w:val="TAC"/>
              <w:rPr>
                <w:rFonts w:eastAsia="Yu Mincho"/>
                <w:szCs w:val="18"/>
              </w:rPr>
            </w:pPr>
          </w:p>
        </w:tc>
      </w:tr>
      <w:tr w:rsidR="009D407F" w:rsidRPr="00E062F1" w14:paraId="39403DCF" w14:textId="77777777" w:rsidTr="009D407F">
        <w:trPr>
          <w:trHeight w:val="148"/>
          <w:jc w:val="center"/>
        </w:trPr>
        <w:tc>
          <w:tcPr>
            <w:tcW w:w="1034" w:type="dxa"/>
            <w:vMerge/>
            <w:tcBorders>
              <w:left w:val="single" w:sz="4" w:space="0" w:color="auto"/>
              <w:right w:val="single" w:sz="4" w:space="0" w:color="auto"/>
            </w:tcBorders>
            <w:vAlign w:val="center"/>
          </w:tcPr>
          <w:p w14:paraId="53B2B294"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0979B701"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1D6E4FAC" w14:textId="77777777" w:rsidR="009D407F" w:rsidRPr="00E062F1" w:rsidRDefault="009D407F" w:rsidP="009D407F">
            <w:pPr>
              <w:pStyle w:val="TAC"/>
            </w:pPr>
            <w:r w:rsidRPr="00E062F1">
              <w:rPr>
                <w:rFonts w:cs="Arial"/>
                <w:bCs/>
                <w:szCs w:val="18"/>
              </w:rPr>
              <w:t>n258</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2BF336B4" w14:textId="77777777" w:rsidR="009D407F" w:rsidRPr="00E062F1" w:rsidRDefault="009D407F" w:rsidP="009D407F">
            <w:pPr>
              <w:pStyle w:val="TAC"/>
              <w:rPr>
                <w:rFonts w:cs="Arial"/>
                <w:lang w:eastAsia="zh-CN"/>
              </w:rPr>
            </w:pPr>
            <w:r w:rsidRPr="00E062F1">
              <w:rPr>
                <w:rFonts w:cs="Arial"/>
                <w:bCs/>
                <w:szCs w:val="18"/>
              </w:rPr>
              <w:t>See CA_n258L Bandwidth Combination Set 0 in Table 5.5A.1-1 from 38.101-2</w:t>
            </w:r>
          </w:p>
        </w:tc>
        <w:tc>
          <w:tcPr>
            <w:tcW w:w="749" w:type="dxa"/>
            <w:vMerge/>
            <w:tcBorders>
              <w:left w:val="single" w:sz="4" w:space="0" w:color="auto"/>
              <w:right w:val="single" w:sz="4" w:space="0" w:color="auto"/>
            </w:tcBorders>
            <w:vAlign w:val="center"/>
          </w:tcPr>
          <w:p w14:paraId="2C865A3A" w14:textId="77777777" w:rsidR="009D407F" w:rsidRPr="00E062F1" w:rsidRDefault="009D407F" w:rsidP="009D407F">
            <w:pPr>
              <w:pStyle w:val="TAC"/>
              <w:rPr>
                <w:rFonts w:eastAsia="Yu Mincho"/>
                <w:szCs w:val="18"/>
              </w:rPr>
            </w:pPr>
          </w:p>
        </w:tc>
      </w:tr>
      <w:tr w:rsidR="009D407F" w:rsidRPr="00E062F1" w14:paraId="3DB5B8E4" w14:textId="77777777" w:rsidTr="009D407F">
        <w:trPr>
          <w:trHeight w:val="148"/>
          <w:jc w:val="center"/>
        </w:trPr>
        <w:tc>
          <w:tcPr>
            <w:tcW w:w="1034" w:type="dxa"/>
            <w:vMerge w:val="restart"/>
            <w:tcBorders>
              <w:left w:val="single" w:sz="4" w:space="0" w:color="auto"/>
              <w:right w:val="single" w:sz="4" w:space="0" w:color="auto"/>
            </w:tcBorders>
            <w:vAlign w:val="center"/>
          </w:tcPr>
          <w:p w14:paraId="709006C3" w14:textId="77777777" w:rsidR="009D407F" w:rsidRPr="00E062F1" w:rsidRDefault="009D407F" w:rsidP="009D407F">
            <w:pPr>
              <w:pStyle w:val="TAC"/>
            </w:pPr>
            <w:r w:rsidRPr="00E062F1">
              <w:rPr>
                <w:rFonts w:cs="Arial"/>
                <w:bCs/>
                <w:szCs w:val="18"/>
              </w:rPr>
              <w:t>CA_n78A-n258M</w:t>
            </w:r>
          </w:p>
        </w:tc>
        <w:tc>
          <w:tcPr>
            <w:tcW w:w="1034" w:type="dxa"/>
            <w:vMerge w:val="restart"/>
            <w:tcBorders>
              <w:left w:val="single" w:sz="4" w:space="0" w:color="auto"/>
              <w:right w:val="single" w:sz="4" w:space="0" w:color="auto"/>
            </w:tcBorders>
            <w:vAlign w:val="center"/>
          </w:tcPr>
          <w:p w14:paraId="60605B80" w14:textId="77777777" w:rsidR="009D407F" w:rsidRPr="00E062F1" w:rsidRDefault="009D407F" w:rsidP="009D407F">
            <w:pPr>
              <w:pStyle w:val="TAC"/>
              <w:rPr>
                <w:rFonts w:cs="Arial"/>
                <w:bCs/>
                <w:szCs w:val="18"/>
              </w:rPr>
            </w:pPr>
            <w:r w:rsidRPr="00E062F1">
              <w:rPr>
                <w:rFonts w:cs="Arial"/>
                <w:bCs/>
                <w:szCs w:val="18"/>
              </w:rPr>
              <w:t>CA_n78A-n258A</w:t>
            </w:r>
          </w:p>
          <w:p w14:paraId="6BA336A8" w14:textId="77777777" w:rsidR="009D407F" w:rsidRPr="00E062F1" w:rsidRDefault="009D407F" w:rsidP="009D407F">
            <w:pPr>
              <w:pStyle w:val="TAC"/>
              <w:rPr>
                <w:rFonts w:cs="Arial"/>
                <w:bCs/>
                <w:szCs w:val="18"/>
              </w:rPr>
            </w:pPr>
            <w:r w:rsidRPr="00E062F1">
              <w:rPr>
                <w:rFonts w:cs="Arial"/>
                <w:bCs/>
                <w:szCs w:val="18"/>
              </w:rPr>
              <w:t>CA_n78A-n258G</w:t>
            </w:r>
          </w:p>
          <w:p w14:paraId="6F74C037" w14:textId="77777777" w:rsidR="009D407F" w:rsidRPr="00E062F1" w:rsidRDefault="009D407F" w:rsidP="009D407F">
            <w:pPr>
              <w:pStyle w:val="TAC"/>
              <w:rPr>
                <w:rFonts w:cs="Arial"/>
                <w:bCs/>
                <w:szCs w:val="18"/>
              </w:rPr>
            </w:pPr>
            <w:r w:rsidRPr="00E062F1">
              <w:rPr>
                <w:rFonts w:cs="Arial"/>
                <w:bCs/>
                <w:szCs w:val="18"/>
              </w:rPr>
              <w:t>CA_n78A-n258H</w:t>
            </w:r>
          </w:p>
          <w:p w14:paraId="6CFF017A" w14:textId="77777777" w:rsidR="009D407F" w:rsidRPr="00E062F1" w:rsidRDefault="009D407F" w:rsidP="009D407F">
            <w:pPr>
              <w:pStyle w:val="TAC"/>
              <w:rPr>
                <w:rFonts w:cs="Arial"/>
                <w:bCs/>
                <w:szCs w:val="18"/>
              </w:rPr>
            </w:pPr>
            <w:r w:rsidRPr="00E062F1">
              <w:rPr>
                <w:rFonts w:cs="Arial"/>
                <w:bCs/>
                <w:szCs w:val="18"/>
              </w:rPr>
              <w:t>CA_n78A-n258I</w:t>
            </w:r>
          </w:p>
          <w:p w14:paraId="0DE89D22" w14:textId="77777777" w:rsidR="009D407F" w:rsidRPr="00E062F1" w:rsidRDefault="009D407F" w:rsidP="009D407F">
            <w:pPr>
              <w:pStyle w:val="TAC"/>
              <w:rPr>
                <w:rFonts w:cs="Arial"/>
                <w:bCs/>
                <w:szCs w:val="18"/>
              </w:rPr>
            </w:pPr>
            <w:r w:rsidRPr="00E062F1">
              <w:rPr>
                <w:rFonts w:cs="Arial"/>
                <w:bCs/>
                <w:szCs w:val="18"/>
              </w:rPr>
              <w:t>CA_n78A-n258J</w:t>
            </w:r>
          </w:p>
          <w:p w14:paraId="2FE0E5EA" w14:textId="77777777" w:rsidR="009D407F" w:rsidRPr="00E062F1" w:rsidRDefault="009D407F" w:rsidP="009D407F">
            <w:pPr>
              <w:pStyle w:val="TAC"/>
              <w:rPr>
                <w:rFonts w:cs="Arial"/>
                <w:bCs/>
                <w:szCs w:val="18"/>
              </w:rPr>
            </w:pPr>
            <w:r w:rsidRPr="00E062F1">
              <w:rPr>
                <w:rFonts w:cs="Arial"/>
                <w:bCs/>
                <w:szCs w:val="18"/>
              </w:rPr>
              <w:t>CA_n78A-n258K</w:t>
            </w:r>
          </w:p>
          <w:p w14:paraId="61E0FD33" w14:textId="77777777" w:rsidR="009D407F" w:rsidRPr="00E062F1" w:rsidRDefault="009D407F" w:rsidP="009D407F">
            <w:pPr>
              <w:pStyle w:val="TAC"/>
              <w:rPr>
                <w:rFonts w:cs="Arial"/>
                <w:bCs/>
                <w:szCs w:val="18"/>
              </w:rPr>
            </w:pPr>
            <w:r w:rsidRPr="00E062F1">
              <w:rPr>
                <w:rFonts w:cs="Arial"/>
                <w:bCs/>
                <w:szCs w:val="18"/>
              </w:rPr>
              <w:t>CA_n78A-n258L</w:t>
            </w:r>
          </w:p>
          <w:p w14:paraId="0F5E7A67" w14:textId="77777777" w:rsidR="009D407F" w:rsidRPr="00E062F1" w:rsidRDefault="009D407F" w:rsidP="009D407F">
            <w:pPr>
              <w:pStyle w:val="TAC"/>
            </w:pPr>
            <w:r w:rsidRPr="00E062F1">
              <w:rPr>
                <w:rFonts w:cs="Arial"/>
                <w:bCs/>
                <w:szCs w:val="18"/>
              </w:rPr>
              <w:t>CA_n78A-n258M</w:t>
            </w:r>
          </w:p>
        </w:tc>
        <w:tc>
          <w:tcPr>
            <w:tcW w:w="746" w:type="dxa"/>
            <w:vMerge w:val="restart"/>
            <w:tcBorders>
              <w:left w:val="single" w:sz="4" w:space="0" w:color="auto"/>
              <w:right w:val="single" w:sz="4" w:space="0" w:color="auto"/>
            </w:tcBorders>
            <w:vAlign w:val="center"/>
          </w:tcPr>
          <w:p w14:paraId="368A71F9" w14:textId="77777777" w:rsidR="009D407F" w:rsidRPr="00E062F1" w:rsidRDefault="009D407F" w:rsidP="009D407F">
            <w:pPr>
              <w:pStyle w:val="TAC"/>
              <w:rPr>
                <w:lang w:eastAsia="zh-CN"/>
              </w:rPr>
            </w:pPr>
            <w:r w:rsidRPr="00E062F1">
              <w:rPr>
                <w:rFonts w:cs="Arial"/>
                <w:bCs/>
                <w:szCs w:val="18"/>
              </w:rPr>
              <w:t>n78</w:t>
            </w:r>
          </w:p>
        </w:tc>
        <w:tc>
          <w:tcPr>
            <w:tcW w:w="668" w:type="dxa"/>
            <w:tcBorders>
              <w:top w:val="single" w:sz="4" w:space="0" w:color="auto"/>
              <w:left w:val="single" w:sz="4" w:space="0" w:color="auto"/>
              <w:bottom w:val="single" w:sz="4" w:space="0" w:color="auto"/>
              <w:right w:val="single" w:sz="4" w:space="0" w:color="auto"/>
            </w:tcBorders>
            <w:vAlign w:val="center"/>
          </w:tcPr>
          <w:p w14:paraId="78432BE7" w14:textId="77777777" w:rsidR="009D407F" w:rsidRPr="00E062F1" w:rsidRDefault="009D407F" w:rsidP="009D407F">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43F843F0"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6533451"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10AD101"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700FB70"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BBADCFD"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ABCC5ED"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7020437"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3689A22"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EDD042"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45B5FE0"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079DD6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2E30A29F"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1ADB898D"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338AD40"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5B77F2"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301556F5"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41D647DC" w14:textId="77777777" w:rsidTr="009D407F">
        <w:trPr>
          <w:trHeight w:val="148"/>
          <w:jc w:val="center"/>
        </w:trPr>
        <w:tc>
          <w:tcPr>
            <w:tcW w:w="1034" w:type="dxa"/>
            <w:vMerge/>
            <w:tcBorders>
              <w:left w:val="single" w:sz="4" w:space="0" w:color="auto"/>
              <w:right w:val="single" w:sz="4" w:space="0" w:color="auto"/>
            </w:tcBorders>
            <w:vAlign w:val="center"/>
          </w:tcPr>
          <w:p w14:paraId="7F82CC08"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7DA3A81"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6A033A68"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8E495EE" w14:textId="77777777" w:rsidR="009D407F" w:rsidRPr="00E062F1" w:rsidRDefault="009D407F" w:rsidP="009D407F">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14587F64"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21BCE16"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FBDE2A8"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2AD1781"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56B8CD9"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A074AA2"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4C6EE9D"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EBCB4A1"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6A7C27"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299ACB"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F24212F"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19CDD4" w14:textId="77777777" w:rsidR="009D407F" w:rsidRPr="00E062F1" w:rsidRDefault="009D407F" w:rsidP="009D407F">
            <w:pPr>
              <w:pStyle w:val="TAC"/>
              <w:rPr>
                <w:rFonts w:cs="Arial"/>
                <w:lang w:eastAsia="ja-JP"/>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10FA4258"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BCFD50D"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2D3E93"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25C641C7" w14:textId="77777777" w:rsidR="009D407F" w:rsidRPr="00E062F1" w:rsidRDefault="009D407F" w:rsidP="009D407F">
            <w:pPr>
              <w:pStyle w:val="TAC"/>
              <w:rPr>
                <w:szCs w:val="18"/>
                <w:lang w:eastAsia="zh-CN"/>
              </w:rPr>
            </w:pPr>
          </w:p>
        </w:tc>
      </w:tr>
      <w:tr w:rsidR="009D407F" w:rsidRPr="00E062F1" w14:paraId="51BDF05A" w14:textId="77777777" w:rsidTr="009D407F">
        <w:trPr>
          <w:trHeight w:val="148"/>
          <w:jc w:val="center"/>
        </w:trPr>
        <w:tc>
          <w:tcPr>
            <w:tcW w:w="1034" w:type="dxa"/>
            <w:vMerge/>
            <w:tcBorders>
              <w:left w:val="single" w:sz="4" w:space="0" w:color="auto"/>
              <w:right w:val="single" w:sz="4" w:space="0" w:color="auto"/>
            </w:tcBorders>
            <w:vAlign w:val="center"/>
          </w:tcPr>
          <w:p w14:paraId="548F9139"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22C30A6E"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2F73E5D2"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C446430" w14:textId="77777777" w:rsidR="009D407F" w:rsidRPr="00E062F1" w:rsidRDefault="009D407F" w:rsidP="009D407F">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6C43013"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F7509F1"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80B2F80" w14:textId="77777777" w:rsidR="009D407F" w:rsidRPr="00E062F1" w:rsidRDefault="009D407F" w:rsidP="009D407F">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02A303F"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D89A632"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4B9A6AD"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13C24DF"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B5F59AD"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4001372"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F6CED6"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469BA17"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714CFBC" w14:textId="77777777" w:rsidR="009D407F" w:rsidRPr="00E062F1" w:rsidRDefault="009D407F" w:rsidP="009D407F">
            <w:pPr>
              <w:pStyle w:val="TAC"/>
              <w:rPr>
                <w:rFonts w:cs="Arial"/>
                <w:lang w:eastAsia="ja-JP"/>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34722ECC"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1B7A173C"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DA2B72"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0DC1754E" w14:textId="77777777" w:rsidR="009D407F" w:rsidRPr="00E062F1" w:rsidRDefault="009D407F" w:rsidP="009D407F">
            <w:pPr>
              <w:pStyle w:val="TAC"/>
              <w:rPr>
                <w:szCs w:val="18"/>
                <w:lang w:eastAsia="zh-CN"/>
              </w:rPr>
            </w:pPr>
          </w:p>
        </w:tc>
      </w:tr>
      <w:tr w:rsidR="009D407F" w:rsidRPr="00E062F1" w14:paraId="1F1F488D" w14:textId="77777777" w:rsidTr="009D407F">
        <w:trPr>
          <w:trHeight w:val="148"/>
          <w:jc w:val="center"/>
        </w:trPr>
        <w:tc>
          <w:tcPr>
            <w:tcW w:w="1034" w:type="dxa"/>
            <w:vMerge/>
            <w:tcBorders>
              <w:left w:val="single" w:sz="4" w:space="0" w:color="auto"/>
              <w:right w:val="single" w:sz="4" w:space="0" w:color="auto"/>
            </w:tcBorders>
            <w:vAlign w:val="center"/>
          </w:tcPr>
          <w:p w14:paraId="7EBA7D51"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3667759"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1CFD72F7" w14:textId="77777777" w:rsidR="009D407F" w:rsidRPr="00E062F1" w:rsidRDefault="009D407F" w:rsidP="009D407F">
            <w:pPr>
              <w:pStyle w:val="TAC"/>
              <w:rPr>
                <w:lang w:eastAsia="zh-CN"/>
              </w:rPr>
            </w:pPr>
            <w:r w:rsidRPr="00E062F1">
              <w:rPr>
                <w:rFonts w:cs="Arial"/>
                <w:bCs/>
                <w:szCs w:val="18"/>
              </w:rPr>
              <w:t>n258</w:t>
            </w:r>
          </w:p>
        </w:tc>
        <w:tc>
          <w:tcPr>
            <w:tcW w:w="10701" w:type="dxa"/>
            <w:gridSpan w:val="19"/>
            <w:tcBorders>
              <w:top w:val="single" w:sz="4" w:space="0" w:color="auto"/>
              <w:left w:val="single" w:sz="4" w:space="0" w:color="auto"/>
              <w:bottom w:val="single" w:sz="4" w:space="0" w:color="auto"/>
              <w:right w:val="single" w:sz="4" w:space="0" w:color="auto"/>
            </w:tcBorders>
            <w:vAlign w:val="center"/>
          </w:tcPr>
          <w:p w14:paraId="42303B35" w14:textId="77777777" w:rsidR="009D407F" w:rsidRPr="00E062F1" w:rsidRDefault="009D407F" w:rsidP="009D407F">
            <w:pPr>
              <w:pStyle w:val="TAC"/>
              <w:rPr>
                <w:rFonts w:eastAsia="Yu Mincho"/>
                <w:szCs w:val="18"/>
              </w:rPr>
            </w:pPr>
            <w:r w:rsidRPr="00E062F1">
              <w:rPr>
                <w:rFonts w:cs="Arial"/>
                <w:bCs/>
                <w:szCs w:val="18"/>
              </w:rPr>
              <w:t>See CA_n258M Bandwidth Combination Set 0 in Table 5.5A.1-1 from 38.101-2</w:t>
            </w:r>
          </w:p>
        </w:tc>
        <w:tc>
          <w:tcPr>
            <w:tcW w:w="749" w:type="dxa"/>
            <w:vMerge/>
            <w:tcBorders>
              <w:left w:val="single" w:sz="4" w:space="0" w:color="auto"/>
              <w:right w:val="single" w:sz="4" w:space="0" w:color="auto"/>
            </w:tcBorders>
            <w:vAlign w:val="center"/>
          </w:tcPr>
          <w:p w14:paraId="4F5C330D" w14:textId="77777777" w:rsidR="009D407F" w:rsidRPr="00E062F1" w:rsidRDefault="009D407F" w:rsidP="009D407F">
            <w:pPr>
              <w:pStyle w:val="TAC"/>
              <w:rPr>
                <w:szCs w:val="18"/>
                <w:lang w:eastAsia="zh-CN"/>
              </w:rPr>
            </w:pPr>
          </w:p>
        </w:tc>
      </w:tr>
      <w:tr w:rsidR="009D407F" w:rsidRPr="00E062F1" w14:paraId="499AF6E3" w14:textId="77777777" w:rsidTr="009D407F">
        <w:trPr>
          <w:trHeight w:val="148"/>
          <w:jc w:val="center"/>
        </w:trPr>
        <w:tc>
          <w:tcPr>
            <w:tcW w:w="1034" w:type="dxa"/>
            <w:vMerge w:val="restart"/>
            <w:tcBorders>
              <w:left w:val="single" w:sz="4" w:space="0" w:color="auto"/>
              <w:right w:val="single" w:sz="4" w:space="0" w:color="auto"/>
            </w:tcBorders>
            <w:vAlign w:val="center"/>
          </w:tcPr>
          <w:p w14:paraId="0E2F0000" w14:textId="77777777" w:rsidR="009D407F" w:rsidRPr="00E062F1" w:rsidRDefault="009D407F" w:rsidP="009D407F">
            <w:pPr>
              <w:pStyle w:val="TAC"/>
            </w:pPr>
            <w:r w:rsidRPr="00E062F1">
              <w:t>CA_n</w:t>
            </w:r>
            <w:r w:rsidRPr="00E062F1">
              <w:rPr>
                <w:lang w:eastAsia="zh-CN"/>
              </w:rPr>
              <w:t>79</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3C1FAB02" w14:textId="77777777" w:rsidR="009D407F" w:rsidRPr="00E062F1" w:rsidRDefault="009D407F" w:rsidP="009D407F">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25F04F9C" w14:textId="77777777" w:rsidR="009D407F" w:rsidRPr="00E062F1" w:rsidRDefault="009D407F" w:rsidP="009D407F">
            <w:pPr>
              <w:pStyle w:val="TAC"/>
              <w:rPr>
                <w:lang w:eastAsia="zh-CN"/>
              </w:rPr>
            </w:pPr>
            <w:r w:rsidRPr="00E062F1">
              <w:rPr>
                <w:lang w:eastAsia="zh-CN"/>
              </w:rPr>
              <w:t>n79</w:t>
            </w:r>
          </w:p>
        </w:tc>
        <w:tc>
          <w:tcPr>
            <w:tcW w:w="668" w:type="dxa"/>
            <w:tcBorders>
              <w:top w:val="single" w:sz="4" w:space="0" w:color="auto"/>
              <w:left w:val="single" w:sz="4" w:space="0" w:color="auto"/>
              <w:bottom w:val="single" w:sz="4" w:space="0" w:color="auto"/>
              <w:right w:val="single" w:sz="4" w:space="0" w:color="auto"/>
            </w:tcBorders>
          </w:tcPr>
          <w:p w14:paraId="0F2ACC05" w14:textId="77777777" w:rsidR="009D407F" w:rsidRPr="00E062F1" w:rsidRDefault="009D407F" w:rsidP="009D407F">
            <w:pPr>
              <w:pStyle w:val="TAC"/>
            </w:pPr>
            <w:r w:rsidRPr="00E062F1">
              <w:t>15</w:t>
            </w:r>
          </w:p>
        </w:tc>
        <w:tc>
          <w:tcPr>
            <w:tcW w:w="669" w:type="dxa"/>
            <w:tcBorders>
              <w:top w:val="single" w:sz="4" w:space="0" w:color="auto"/>
              <w:left w:val="single" w:sz="4" w:space="0" w:color="auto"/>
              <w:bottom w:val="single" w:sz="4" w:space="0" w:color="auto"/>
              <w:right w:val="single" w:sz="4" w:space="0" w:color="auto"/>
            </w:tcBorders>
          </w:tcPr>
          <w:p w14:paraId="77E1A61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26ACDA9B"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04B2CAC" w14:textId="77777777" w:rsidR="009D407F" w:rsidRPr="00E062F1" w:rsidRDefault="009D407F" w:rsidP="009D407F">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EFD9D72"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128E0BE3"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E6AC579"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126B423"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D95BE3"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1A6DDA4"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991D60A"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ACD020B"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05D4339F"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8CD0326"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BFE9EF9"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258BF3"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5576CCC8"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2F206384" w14:textId="77777777" w:rsidTr="009D407F">
        <w:trPr>
          <w:trHeight w:val="148"/>
          <w:jc w:val="center"/>
        </w:trPr>
        <w:tc>
          <w:tcPr>
            <w:tcW w:w="1034" w:type="dxa"/>
            <w:vMerge/>
            <w:tcBorders>
              <w:left w:val="single" w:sz="4" w:space="0" w:color="auto"/>
              <w:right w:val="single" w:sz="4" w:space="0" w:color="auto"/>
            </w:tcBorders>
            <w:vAlign w:val="center"/>
          </w:tcPr>
          <w:p w14:paraId="58FE415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2D1CE558"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489732CA"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6B8456B5" w14:textId="77777777" w:rsidR="009D407F" w:rsidRPr="00E062F1" w:rsidRDefault="009D407F" w:rsidP="009D407F">
            <w:pPr>
              <w:pStyle w:val="TAC"/>
            </w:pPr>
            <w:r w:rsidRPr="00E062F1">
              <w:t>30</w:t>
            </w:r>
          </w:p>
        </w:tc>
        <w:tc>
          <w:tcPr>
            <w:tcW w:w="669" w:type="dxa"/>
            <w:tcBorders>
              <w:top w:val="single" w:sz="4" w:space="0" w:color="auto"/>
              <w:left w:val="single" w:sz="4" w:space="0" w:color="auto"/>
              <w:bottom w:val="single" w:sz="4" w:space="0" w:color="auto"/>
              <w:right w:val="single" w:sz="4" w:space="0" w:color="auto"/>
            </w:tcBorders>
          </w:tcPr>
          <w:p w14:paraId="4EFF4A1A"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32CA9419"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0A055F4" w14:textId="77777777" w:rsidR="009D407F" w:rsidRPr="00E062F1" w:rsidRDefault="009D407F" w:rsidP="009D407F">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20E476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38D74657"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5B2495A"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3B4E20E"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50FD31"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0E0CEE"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12CEEC"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998D9A6"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07E28BB4"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9162187"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0111072C"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4CCF45"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6EB84AF4" w14:textId="77777777" w:rsidR="009D407F" w:rsidRPr="00E062F1" w:rsidRDefault="009D407F" w:rsidP="009D407F">
            <w:pPr>
              <w:pStyle w:val="TAC"/>
              <w:rPr>
                <w:rFonts w:eastAsia="Yu Mincho"/>
                <w:szCs w:val="18"/>
              </w:rPr>
            </w:pPr>
          </w:p>
        </w:tc>
      </w:tr>
      <w:tr w:rsidR="009D407F" w:rsidRPr="00E062F1" w14:paraId="787FF6B2" w14:textId="77777777" w:rsidTr="009D407F">
        <w:trPr>
          <w:trHeight w:val="148"/>
          <w:jc w:val="center"/>
        </w:trPr>
        <w:tc>
          <w:tcPr>
            <w:tcW w:w="1034" w:type="dxa"/>
            <w:vMerge/>
            <w:tcBorders>
              <w:left w:val="single" w:sz="4" w:space="0" w:color="auto"/>
              <w:right w:val="single" w:sz="4" w:space="0" w:color="auto"/>
            </w:tcBorders>
            <w:vAlign w:val="center"/>
          </w:tcPr>
          <w:p w14:paraId="089696B3"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41FF90B"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29A1CE53"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3F7509E3" w14:textId="77777777" w:rsidR="009D407F" w:rsidRPr="00E062F1" w:rsidRDefault="009D407F" w:rsidP="009D407F">
            <w:pPr>
              <w:pStyle w:val="TAC"/>
            </w:pPr>
            <w:r w:rsidRPr="00E062F1">
              <w:t>60</w:t>
            </w:r>
          </w:p>
        </w:tc>
        <w:tc>
          <w:tcPr>
            <w:tcW w:w="669" w:type="dxa"/>
            <w:tcBorders>
              <w:top w:val="single" w:sz="4" w:space="0" w:color="auto"/>
              <w:left w:val="single" w:sz="4" w:space="0" w:color="auto"/>
              <w:bottom w:val="single" w:sz="4" w:space="0" w:color="auto"/>
              <w:right w:val="single" w:sz="4" w:space="0" w:color="auto"/>
            </w:tcBorders>
          </w:tcPr>
          <w:p w14:paraId="08092B1A"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2C72B8E"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DDEDFC0" w14:textId="77777777" w:rsidR="009D407F" w:rsidRPr="00E062F1" w:rsidRDefault="009D407F" w:rsidP="009D407F">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A3A7136"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6F1601C0"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A4E1A7C"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15AEB13"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F9248C"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BFBF73C"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4893AE"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7568714"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1D88D053"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4ACD3A0"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153F61F1"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9D1299"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13DF4C54" w14:textId="77777777" w:rsidR="009D407F" w:rsidRPr="00E062F1" w:rsidRDefault="009D407F" w:rsidP="009D407F">
            <w:pPr>
              <w:pStyle w:val="TAC"/>
              <w:rPr>
                <w:rFonts w:eastAsia="Yu Mincho"/>
                <w:szCs w:val="18"/>
              </w:rPr>
            </w:pPr>
          </w:p>
        </w:tc>
      </w:tr>
      <w:tr w:rsidR="009D407F" w:rsidRPr="00E062F1" w14:paraId="09B64201" w14:textId="77777777" w:rsidTr="009D407F">
        <w:trPr>
          <w:trHeight w:val="148"/>
          <w:jc w:val="center"/>
        </w:trPr>
        <w:tc>
          <w:tcPr>
            <w:tcW w:w="1034" w:type="dxa"/>
            <w:vMerge/>
            <w:tcBorders>
              <w:left w:val="single" w:sz="4" w:space="0" w:color="auto"/>
              <w:right w:val="single" w:sz="4" w:space="0" w:color="auto"/>
            </w:tcBorders>
            <w:vAlign w:val="center"/>
          </w:tcPr>
          <w:p w14:paraId="6028161B"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7CE4E4FE" w14:textId="77777777" w:rsidR="009D407F" w:rsidRPr="00E062F1" w:rsidRDefault="009D407F" w:rsidP="009D407F">
            <w:pPr>
              <w:pStyle w:val="TAC"/>
            </w:pPr>
          </w:p>
        </w:tc>
        <w:tc>
          <w:tcPr>
            <w:tcW w:w="746" w:type="dxa"/>
            <w:vMerge w:val="restart"/>
            <w:tcBorders>
              <w:left w:val="single" w:sz="4" w:space="0" w:color="auto"/>
              <w:right w:val="single" w:sz="4" w:space="0" w:color="auto"/>
            </w:tcBorders>
            <w:vAlign w:val="center"/>
          </w:tcPr>
          <w:p w14:paraId="7431E6A5" w14:textId="77777777" w:rsidR="009D407F" w:rsidRPr="00E062F1" w:rsidRDefault="009D407F" w:rsidP="009D407F">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tcPr>
          <w:p w14:paraId="396A4A3E"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DAF019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DDBF7BB"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ABBBBE3"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F23F685"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1B4F3F3"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5FFB4DA"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DC9E788"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5C45287"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79EE448"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45A84C76" w14:textId="77777777" w:rsidR="009D407F" w:rsidRPr="00E062F1" w:rsidRDefault="009D407F" w:rsidP="009D407F">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648A2E72"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2424B49E"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F31C5C6"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7D157F" w14:textId="77777777" w:rsidR="009D407F" w:rsidRPr="00E062F1" w:rsidRDefault="009D407F" w:rsidP="009D407F">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AE7771" w14:textId="77777777" w:rsidR="009D407F" w:rsidRPr="00E062F1" w:rsidRDefault="009D407F" w:rsidP="009D407F">
            <w:pPr>
              <w:pStyle w:val="TAC"/>
              <w:rPr>
                <w:rFonts w:cs="Arial"/>
              </w:rPr>
            </w:pPr>
          </w:p>
        </w:tc>
        <w:tc>
          <w:tcPr>
            <w:tcW w:w="749" w:type="dxa"/>
            <w:vMerge/>
            <w:tcBorders>
              <w:left w:val="single" w:sz="4" w:space="0" w:color="auto"/>
              <w:right w:val="single" w:sz="4" w:space="0" w:color="auto"/>
            </w:tcBorders>
            <w:vAlign w:val="center"/>
          </w:tcPr>
          <w:p w14:paraId="1028D669" w14:textId="77777777" w:rsidR="009D407F" w:rsidRPr="00E062F1" w:rsidRDefault="009D407F" w:rsidP="009D407F">
            <w:pPr>
              <w:pStyle w:val="TAC"/>
              <w:rPr>
                <w:rFonts w:eastAsia="Yu Mincho"/>
                <w:szCs w:val="18"/>
              </w:rPr>
            </w:pPr>
          </w:p>
        </w:tc>
      </w:tr>
      <w:tr w:rsidR="009D407F" w:rsidRPr="00E062F1" w14:paraId="6482CA60" w14:textId="77777777" w:rsidTr="009D407F">
        <w:trPr>
          <w:trHeight w:val="148"/>
          <w:jc w:val="center"/>
        </w:trPr>
        <w:tc>
          <w:tcPr>
            <w:tcW w:w="1034" w:type="dxa"/>
            <w:vMerge/>
            <w:tcBorders>
              <w:left w:val="single" w:sz="4" w:space="0" w:color="auto"/>
              <w:right w:val="single" w:sz="4" w:space="0" w:color="auto"/>
            </w:tcBorders>
            <w:vAlign w:val="center"/>
          </w:tcPr>
          <w:p w14:paraId="300EDB42"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4FE43F9"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69828EDB"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50AF5ADF" w14:textId="77777777" w:rsidR="009D407F" w:rsidRPr="00E062F1" w:rsidRDefault="009D407F" w:rsidP="009D407F">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723E0BC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155D6C9"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51DB79B"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019A64D"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330DAE84"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EECCFED"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DF185FF"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5AE6BBE"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F682546"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96AD2AE"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2215EC3"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53D3ADB"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9079921" w14:textId="77777777" w:rsidR="009D407F" w:rsidRPr="00E062F1" w:rsidRDefault="009D407F" w:rsidP="009D407F">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8A8252" w14:textId="77777777" w:rsidR="009D407F" w:rsidRPr="00E062F1" w:rsidRDefault="009D407F" w:rsidP="009D407F">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B65CE1" w14:textId="77777777" w:rsidR="009D407F" w:rsidRPr="00E062F1" w:rsidRDefault="009D407F" w:rsidP="009D407F">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1615FC75" w14:textId="77777777" w:rsidR="009D407F" w:rsidRPr="00E062F1" w:rsidRDefault="009D407F" w:rsidP="009D407F">
            <w:pPr>
              <w:pStyle w:val="TAC"/>
              <w:rPr>
                <w:rFonts w:eastAsia="Yu Mincho"/>
                <w:szCs w:val="18"/>
              </w:rPr>
            </w:pPr>
          </w:p>
        </w:tc>
      </w:tr>
      <w:tr w:rsidR="009D407F" w:rsidRPr="00E062F1" w14:paraId="7CB96FD4" w14:textId="77777777" w:rsidTr="009D407F">
        <w:trPr>
          <w:trHeight w:val="148"/>
          <w:jc w:val="center"/>
        </w:trPr>
        <w:tc>
          <w:tcPr>
            <w:tcW w:w="1034" w:type="dxa"/>
            <w:vMerge w:val="restart"/>
            <w:tcBorders>
              <w:left w:val="single" w:sz="4" w:space="0" w:color="auto"/>
              <w:right w:val="single" w:sz="4" w:space="0" w:color="auto"/>
            </w:tcBorders>
            <w:vAlign w:val="center"/>
          </w:tcPr>
          <w:p w14:paraId="089AB5B9" w14:textId="77777777" w:rsidR="009D407F" w:rsidRPr="00E062F1" w:rsidRDefault="009D407F" w:rsidP="009D407F">
            <w:pPr>
              <w:pStyle w:val="TAC"/>
              <w:rPr>
                <w:lang w:eastAsia="zh-CN"/>
              </w:rPr>
            </w:pPr>
            <w:r w:rsidRPr="00E062F1">
              <w:t>CA_n</w:t>
            </w:r>
            <w:r w:rsidRPr="00E062F1">
              <w:rPr>
                <w:lang w:eastAsia="zh-CN"/>
              </w:rPr>
              <w:t>79</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323A1C73" w14:textId="77777777" w:rsidR="009D407F" w:rsidRPr="00E062F1" w:rsidRDefault="009D407F" w:rsidP="009D407F">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7A6241FD" w14:textId="77777777" w:rsidR="009D407F" w:rsidRPr="00E062F1" w:rsidRDefault="009D407F" w:rsidP="009D407F">
            <w:pPr>
              <w:pStyle w:val="TAC"/>
              <w:rPr>
                <w:lang w:eastAsia="zh-CN"/>
              </w:rPr>
            </w:pPr>
            <w:r w:rsidRPr="00E062F1">
              <w:rPr>
                <w:lang w:eastAsia="zh-CN"/>
              </w:rPr>
              <w:t>n79</w:t>
            </w:r>
          </w:p>
        </w:tc>
        <w:tc>
          <w:tcPr>
            <w:tcW w:w="668" w:type="dxa"/>
            <w:tcBorders>
              <w:top w:val="single" w:sz="4" w:space="0" w:color="auto"/>
              <w:left w:val="single" w:sz="4" w:space="0" w:color="auto"/>
              <w:bottom w:val="single" w:sz="4" w:space="0" w:color="auto"/>
              <w:right w:val="single" w:sz="4" w:space="0" w:color="auto"/>
            </w:tcBorders>
            <w:vAlign w:val="center"/>
          </w:tcPr>
          <w:p w14:paraId="268A7B6D" w14:textId="77777777" w:rsidR="009D407F" w:rsidRPr="00E062F1" w:rsidRDefault="009D407F" w:rsidP="009D407F">
            <w:pPr>
              <w:pStyle w:val="TAC"/>
            </w:pPr>
            <w:r w:rsidRPr="00E062F1">
              <w:rPr>
                <w:rFonts w:eastAsia="Yu Mincho"/>
              </w:rPr>
              <w:t>15</w:t>
            </w:r>
          </w:p>
        </w:tc>
        <w:tc>
          <w:tcPr>
            <w:tcW w:w="669" w:type="dxa"/>
            <w:tcBorders>
              <w:top w:val="single" w:sz="4" w:space="0" w:color="auto"/>
              <w:left w:val="single" w:sz="4" w:space="0" w:color="auto"/>
              <w:bottom w:val="single" w:sz="4" w:space="0" w:color="auto"/>
              <w:right w:val="single" w:sz="4" w:space="0" w:color="auto"/>
            </w:tcBorders>
          </w:tcPr>
          <w:p w14:paraId="29ADC975"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B166493"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51D116C" w14:textId="77777777" w:rsidR="009D407F" w:rsidRPr="00E062F1" w:rsidRDefault="009D407F" w:rsidP="009D407F">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7325B03"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61DA68D1"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2F3F4F7"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40975CF"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F94403"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B321AD"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51FA39E"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9D4BFF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41D518DC"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27277741"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3016CF75"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2182FC"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7EAAE252"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0D020CEE" w14:textId="77777777" w:rsidTr="009D407F">
        <w:trPr>
          <w:trHeight w:val="148"/>
          <w:jc w:val="center"/>
        </w:trPr>
        <w:tc>
          <w:tcPr>
            <w:tcW w:w="1034" w:type="dxa"/>
            <w:vMerge/>
            <w:tcBorders>
              <w:left w:val="single" w:sz="4" w:space="0" w:color="auto"/>
              <w:right w:val="single" w:sz="4" w:space="0" w:color="auto"/>
            </w:tcBorders>
            <w:vAlign w:val="center"/>
          </w:tcPr>
          <w:p w14:paraId="71040496"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230CFF9"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65A7696F"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284A954" w14:textId="77777777" w:rsidR="009D407F" w:rsidRPr="00E062F1" w:rsidRDefault="009D407F" w:rsidP="009D407F">
            <w:pPr>
              <w:pStyle w:val="TAC"/>
            </w:pPr>
            <w:r w:rsidRPr="00E062F1">
              <w:rPr>
                <w:rFonts w:eastAsia="Yu Mincho"/>
              </w:rPr>
              <w:t>30</w:t>
            </w:r>
          </w:p>
        </w:tc>
        <w:tc>
          <w:tcPr>
            <w:tcW w:w="669" w:type="dxa"/>
            <w:tcBorders>
              <w:top w:val="single" w:sz="4" w:space="0" w:color="auto"/>
              <w:left w:val="single" w:sz="4" w:space="0" w:color="auto"/>
              <w:bottom w:val="single" w:sz="4" w:space="0" w:color="auto"/>
              <w:right w:val="single" w:sz="4" w:space="0" w:color="auto"/>
            </w:tcBorders>
          </w:tcPr>
          <w:p w14:paraId="1660EBD6"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1F442EE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5C95786" w14:textId="77777777" w:rsidR="009D407F" w:rsidRPr="00E062F1" w:rsidRDefault="009D407F" w:rsidP="009D407F">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82F7B3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00967DB2"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860B62F"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139FC79"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97734E"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2F4226"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09A6FD"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A580310"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7D7A5DC4"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A6C2A0D"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02962CB0"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3D07FF"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7E6893FB" w14:textId="77777777" w:rsidR="009D407F" w:rsidRPr="00E062F1" w:rsidRDefault="009D407F" w:rsidP="009D407F">
            <w:pPr>
              <w:pStyle w:val="TAC"/>
              <w:rPr>
                <w:rFonts w:eastAsia="Yu Mincho"/>
                <w:szCs w:val="18"/>
              </w:rPr>
            </w:pPr>
          </w:p>
        </w:tc>
      </w:tr>
      <w:tr w:rsidR="009D407F" w:rsidRPr="00E062F1" w14:paraId="19B522E4" w14:textId="77777777" w:rsidTr="009D407F">
        <w:trPr>
          <w:trHeight w:val="148"/>
          <w:jc w:val="center"/>
        </w:trPr>
        <w:tc>
          <w:tcPr>
            <w:tcW w:w="1034" w:type="dxa"/>
            <w:vMerge/>
            <w:tcBorders>
              <w:left w:val="single" w:sz="4" w:space="0" w:color="auto"/>
              <w:right w:val="single" w:sz="4" w:space="0" w:color="auto"/>
            </w:tcBorders>
            <w:vAlign w:val="center"/>
          </w:tcPr>
          <w:p w14:paraId="22B6CCF8"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9E21D02"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527FCA8A"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B89F0CB" w14:textId="77777777" w:rsidR="009D407F" w:rsidRPr="00E062F1" w:rsidRDefault="009D407F" w:rsidP="009D407F">
            <w:pPr>
              <w:pStyle w:val="TAC"/>
            </w:pPr>
            <w:r w:rsidRPr="00E062F1">
              <w:rPr>
                <w:rFonts w:eastAsia="Yu Mincho"/>
              </w:rPr>
              <w:t>60</w:t>
            </w:r>
          </w:p>
        </w:tc>
        <w:tc>
          <w:tcPr>
            <w:tcW w:w="669" w:type="dxa"/>
            <w:tcBorders>
              <w:top w:val="single" w:sz="4" w:space="0" w:color="auto"/>
              <w:left w:val="single" w:sz="4" w:space="0" w:color="auto"/>
              <w:bottom w:val="single" w:sz="4" w:space="0" w:color="auto"/>
              <w:right w:val="single" w:sz="4" w:space="0" w:color="auto"/>
            </w:tcBorders>
          </w:tcPr>
          <w:p w14:paraId="45E75B5C"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57A8BA6D"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F04D7E9" w14:textId="77777777" w:rsidR="009D407F" w:rsidRPr="00E062F1" w:rsidRDefault="009D407F" w:rsidP="009D407F">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7DC108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50743529"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5283F70"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416617C"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A6BBEC"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841975"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D19DB4"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E9BFA80"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70E5E0EE"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DF301F9"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2E9F7C82"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7852E8"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1E11534B" w14:textId="77777777" w:rsidR="009D407F" w:rsidRPr="00E062F1" w:rsidRDefault="009D407F" w:rsidP="009D407F">
            <w:pPr>
              <w:pStyle w:val="TAC"/>
              <w:rPr>
                <w:rFonts w:eastAsia="Yu Mincho"/>
                <w:szCs w:val="18"/>
              </w:rPr>
            </w:pPr>
          </w:p>
        </w:tc>
      </w:tr>
      <w:tr w:rsidR="009D407F" w:rsidRPr="00E062F1" w14:paraId="33F98054" w14:textId="77777777" w:rsidTr="009D407F">
        <w:trPr>
          <w:trHeight w:val="148"/>
          <w:jc w:val="center"/>
        </w:trPr>
        <w:tc>
          <w:tcPr>
            <w:tcW w:w="1034" w:type="dxa"/>
            <w:vMerge/>
            <w:tcBorders>
              <w:left w:val="single" w:sz="4" w:space="0" w:color="auto"/>
              <w:right w:val="single" w:sz="4" w:space="0" w:color="auto"/>
            </w:tcBorders>
            <w:vAlign w:val="center"/>
          </w:tcPr>
          <w:p w14:paraId="5508329C"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368A63D6"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7624E86C" w14:textId="77777777" w:rsidR="009D407F" w:rsidRPr="00E062F1" w:rsidRDefault="009D407F" w:rsidP="009D407F">
            <w:pPr>
              <w:pStyle w:val="TAC"/>
              <w:rPr>
                <w:lang w:eastAsia="zh-CN"/>
              </w:rPr>
            </w:pPr>
            <w:r w:rsidRPr="00E062F1">
              <w:rPr>
                <w:lang w:eastAsia="zh-CN"/>
              </w:rPr>
              <w:t>n25</w:t>
            </w:r>
            <w:r w:rsidRPr="00E062F1">
              <w:t>7</w:t>
            </w:r>
          </w:p>
        </w:tc>
        <w:tc>
          <w:tcPr>
            <w:tcW w:w="10701" w:type="dxa"/>
            <w:gridSpan w:val="19"/>
            <w:tcBorders>
              <w:left w:val="single" w:sz="4" w:space="0" w:color="auto"/>
              <w:right w:val="single" w:sz="4" w:space="0" w:color="auto"/>
            </w:tcBorders>
          </w:tcPr>
          <w:p w14:paraId="00F575B8" w14:textId="77777777" w:rsidR="009D407F" w:rsidRPr="00E062F1" w:rsidRDefault="009D407F" w:rsidP="009D407F">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63B1B855" w14:textId="77777777" w:rsidR="009D407F" w:rsidRPr="00E062F1" w:rsidRDefault="009D407F" w:rsidP="009D407F">
            <w:pPr>
              <w:pStyle w:val="TAC"/>
              <w:rPr>
                <w:rFonts w:eastAsia="Yu Mincho"/>
                <w:szCs w:val="18"/>
              </w:rPr>
            </w:pPr>
          </w:p>
        </w:tc>
      </w:tr>
      <w:tr w:rsidR="009D407F" w:rsidRPr="00E062F1" w14:paraId="16F30031" w14:textId="77777777" w:rsidTr="009D407F">
        <w:trPr>
          <w:trHeight w:val="148"/>
          <w:jc w:val="center"/>
        </w:trPr>
        <w:tc>
          <w:tcPr>
            <w:tcW w:w="1034" w:type="dxa"/>
            <w:vMerge w:val="restart"/>
            <w:tcBorders>
              <w:left w:val="single" w:sz="4" w:space="0" w:color="auto"/>
              <w:right w:val="single" w:sz="4" w:space="0" w:color="auto"/>
            </w:tcBorders>
            <w:vAlign w:val="center"/>
          </w:tcPr>
          <w:p w14:paraId="05BCE798" w14:textId="77777777" w:rsidR="009D407F" w:rsidRPr="00E062F1" w:rsidRDefault="009D407F" w:rsidP="009D407F">
            <w:pPr>
              <w:pStyle w:val="TAC"/>
              <w:rPr>
                <w:lang w:eastAsia="zh-CN"/>
              </w:rPr>
            </w:pPr>
            <w:r w:rsidRPr="00E062F1">
              <w:t>CA_n</w:t>
            </w:r>
            <w:r w:rsidRPr="00E062F1">
              <w:rPr>
                <w:lang w:eastAsia="zh-CN"/>
              </w:rPr>
              <w:t>79</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3B0D53DD" w14:textId="77777777" w:rsidR="009D407F" w:rsidRPr="00E062F1" w:rsidRDefault="009D407F" w:rsidP="009D407F">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09570E1E" w14:textId="77777777" w:rsidR="009D407F" w:rsidRPr="00E062F1" w:rsidRDefault="009D407F" w:rsidP="009D407F">
            <w:pPr>
              <w:pStyle w:val="TAC"/>
              <w:rPr>
                <w:lang w:eastAsia="zh-CN"/>
              </w:rPr>
            </w:pPr>
            <w:r w:rsidRPr="00E062F1">
              <w:rPr>
                <w:lang w:eastAsia="zh-CN"/>
              </w:rPr>
              <w:t>n79</w:t>
            </w:r>
          </w:p>
        </w:tc>
        <w:tc>
          <w:tcPr>
            <w:tcW w:w="668" w:type="dxa"/>
            <w:tcBorders>
              <w:top w:val="single" w:sz="4" w:space="0" w:color="auto"/>
              <w:left w:val="single" w:sz="4" w:space="0" w:color="auto"/>
              <w:bottom w:val="single" w:sz="4" w:space="0" w:color="auto"/>
              <w:right w:val="single" w:sz="4" w:space="0" w:color="auto"/>
            </w:tcBorders>
            <w:vAlign w:val="center"/>
          </w:tcPr>
          <w:p w14:paraId="6BC55DA7" w14:textId="77777777" w:rsidR="009D407F" w:rsidRPr="00E062F1" w:rsidRDefault="009D407F" w:rsidP="009D407F">
            <w:pPr>
              <w:pStyle w:val="TAC"/>
            </w:pPr>
            <w:r w:rsidRPr="00E062F1">
              <w:rPr>
                <w:rFonts w:eastAsia="Yu Mincho"/>
              </w:rPr>
              <w:t>15</w:t>
            </w:r>
          </w:p>
        </w:tc>
        <w:tc>
          <w:tcPr>
            <w:tcW w:w="669" w:type="dxa"/>
            <w:tcBorders>
              <w:top w:val="single" w:sz="4" w:space="0" w:color="auto"/>
              <w:left w:val="single" w:sz="4" w:space="0" w:color="auto"/>
              <w:bottom w:val="single" w:sz="4" w:space="0" w:color="auto"/>
              <w:right w:val="single" w:sz="4" w:space="0" w:color="auto"/>
            </w:tcBorders>
          </w:tcPr>
          <w:p w14:paraId="0DA6B7D2"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4FE6B959"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1615ECD" w14:textId="77777777" w:rsidR="009D407F" w:rsidRPr="00E062F1" w:rsidRDefault="009D407F" w:rsidP="009D407F">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F7EC5A5"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6D714FB6"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F0BF43A"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8A51954"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C9978F"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C8467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E43B393"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64CC34E"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69ED4F74"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500DFB9B"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37A3F07"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D0C197"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3A9F93B9"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2CD2C517" w14:textId="77777777" w:rsidTr="009D407F">
        <w:trPr>
          <w:trHeight w:val="148"/>
          <w:jc w:val="center"/>
        </w:trPr>
        <w:tc>
          <w:tcPr>
            <w:tcW w:w="1034" w:type="dxa"/>
            <w:vMerge/>
            <w:tcBorders>
              <w:left w:val="single" w:sz="4" w:space="0" w:color="auto"/>
              <w:right w:val="single" w:sz="4" w:space="0" w:color="auto"/>
            </w:tcBorders>
            <w:vAlign w:val="center"/>
          </w:tcPr>
          <w:p w14:paraId="035B256E"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AB7A754"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529B2E76"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65242C1" w14:textId="77777777" w:rsidR="009D407F" w:rsidRPr="00E062F1" w:rsidRDefault="009D407F" w:rsidP="009D407F">
            <w:pPr>
              <w:pStyle w:val="TAC"/>
            </w:pPr>
            <w:r w:rsidRPr="00E062F1">
              <w:rPr>
                <w:rFonts w:eastAsia="Yu Mincho"/>
              </w:rPr>
              <w:t>30</w:t>
            </w:r>
          </w:p>
        </w:tc>
        <w:tc>
          <w:tcPr>
            <w:tcW w:w="669" w:type="dxa"/>
            <w:tcBorders>
              <w:top w:val="single" w:sz="4" w:space="0" w:color="auto"/>
              <w:left w:val="single" w:sz="4" w:space="0" w:color="auto"/>
              <w:bottom w:val="single" w:sz="4" w:space="0" w:color="auto"/>
              <w:right w:val="single" w:sz="4" w:space="0" w:color="auto"/>
            </w:tcBorders>
          </w:tcPr>
          <w:p w14:paraId="3CD7B07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3998C01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40DC816" w14:textId="77777777" w:rsidR="009D407F" w:rsidRPr="00E062F1" w:rsidRDefault="009D407F" w:rsidP="009D407F">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FC1C16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17250B86"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337C044"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CD7A71B"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326557"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066A3B8"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A3B4B2"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F57C4E3"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65292974"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728440B"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5EC75254"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AE55EE"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7E235723" w14:textId="77777777" w:rsidR="009D407F" w:rsidRPr="00E062F1" w:rsidRDefault="009D407F" w:rsidP="009D407F">
            <w:pPr>
              <w:pStyle w:val="TAC"/>
              <w:rPr>
                <w:rFonts w:eastAsia="Yu Mincho"/>
                <w:szCs w:val="18"/>
              </w:rPr>
            </w:pPr>
          </w:p>
        </w:tc>
      </w:tr>
      <w:tr w:rsidR="009D407F" w:rsidRPr="00E062F1" w14:paraId="0A8C115E" w14:textId="77777777" w:rsidTr="009D407F">
        <w:trPr>
          <w:trHeight w:val="148"/>
          <w:jc w:val="center"/>
        </w:trPr>
        <w:tc>
          <w:tcPr>
            <w:tcW w:w="1034" w:type="dxa"/>
            <w:vMerge/>
            <w:tcBorders>
              <w:left w:val="single" w:sz="4" w:space="0" w:color="auto"/>
              <w:right w:val="single" w:sz="4" w:space="0" w:color="auto"/>
            </w:tcBorders>
            <w:vAlign w:val="center"/>
          </w:tcPr>
          <w:p w14:paraId="2CDFC212"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1F2507A7"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6AA366B6"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9A8342E" w14:textId="77777777" w:rsidR="009D407F" w:rsidRPr="00E062F1" w:rsidRDefault="009D407F" w:rsidP="009D407F">
            <w:pPr>
              <w:pStyle w:val="TAC"/>
            </w:pPr>
            <w:r w:rsidRPr="00E062F1">
              <w:rPr>
                <w:rFonts w:eastAsia="Yu Mincho"/>
              </w:rPr>
              <w:t>60</w:t>
            </w:r>
          </w:p>
        </w:tc>
        <w:tc>
          <w:tcPr>
            <w:tcW w:w="669" w:type="dxa"/>
            <w:tcBorders>
              <w:top w:val="single" w:sz="4" w:space="0" w:color="auto"/>
              <w:left w:val="single" w:sz="4" w:space="0" w:color="auto"/>
              <w:bottom w:val="single" w:sz="4" w:space="0" w:color="auto"/>
              <w:right w:val="single" w:sz="4" w:space="0" w:color="auto"/>
            </w:tcBorders>
          </w:tcPr>
          <w:p w14:paraId="64E676F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786DD829"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90A8A37" w14:textId="77777777" w:rsidR="009D407F" w:rsidRPr="00E062F1" w:rsidRDefault="009D407F" w:rsidP="009D407F">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4653A6C"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0A7EFDEE"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4E04BE2"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BCBEE52"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82BC19"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76CBBE"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3732EDD"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4D98B10"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78B88FD1"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B724F2B"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4B540368"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137E00"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13D5C24F" w14:textId="77777777" w:rsidR="009D407F" w:rsidRPr="00E062F1" w:rsidRDefault="009D407F" w:rsidP="009D407F">
            <w:pPr>
              <w:pStyle w:val="TAC"/>
              <w:rPr>
                <w:rFonts w:eastAsia="Yu Mincho"/>
                <w:szCs w:val="18"/>
              </w:rPr>
            </w:pPr>
          </w:p>
        </w:tc>
      </w:tr>
      <w:tr w:rsidR="009D407F" w:rsidRPr="00E062F1" w14:paraId="1C891BFA" w14:textId="77777777" w:rsidTr="009D407F">
        <w:trPr>
          <w:trHeight w:val="148"/>
          <w:jc w:val="center"/>
        </w:trPr>
        <w:tc>
          <w:tcPr>
            <w:tcW w:w="1034" w:type="dxa"/>
            <w:vMerge/>
            <w:tcBorders>
              <w:left w:val="single" w:sz="4" w:space="0" w:color="auto"/>
              <w:right w:val="single" w:sz="4" w:space="0" w:color="auto"/>
            </w:tcBorders>
            <w:vAlign w:val="center"/>
          </w:tcPr>
          <w:p w14:paraId="3A82ED42"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BD4D9F6"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3FBA9C2B"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tcPr>
          <w:p w14:paraId="7505E360" w14:textId="77777777" w:rsidR="009D407F" w:rsidRPr="00E062F1" w:rsidRDefault="009D407F" w:rsidP="009D407F">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7DF0DE32" w14:textId="77777777" w:rsidR="009D407F" w:rsidRPr="00E062F1" w:rsidRDefault="009D407F" w:rsidP="009D407F">
            <w:pPr>
              <w:pStyle w:val="TAC"/>
              <w:rPr>
                <w:rFonts w:eastAsia="Yu Mincho"/>
                <w:szCs w:val="18"/>
              </w:rPr>
            </w:pPr>
          </w:p>
        </w:tc>
      </w:tr>
      <w:tr w:rsidR="009D407F" w:rsidRPr="00E062F1" w14:paraId="5FEE1B5F" w14:textId="77777777" w:rsidTr="009D407F">
        <w:trPr>
          <w:trHeight w:val="148"/>
          <w:jc w:val="center"/>
        </w:trPr>
        <w:tc>
          <w:tcPr>
            <w:tcW w:w="1034" w:type="dxa"/>
            <w:vMerge w:val="restart"/>
            <w:tcBorders>
              <w:left w:val="single" w:sz="4" w:space="0" w:color="auto"/>
              <w:right w:val="single" w:sz="4" w:space="0" w:color="auto"/>
            </w:tcBorders>
            <w:vAlign w:val="center"/>
          </w:tcPr>
          <w:p w14:paraId="53030A61" w14:textId="77777777" w:rsidR="009D407F" w:rsidRPr="00E062F1" w:rsidRDefault="009D407F" w:rsidP="009D407F">
            <w:pPr>
              <w:pStyle w:val="TAC"/>
              <w:rPr>
                <w:lang w:eastAsia="zh-CN"/>
              </w:rPr>
            </w:pPr>
            <w:r w:rsidRPr="00E062F1">
              <w:t>CA_n</w:t>
            </w:r>
            <w:r w:rsidRPr="00E062F1">
              <w:rPr>
                <w:lang w:eastAsia="zh-CN"/>
              </w:rPr>
              <w:t>79</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14:paraId="36B20CCC" w14:textId="77777777" w:rsidR="009D407F" w:rsidRPr="00E062F1" w:rsidRDefault="009D407F" w:rsidP="009D407F">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67A1B49D" w14:textId="77777777" w:rsidR="009D407F" w:rsidRPr="00E062F1" w:rsidRDefault="009D407F" w:rsidP="009D407F">
            <w:pPr>
              <w:pStyle w:val="TAC"/>
              <w:rPr>
                <w:lang w:eastAsia="zh-CN"/>
              </w:rPr>
            </w:pPr>
            <w:r w:rsidRPr="00E062F1">
              <w:rPr>
                <w:lang w:eastAsia="zh-CN"/>
              </w:rPr>
              <w:t>n79</w:t>
            </w:r>
          </w:p>
        </w:tc>
        <w:tc>
          <w:tcPr>
            <w:tcW w:w="668" w:type="dxa"/>
            <w:tcBorders>
              <w:top w:val="single" w:sz="4" w:space="0" w:color="auto"/>
              <w:left w:val="single" w:sz="4" w:space="0" w:color="auto"/>
              <w:bottom w:val="single" w:sz="4" w:space="0" w:color="auto"/>
              <w:right w:val="single" w:sz="4" w:space="0" w:color="auto"/>
            </w:tcBorders>
          </w:tcPr>
          <w:p w14:paraId="419AE851" w14:textId="77777777" w:rsidR="009D407F" w:rsidRPr="00E062F1" w:rsidRDefault="009D407F" w:rsidP="009D407F">
            <w:pPr>
              <w:pStyle w:val="TAC"/>
            </w:pPr>
            <w:r w:rsidRPr="00E062F1">
              <w:t>15</w:t>
            </w:r>
          </w:p>
        </w:tc>
        <w:tc>
          <w:tcPr>
            <w:tcW w:w="669" w:type="dxa"/>
            <w:tcBorders>
              <w:top w:val="single" w:sz="4" w:space="0" w:color="auto"/>
              <w:left w:val="single" w:sz="4" w:space="0" w:color="auto"/>
              <w:bottom w:val="single" w:sz="4" w:space="0" w:color="auto"/>
              <w:right w:val="single" w:sz="4" w:space="0" w:color="auto"/>
            </w:tcBorders>
          </w:tcPr>
          <w:p w14:paraId="6ECF39E0"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EEC2709"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4A24408" w14:textId="77777777" w:rsidR="009D407F" w:rsidRPr="00E062F1" w:rsidRDefault="009D407F" w:rsidP="009D407F">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018D6D9"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tcPr>
          <w:p w14:paraId="13F72AE9"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C35EB96"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B9BA326"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CEB17C"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07BC33A"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36FD788A"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35061243"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44F75CCC"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0AFCA62" w14:textId="77777777" w:rsidR="009D407F" w:rsidRPr="00E062F1" w:rsidRDefault="009D407F" w:rsidP="009D407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52F40E5B"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7A374"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26A696A6"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5BAFC7EE" w14:textId="77777777" w:rsidTr="009D407F">
        <w:trPr>
          <w:trHeight w:val="148"/>
          <w:jc w:val="center"/>
        </w:trPr>
        <w:tc>
          <w:tcPr>
            <w:tcW w:w="1034" w:type="dxa"/>
            <w:vMerge/>
            <w:tcBorders>
              <w:left w:val="single" w:sz="4" w:space="0" w:color="auto"/>
              <w:right w:val="single" w:sz="4" w:space="0" w:color="auto"/>
            </w:tcBorders>
            <w:vAlign w:val="center"/>
          </w:tcPr>
          <w:p w14:paraId="4C9CE6C6"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3A4E1CE9"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61B7EE75"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6843FA35" w14:textId="77777777" w:rsidR="009D407F" w:rsidRPr="00E062F1" w:rsidRDefault="009D407F" w:rsidP="009D407F">
            <w:pPr>
              <w:pStyle w:val="TAC"/>
            </w:pPr>
            <w:r w:rsidRPr="00E062F1">
              <w:t>30</w:t>
            </w:r>
          </w:p>
        </w:tc>
        <w:tc>
          <w:tcPr>
            <w:tcW w:w="669" w:type="dxa"/>
            <w:tcBorders>
              <w:top w:val="single" w:sz="4" w:space="0" w:color="auto"/>
              <w:left w:val="single" w:sz="4" w:space="0" w:color="auto"/>
              <w:bottom w:val="single" w:sz="4" w:space="0" w:color="auto"/>
              <w:right w:val="single" w:sz="4" w:space="0" w:color="auto"/>
            </w:tcBorders>
          </w:tcPr>
          <w:p w14:paraId="12E2BF30"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FCD588D"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3CAD0F9" w14:textId="77777777" w:rsidR="009D407F" w:rsidRPr="00E062F1" w:rsidRDefault="009D407F" w:rsidP="009D407F">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6BF9954" w14:textId="77777777" w:rsidR="009D407F" w:rsidRPr="00E062F1" w:rsidRDefault="009D407F" w:rsidP="009D407F">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tcPr>
          <w:p w14:paraId="6F6A002F"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095EEA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2F165F2"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E0B042"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3D6A86C"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0805E9"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7D78AD8"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02F65A16"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FEABAC2" w14:textId="77777777" w:rsidR="009D407F" w:rsidRPr="00E062F1" w:rsidRDefault="009D407F" w:rsidP="009D407F">
            <w:pPr>
              <w:pStyle w:val="TAC"/>
              <w:rPr>
                <w:rFonts w:eastAsia="Yu Mincho"/>
                <w:szCs w:val="18"/>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2B0B8A3C"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C2DD89"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72B9C462" w14:textId="77777777" w:rsidR="009D407F" w:rsidRPr="00E062F1" w:rsidRDefault="009D407F" w:rsidP="009D407F">
            <w:pPr>
              <w:pStyle w:val="TAC"/>
              <w:rPr>
                <w:rFonts w:eastAsia="Yu Mincho"/>
                <w:szCs w:val="18"/>
              </w:rPr>
            </w:pPr>
          </w:p>
        </w:tc>
      </w:tr>
      <w:tr w:rsidR="009D407F" w:rsidRPr="00E062F1" w14:paraId="56D63337" w14:textId="77777777" w:rsidTr="009D407F">
        <w:trPr>
          <w:trHeight w:val="148"/>
          <w:jc w:val="center"/>
        </w:trPr>
        <w:tc>
          <w:tcPr>
            <w:tcW w:w="1034" w:type="dxa"/>
            <w:vMerge/>
            <w:tcBorders>
              <w:left w:val="single" w:sz="4" w:space="0" w:color="auto"/>
              <w:right w:val="single" w:sz="4" w:space="0" w:color="auto"/>
            </w:tcBorders>
            <w:vAlign w:val="center"/>
          </w:tcPr>
          <w:p w14:paraId="0195D7B2"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6C808028"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18C17D17"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51E8926D" w14:textId="77777777" w:rsidR="009D407F" w:rsidRPr="00E062F1" w:rsidRDefault="009D407F" w:rsidP="009D407F">
            <w:pPr>
              <w:pStyle w:val="TAC"/>
            </w:pPr>
            <w:r w:rsidRPr="00E062F1">
              <w:t>60</w:t>
            </w:r>
          </w:p>
        </w:tc>
        <w:tc>
          <w:tcPr>
            <w:tcW w:w="669" w:type="dxa"/>
            <w:tcBorders>
              <w:top w:val="single" w:sz="4" w:space="0" w:color="auto"/>
              <w:left w:val="single" w:sz="4" w:space="0" w:color="auto"/>
              <w:bottom w:val="single" w:sz="4" w:space="0" w:color="auto"/>
              <w:right w:val="single" w:sz="4" w:space="0" w:color="auto"/>
            </w:tcBorders>
          </w:tcPr>
          <w:p w14:paraId="62464CD7"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DFECDDD"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32C777E" w14:textId="77777777" w:rsidR="009D407F" w:rsidRPr="00E062F1" w:rsidRDefault="009D407F" w:rsidP="009D407F">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BF0FF4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377F27C8"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425F25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ECE7614"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94B6E2"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38B8DF"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8190266"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27DF685"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556722A2" w14:textId="77777777" w:rsidR="009D407F" w:rsidRPr="00E062F1" w:rsidRDefault="009D407F" w:rsidP="009D407F">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0A88447" w14:textId="77777777" w:rsidR="009D407F" w:rsidRPr="00E062F1" w:rsidRDefault="009D407F" w:rsidP="009D407F">
            <w:pPr>
              <w:pStyle w:val="TAC"/>
              <w:rPr>
                <w:rFonts w:eastAsia="Yu Mincho"/>
                <w:szCs w:val="18"/>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0BE7996C"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F58100"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3B62C2C1" w14:textId="77777777" w:rsidR="009D407F" w:rsidRPr="00E062F1" w:rsidRDefault="009D407F" w:rsidP="009D407F">
            <w:pPr>
              <w:pStyle w:val="TAC"/>
              <w:rPr>
                <w:rFonts w:eastAsia="Yu Mincho"/>
                <w:szCs w:val="18"/>
              </w:rPr>
            </w:pPr>
          </w:p>
        </w:tc>
      </w:tr>
      <w:tr w:rsidR="009D407F" w:rsidRPr="00E062F1" w14:paraId="1A44A6E9" w14:textId="77777777" w:rsidTr="009D407F">
        <w:trPr>
          <w:trHeight w:val="148"/>
          <w:jc w:val="center"/>
        </w:trPr>
        <w:tc>
          <w:tcPr>
            <w:tcW w:w="1034" w:type="dxa"/>
            <w:vMerge/>
            <w:tcBorders>
              <w:left w:val="single" w:sz="4" w:space="0" w:color="auto"/>
              <w:right w:val="single" w:sz="4" w:space="0" w:color="auto"/>
            </w:tcBorders>
            <w:vAlign w:val="center"/>
          </w:tcPr>
          <w:p w14:paraId="72779B4C"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718D9609"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5FC1D8F8"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tcPr>
          <w:p w14:paraId="2AAD8C1E" w14:textId="77777777" w:rsidR="009D407F" w:rsidRPr="00E062F1" w:rsidRDefault="009D407F" w:rsidP="009D407F">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5EE5358F" w14:textId="77777777" w:rsidR="009D407F" w:rsidRPr="00E062F1" w:rsidRDefault="009D407F" w:rsidP="009D407F">
            <w:pPr>
              <w:pStyle w:val="TAC"/>
              <w:rPr>
                <w:rFonts w:eastAsia="Yu Mincho"/>
                <w:szCs w:val="18"/>
              </w:rPr>
            </w:pPr>
          </w:p>
        </w:tc>
      </w:tr>
      <w:tr w:rsidR="009D407F" w:rsidRPr="00E062F1" w14:paraId="0AD69C9A" w14:textId="77777777" w:rsidTr="009D407F">
        <w:trPr>
          <w:trHeight w:val="148"/>
          <w:jc w:val="center"/>
        </w:trPr>
        <w:tc>
          <w:tcPr>
            <w:tcW w:w="1034" w:type="dxa"/>
            <w:vMerge w:val="restart"/>
            <w:tcBorders>
              <w:left w:val="single" w:sz="4" w:space="0" w:color="auto"/>
              <w:right w:val="single" w:sz="4" w:space="0" w:color="auto"/>
            </w:tcBorders>
            <w:vAlign w:val="center"/>
          </w:tcPr>
          <w:p w14:paraId="56C40B11" w14:textId="77777777" w:rsidR="009D407F" w:rsidRPr="00E062F1" w:rsidRDefault="009D407F" w:rsidP="009D407F">
            <w:pPr>
              <w:pStyle w:val="TAC"/>
              <w:rPr>
                <w:lang w:eastAsia="zh-CN"/>
              </w:rPr>
            </w:pPr>
            <w:r w:rsidRPr="00E062F1">
              <w:t>CA_n</w:t>
            </w:r>
            <w:r w:rsidRPr="00E062F1">
              <w:rPr>
                <w:lang w:eastAsia="zh-CN"/>
              </w:rPr>
              <w:t>79</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14:paraId="39E95D86" w14:textId="77777777" w:rsidR="009D407F" w:rsidRPr="00E062F1" w:rsidRDefault="009D407F" w:rsidP="009D407F">
            <w:pPr>
              <w:pStyle w:val="TAC"/>
              <w:rPr>
                <w:rFonts w:cs="Arial"/>
                <w:lang w:eastAsia="zh-CN"/>
              </w:rPr>
            </w:pPr>
            <w:r w:rsidRPr="00E062F1">
              <w:rPr>
                <w:rFonts w:cs="Arial"/>
                <w:lang w:eastAsia="zh-CN"/>
              </w:rPr>
              <w:t>CA_n257G</w:t>
            </w:r>
          </w:p>
          <w:p w14:paraId="48B5A90F" w14:textId="77777777" w:rsidR="009D407F" w:rsidRPr="00E062F1" w:rsidRDefault="009D407F" w:rsidP="009D407F">
            <w:pPr>
              <w:pStyle w:val="TAC"/>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14:paraId="7C2373F2" w14:textId="77777777" w:rsidR="009D407F" w:rsidRPr="00E062F1" w:rsidRDefault="009D407F" w:rsidP="009D407F">
            <w:pPr>
              <w:pStyle w:val="TAC"/>
              <w:rPr>
                <w:lang w:eastAsia="zh-CN"/>
              </w:rPr>
            </w:pPr>
            <w:r w:rsidRPr="00E062F1">
              <w:rPr>
                <w:rFonts w:eastAsia="Yu Mincho"/>
              </w:rPr>
              <w:t>n7</w:t>
            </w:r>
            <w:r w:rsidRPr="00E062F1">
              <w:rPr>
                <w:lang w:eastAsia="zh-CN"/>
              </w:rPr>
              <w:t>9</w:t>
            </w:r>
          </w:p>
        </w:tc>
        <w:tc>
          <w:tcPr>
            <w:tcW w:w="668" w:type="dxa"/>
            <w:tcBorders>
              <w:left w:val="single" w:sz="4" w:space="0" w:color="auto"/>
              <w:right w:val="single" w:sz="4" w:space="0" w:color="auto"/>
            </w:tcBorders>
            <w:vAlign w:val="center"/>
          </w:tcPr>
          <w:p w14:paraId="77240066" w14:textId="77777777" w:rsidR="009D407F" w:rsidRPr="00E062F1" w:rsidRDefault="009D407F" w:rsidP="009D407F">
            <w:pPr>
              <w:pStyle w:val="TAC"/>
              <w:rPr>
                <w:rFonts w:cs="Arial"/>
                <w:lang w:eastAsia="ja-JP"/>
              </w:rPr>
            </w:pPr>
            <w:r w:rsidRPr="00E062F1">
              <w:rPr>
                <w:lang w:eastAsia="zh-CN"/>
              </w:rPr>
              <w:t>15</w:t>
            </w:r>
          </w:p>
        </w:tc>
        <w:tc>
          <w:tcPr>
            <w:tcW w:w="669" w:type="dxa"/>
            <w:tcBorders>
              <w:left w:val="single" w:sz="4" w:space="0" w:color="auto"/>
              <w:right w:val="single" w:sz="4" w:space="0" w:color="auto"/>
            </w:tcBorders>
            <w:vAlign w:val="center"/>
          </w:tcPr>
          <w:p w14:paraId="3B304211"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45634723"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0CACF611" w14:textId="77777777" w:rsidR="009D407F" w:rsidRPr="00E062F1" w:rsidRDefault="009D407F" w:rsidP="009D407F">
            <w:pPr>
              <w:pStyle w:val="TAC"/>
              <w:rPr>
                <w:rFonts w:cs="Arial"/>
                <w:lang w:eastAsia="ja-JP"/>
              </w:rPr>
            </w:pPr>
          </w:p>
        </w:tc>
        <w:tc>
          <w:tcPr>
            <w:tcW w:w="668" w:type="dxa"/>
            <w:gridSpan w:val="2"/>
            <w:tcBorders>
              <w:left w:val="single" w:sz="4" w:space="0" w:color="auto"/>
              <w:right w:val="single" w:sz="4" w:space="0" w:color="auto"/>
            </w:tcBorders>
            <w:vAlign w:val="center"/>
          </w:tcPr>
          <w:p w14:paraId="62689050"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6075385C" w14:textId="77777777" w:rsidR="009D407F" w:rsidRPr="00E062F1" w:rsidRDefault="009D407F" w:rsidP="009D407F">
            <w:pPr>
              <w:pStyle w:val="TAC"/>
              <w:rPr>
                <w:rFonts w:cs="Arial"/>
                <w:lang w:eastAsia="ja-JP"/>
              </w:rPr>
            </w:pPr>
          </w:p>
        </w:tc>
        <w:tc>
          <w:tcPr>
            <w:tcW w:w="669" w:type="dxa"/>
            <w:gridSpan w:val="2"/>
            <w:tcBorders>
              <w:left w:val="single" w:sz="4" w:space="0" w:color="auto"/>
              <w:right w:val="single" w:sz="4" w:space="0" w:color="auto"/>
            </w:tcBorders>
            <w:vAlign w:val="center"/>
          </w:tcPr>
          <w:p w14:paraId="0BFFFF76"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76F803C4"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23B5755C"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03640758"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2F7A61EF"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050BD2B0"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319E5AA4"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230821F8" w14:textId="77777777" w:rsidR="009D407F" w:rsidRPr="00E062F1" w:rsidRDefault="009D407F" w:rsidP="009D407F">
            <w:pPr>
              <w:pStyle w:val="TAC"/>
              <w:rPr>
                <w:rFonts w:cs="Arial"/>
                <w:lang w:eastAsia="ja-JP"/>
              </w:rPr>
            </w:pPr>
          </w:p>
        </w:tc>
        <w:tc>
          <w:tcPr>
            <w:tcW w:w="669" w:type="dxa"/>
            <w:gridSpan w:val="2"/>
            <w:tcBorders>
              <w:left w:val="single" w:sz="4" w:space="0" w:color="auto"/>
              <w:right w:val="single" w:sz="4" w:space="0" w:color="auto"/>
            </w:tcBorders>
            <w:vAlign w:val="center"/>
          </w:tcPr>
          <w:p w14:paraId="0A0BD926" w14:textId="77777777" w:rsidR="009D407F" w:rsidRPr="00E062F1" w:rsidRDefault="009D407F" w:rsidP="009D407F">
            <w:pPr>
              <w:pStyle w:val="TAC"/>
              <w:rPr>
                <w:rFonts w:cs="Arial"/>
                <w:lang w:eastAsia="ja-JP"/>
              </w:rPr>
            </w:pPr>
          </w:p>
        </w:tc>
        <w:tc>
          <w:tcPr>
            <w:tcW w:w="671" w:type="dxa"/>
            <w:tcBorders>
              <w:left w:val="single" w:sz="4" w:space="0" w:color="auto"/>
              <w:right w:val="single" w:sz="4" w:space="0" w:color="auto"/>
            </w:tcBorders>
            <w:vAlign w:val="center"/>
          </w:tcPr>
          <w:p w14:paraId="0396472C" w14:textId="77777777" w:rsidR="009D407F" w:rsidRPr="00E062F1" w:rsidRDefault="009D407F" w:rsidP="009D407F">
            <w:pPr>
              <w:pStyle w:val="TAC"/>
              <w:rPr>
                <w:rFonts w:cs="Arial"/>
                <w:lang w:eastAsia="ja-JP"/>
              </w:rPr>
            </w:pPr>
          </w:p>
        </w:tc>
        <w:tc>
          <w:tcPr>
            <w:tcW w:w="749" w:type="dxa"/>
            <w:vMerge w:val="restart"/>
            <w:tcBorders>
              <w:left w:val="single" w:sz="4" w:space="0" w:color="auto"/>
              <w:right w:val="single" w:sz="4" w:space="0" w:color="auto"/>
            </w:tcBorders>
            <w:vAlign w:val="center"/>
          </w:tcPr>
          <w:p w14:paraId="37351796"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7EDE8FFB" w14:textId="77777777" w:rsidTr="009D407F">
        <w:trPr>
          <w:trHeight w:val="148"/>
          <w:jc w:val="center"/>
        </w:trPr>
        <w:tc>
          <w:tcPr>
            <w:tcW w:w="1034" w:type="dxa"/>
            <w:vMerge/>
            <w:tcBorders>
              <w:left w:val="single" w:sz="4" w:space="0" w:color="auto"/>
              <w:right w:val="single" w:sz="4" w:space="0" w:color="auto"/>
            </w:tcBorders>
            <w:vAlign w:val="center"/>
          </w:tcPr>
          <w:p w14:paraId="664281E1"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207D8EF3"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0BE1BD92" w14:textId="77777777" w:rsidR="009D407F" w:rsidRPr="00E062F1" w:rsidRDefault="009D407F" w:rsidP="009D407F">
            <w:pPr>
              <w:pStyle w:val="TAC"/>
              <w:rPr>
                <w:lang w:eastAsia="zh-CN"/>
              </w:rPr>
            </w:pPr>
          </w:p>
        </w:tc>
        <w:tc>
          <w:tcPr>
            <w:tcW w:w="668" w:type="dxa"/>
            <w:tcBorders>
              <w:left w:val="single" w:sz="4" w:space="0" w:color="auto"/>
              <w:right w:val="single" w:sz="4" w:space="0" w:color="auto"/>
            </w:tcBorders>
            <w:vAlign w:val="center"/>
          </w:tcPr>
          <w:p w14:paraId="6E3253D7" w14:textId="77777777" w:rsidR="009D407F" w:rsidRPr="00E062F1" w:rsidRDefault="009D407F" w:rsidP="009D407F">
            <w:pPr>
              <w:pStyle w:val="TAC"/>
              <w:rPr>
                <w:rFonts w:cs="Arial"/>
                <w:lang w:eastAsia="ja-JP"/>
              </w:rPr>
            </w:pPr>
            <w:r w:rsidRPr="00E062F1">
              <w:rPr>
                <w:lang w:eastAsia="zh-CN"/>
              </w:rPr>
              <w:t>30</w:t>
            </w:r>
          </w:p>
        </w:tc>
        <w:tc>
          <w:tcPr>
            <w:tcW w:w="669" w:type="dxa"/>
            <w:tcBorders>
              <w:left w:val="single" w:sz="4" w:space="0" w:color="auto"/>
              <w:right w:val="single" w:sz="4" w:space="0" w:color="auto"/>
            </w:tcBorders>
            <w:vAlign w:val="center"/>
          </w:tcPr>
          <w:p w14:paraId="1BC75C17"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4A2490EF"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77D8EB99" w14:textId="77777777" w:rsidR="009D407F" w:rsidRPr="00E062F1" w:rsidRDefault="009D407F" w:rsidP="009D407F">
            <w:pPr>
              <w:pStyle w:val="TAC"/>
              <w:rPr>
                <w:rFonts w:cs="Arial"/>
                <w:lang w:eastAsia="ja-JP"/>
              </w:rPr>
            </w:pPr>
          </w:p>
        </w:tc>
        <w:tc>
          <w:tcPr>
            <w:tcW w:w="668" w:type="dxa"/>
            <w:gridSpan w:val="2"/>
            <w:tcBorders>
              <w:left w:val="single" w:sz="4" w:space="0" w:color="auto"/>
              <w:right w:val="single" w:sz="4" w:space="0" w:color="auto"/>
            </w:tcBorders>
            <w:vAlign w:val="center"/>
          </w:tcPr>
          <w:p w14:paraId="57D3576C"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61CDBA66" w14:textId="77777777" w:rsidR="009D407F" w:rsidRPr="00E062F1" w:rsidRDefault="009D407F" w:rsidP="009D407F">
            <w:pPr>
              <w:pStyle w:val="TAC"/>
              <w:rPr>
                <w:rFonts w:cs="Arial"/>
                <w:lang w:eastAsia="ja-JP"/>
              </w:rPr>
            </w:pPr>
          </w:p>
        </w:tc>
        <w:tc>
          <w:tcPr>
            <w:tcW w:w="669" w:type="dxa"/>
            <w:gridSpan w:val="2"/>
            <w:tcBorders>
              <w:left w:val="single" w:sz="4" w:space="0" w:color="auto"/>
              <w:right w:val="single" w:sz="4" w:space="0" w:color="auto"/>
            </w:tcBorders>
            <w:vAlign w:val="center"/>
          </w:tcPr>
          <w:p w14:paraId="2C74D809"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1990AA36"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5DDEA465"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41559B2C"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0C2EB0B8" w14:textId="77777777" w:rsidR="009D407F" w:rsidRPr="00E062F1" w:rsidRDefault="009D407F" w:rsidP="009D407F">
            <w:pPr>
              <w:pStyle w:val="TAC"/>
              <w:rPr>
                <w:rFonts w:cs="Arial"/>
                <w:lang w:eastAsia="zh-CN"/>
              </w:rPr>
            </w:pPr>
          </w:p>
        </w:tc>
        <w:tc>
          <w:tcPr>
            <w:tcW w:w="668" w:type="dxa"/>
            <w:tcBorders>
              <w:left w:val="single" w:sz="4" w:space="0" w:color="auto"/>
              <w:right w:val="single" w:sz="4" w:space="0" w:color="auto"/>
            </w:tcBorders>
            <w:vAlign w:val="center"/>
          </w:tcPr>
          <w:p w14:paraId="763E2C20"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4A2FCB0D"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268D7C47"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1CE57F5F" w14:textId="77777777" w:rsidR="009D407F" w:rsidRPr="00E062F1" w:rsidRDefault="009D407F" w:rsidP="009D407F">
            <w:pPr>
              <w:pStyle w:val="TAC"/>
              <w:rPr>
                <w:rFonts w:cs="Arial"/>
                <w:lang w:eastAsia="ja-JP"/>
              </w:rPr>
            </w:pPr>
          </w:p>
        </w:tc>
        <w:tc>
          <w:tcPr>
            <w:tcW w:w="671" w:type="dxa"/>
            <w:tcBorders>
              <w:left w:val="single" w:sz="4" w:space="0" w:color="auto"/>
              <w:right w:val="single" w:sz="4" w:space="0" w:color="auto"/>
            </w:tcBorders>
            <w:vAlign w:val="center"/>
          </w:tcPr>
          <w:p w14:paraId="2B540F3E" w14:textId="77777777" w:rsidR="009D407F" w:rsidRPr="00E062F1" w:rsidRDefault="009D407F" w:rsidP="009D407F">
            <w:pPr>
              <w:pStyle w:val="TAC"/>
              <w:rPr>
                <w:rFonts w:cs="Arial"/>
                <w:lang w:eastAsia="ja-JP"/>
              </w:rPr>
            </w:pPr>
          </w:p>
        </w:tc>
        <w:tc>
          <w:tcPr>
            <w:tcW w:w="749" w:type="dxa"/>
            <w:vMerge/>
            <w:tcBorders>
              <w:left w:val="single" w:sz="4" w:space="0" w:color="auto"/>
              <w:right w:val="single" w:sz="4" w:space="0" w:color="auto"/>
            </w:tcBorders>
            <w:vAlign w:val="center"/>
          </w:tcPr>
          <w:p w14:paraId="52D98C0C" w14:textId="77777777" w:rsidR="009D407F" w:rsidRPr="00E062F1" w:rsidRDefault="009D407F" w:rsidP="009D407F">
            <w:pPr>
              <w:pStyle w:val="TAC"/>
              <w:rPr>
                <w:rFonts w:eastAsia="Yu Mincho"/>
                <w:szCs w:val="18"/>
              </w:rPr>
            </w:pPr>
          </w:p>
        </w:tc>
      </w:tr>
      <w:tr w:rsidR="009D407F" w:rsidRPr="00E062F1" w14:paraId="165A0566" w14:textId="77777777" w:rsidTr="009D407F">
        <w:trPr>
          <w:trHeight w:val="148"/>
          <w:jc w:val="center"/>
        </w:trPr>
        <w:tc>
          <w:tcPr>
            <w:tcW w:w="1034" w:type="dxa"/>
            <w:vMerge/>
            <w:tcBorders>
              <w:left w:val="single" w:sz="4" w:space="0" w:color="auto"/>
              <w:right w:val="single" w:sz="4" w:space="0" w:color="auto"/>
            </w:tcBorders>
            <w:vAlign w:val="center"/>
          </w:tcPr>
          <w:p w14:paraId="3B469867"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1E5189F3"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392603A6" w14:textId="77777777" w:rsidR="009D407F" w:rsidRPr="00E062F1" w:rsidRDefault="009D407F" w:rsidP="009D407F">
            <w:pPr>
              <w:pStyle w:val="TAC"/>
              <w:rPr>
                <w:lang w:eastAsia="zh-CN"/>
              </w:rPr>
            </w:pPr>
          </w:p>
        </w:tc>
        <w:tc>
          <w:tcPr>
            <w:tcW w:w="668" w:type="dxa"/>
            <w:tcBorders>
              <w:left w:val="single" w:sz="4" w:space="0" w:color="auto"/>
              <w:right w:val="single" w:sz="4" w:space="0" w:color="auto"/>
            </w:tcBorders>
            <w:vAlign w:val="center"/>
          </w:tcPr>
          <w:p w14:paraId="0266BF04" w14:textId="77777777" w:rsidR="009D407F" w:rsidRPr="00E062F1" w:rsidRDefault="009D407F" w:rsidP="009D407F">
            <w:pPr>
              <w:pStyle w:val="TAC"/>
              <w:rPr>
                <w:rFonts w:cs="Arial"/>
                <w:lang w:eastAsia="ja-JP"/>
              </w:rPr>
            </w:pPr>
            <w:r w:rsidRPr="00E062F1">
              <w:rPr>
                <w:lang w:eastAsia="zh-CN"/>
              </w:rPr>
              <w:t>60</w:t>
            </w:r>
          </w:p>
        </w:tc>
        <w:tc>
          <w:tcPr>
            <w:tcW w:w="669" w:type="dxa"/>
            <w:tcBorders>
              <w:left w:val="single" w:sz="4" w:space="0" w:color="auto"/>
              <w:right w:val="single" w:sz="4" w:space="0" w:color="auto"/>
            </w:tcBorders>
            <w:vAlign w:val="center"/>
          </w:tcPr>
          <w:p w14:paraId="3ABAA969"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2601FA63"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34EF7F42" w14:textId="77777777" w:rsidR="009D407F" w:rsidRPr="00E062F1" w:rsidRDefault="009D407F" w:rsidP="009D407F">
            <w:pPr>
              <w:pStyle w:val="TAC"/>
              <w:rPr>
                <w:rFonts w:cs="Arial"/>
                <w:lang w:eastAsia="ja-JP"/>
              </w:rPr>
            </w:pPr>
          </w:p>
        </w:tc>
        <w:tc>
          <w:tcPr>
            <w:tcW w:w="668" w:type="dxa"/>
            <w:gridSpan w:val="2"/>
            <w:tcBorders>
              <w:left w:val="single" w:sz="4" w:space="0" w:color="auto"/>
              <w:right w:val="single" w:sz="4" w:space="0" w:color="auto"/>
            </w:tcBorders>
            <w:vAlign w:val="center"/>
          </w:tcPr>
          <w:p w14:paraId="62F1D1E7"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720E7D55" w14:textId="77777777" w:rsidR="009D407F" w:rsidRPr="00E062F1" w:rsidRDefault="009D407F" w:rsidP="009D407F">
            <w:pPr>
              <w:pStyle w:val="TAC"/>
              <w:rPr>
                <w:rFonts w:cs="Arial"/>
                <w:lang w:eastAsia="ja-JP"/>
              </w:rPr>
            </w:pPr>
          </w:p>
        </w:tc>
        <w:tc>
          <w:tcPr>
            <w:tcW w:w="669" w:type="dxa"/>
            <w:gridSpan w:val="2"/>
            <w:tcBorders>
              <w:left w:val="single" w:sz="4" w:space="0" w:color="auto"/>
              <w:right w:val="single" w:sz="4" w:space="0" w:color="auto"/>
            </w:tcBorders>
            <w:vAlign w:val="center"/>
          </w:tcPr>
          <w:p w14:paraId="30EB0DBB"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447A8F7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2CDF45A4"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0C7F63E5"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0E280E54" w14:textId="77777777" w:rsidR="009D407F" w:rsidRPr="00E062F1" w:rsidRDefault="009D407F" w:rsidP="009D407F">
            <w:pPr>
              <w:pStyle w:val="TAC"/>
              <w:rPr>
                <w:rFonts w:cs="Arial"/>
                <w:lang w:eastAsia="zh-CN"/>
              </w:rPr>
            </w:pPr>
          </w:p>
        </w:tc>
        <w:tc>
          <w:tcPr>
            <w:tcW w:w="668" w:type="dxa"/>
            <w:tcBorders>
              <w:left w:val="single" w:sz="4" w:space="0" w:color="auto"/>
              <w:right w:val="single" w:sz="4" w:space="0" w:color="auto"/>
            </w:tcBorders>
            <w:vAlign w:val="center"/>
          </w:tcPr>
          <w:p w14:paraId="31BA6098"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561863E9"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00BDC06F"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0A8C0D30" w14:textId="77777777" w:rsidR="009D407F" w:rsidRPr="00E062F1" w:rsidRDefault="009D407F" w:rsidP="009D407F">
            <w:pPr>
              <w:pStyle w:val="TAC"/>
              <w:rPr>
                <w:rFonts w:cs="Arial"/>
                <w:lang w:eastAsia="ja-JP"/>
              </w:rPr>
            </w:pPr>
          </w:p>
        </w:tc>
        <w:tc>
          <w:tcPr>
            <w:tcW w:w="671" w:type="dxa"/>
            <w:tcBorders>
              <w:left w:val="single" w:sz="4" w:space="0" w:color="auto"/>
              <w:right w:val="single" w:sz="4" w:space="0" w:color="auto"/>
            </w:tcBorders>
            <w:vAlign w:val="center"/>
          </w:tcPr>
          <w:p w14:paraId="39E29A05" w14:textId="77777777" w:rsidR="009D407F" w:rsidRPr="00E062F1" w:rsidRDefault="009D407F" w:rsidP="009D407F">
            <w:pPr>
              <w:pStyle w:val="TAC"/>
              <w:rPr>
                <w:rFonts w:cs="Arial"/>
                <w:lang w:eastAsia="ja-JP"/>
              </w:rPr>
            </w:pPr>
          </w:p>
        </w:tc>
        <w:tc>
          <w:tcPr>
            <w:tcW w:w="749" w:type="dxa"/>
            <w:vMerge/>
            <w:tcBorders>
              <w:left w:val="single" w:sz="4" w:space="0" w:color="auto"/>
              <w:right w:val="single" w:sz="4" w:space="0" w:color="auto"/>
            </w:tcBorders>
            <w:vAlign w:val="center"/>
          </w:tcPr>
          <w:p w14:paraId="453B7DE8" w14:textId="77777777" w:rsidR="009D407F" w:rsidRPr="00E062F1" w:rsidRDefault="009D407F" w:rsidP="009D407F">
            <w:pPr>
              <w:pStyle w:val="TAC"/>
              <w:rPr>
                <w:rFonts w:eastAsia="Yu Mincho"/>
                <w:szCs w:val="18"/>
              </w:rPr>
            </w:pPr>
          </w:p>
        </w:tc>
      </w:tr>
      <w:tr w:rsidR="009D407F" w:rsidRPr="00E062F1" w14:paraId="58A4A6B8" w14:textId="77777777" w:rsidTr="009D407F">
        <w:trPr>
          <w:trHeight w:val="148"/>
          <w:jc w:val="center"/>
        </w:trPr>
        <w:tc>
          <w:tcPr>
            <w:tcW w:w="1034" w:type="dxa"/>
            <w:vMerge/>
            <w:tcBorders>
              <w:left w:val="single" w:sz="4" w:space="0" w:color="auto"/>
              <w:right w:val="single" w:sz="4" w:space="0" w:color="auto"/>
            </w:tcBorders>
            <w:vAlign w:val="center"/>
          </w:tcPr>
          <w:p w14:paraId="168DE4E9"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5C9383BA"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2231628B"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5B9E3E85" w14:textId="77777777" w:rsidR="009D407F" w:rsidRPr="00E062F1" w:rsidRDefault="009D407F" w:rsidP="009D407F">
            <w:pPr>
              <w:pStyle w:val="TAC"/>
              <w:rPr>
                <w:rFonts w:cs="Arial"/>
                <w:lang w:eastAsia="ja-JP"/>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60D14DDB" w14:textId="77777777" w:rsidR="009D407F" w:rsidRPr="00E062F1" w:rsidRDefault="009D407F" w:rsidP="009D407F">
            <w:pPr>
              <w:pStyle w:val="TAC"/>
              <w:rPr>
                <w:rFonts w:eastAsia="Yu Mincho"/>
                <w:szCs w:val="18"/>
              </w:rPr>
            </w:pPr>
          </w:p>
        </w:tc>
      </w:tr>
      <w:tr w:rsidR="009D407F" w:rsidRPr="00E062F1" w14:paraId="4B31921A" w14:textId="77777777" w:rsidTr="009D407F">
        <w:trPr>
          <w:trHeight w:val="148"/>
          <w:jc w:val="center"/>
        </w:trPr>
        <w:tc>
          <w:tcPr>
            <w:tcW w:w="1034" w:type="dxa"/>
            <w:vMerge w:val="restart"/>
            <w:tcBorders>
              <w:left w:val="single" w:sz="4" w:space="0" w:color="auto"/>
              <w:right w:val="single" w:sz="4" w:space="0" w:color="auto"/>
            </w:tcBorders>
            <w:vAlign w:val="center"/>
          </w:tcPr>
          <w:p w14:paraId="3F9CCAB8" w14:textId="77777777" w:rsidR="009D407F" w:rsidRPr="00E062F1" w:rsidRDefault="009D407F" w:rsidP="009D407F">
            <w:pPr>
              <w:pStyle w:val="TAC"/>
              <w:rPr>
                <w:lang w:eastAsia="zh-CN"/>
              </w:rPr>
            </w:pPr>
            <w:r w:rsidRPr="00E062F1">
              <w:t>CA_n</w:t>
            </w:r>
            <w:r w:rsidRPr="00E062F1">
              <w:rPr>
                <w:lang w:eastAsia="zh-CN"/>
              </w:rPr>
              <w:t>79</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14:paraId="7D19C191" w14:textId="77777777" w:rsidR="009D407F" w:rsidRPr="00E062F1" w:rsidRDefault="009D407F" w:rsidP="009D407F">
            <w:pPr>
              <w:pStyle w:val="TAC"/>
              <w:rPr>
                <w:rFonts w:cs="Arial"/>
                <w:lang w:eastAsia="zh-CN"/>
              </w:rPr>
            </w:pPr>
            <w:r w:rsidRPr="00E062F1">
              <w:rPr>
                <w:rFonts w:cs="Arial"/>
                <w:lang w:eastAsia="zh-CN"/>
              </w:rPr>
              <w:t>CA_n257G CA_n257H</w:t>
            </w:r>
          </w:p>
          <w:p w14:paraId="6023D7E0" w14:textId="77777777" w:rsidR="009D407F" w:rsidRPr="00E062F1" w:rsidRDefault="009D407F" w:rsidP="009D407F">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5A1DA47C" w14:textId="77777777" w:rsidR="009D407F" w:rsidRPr="00E062F1" w:rsidRDefault="009D407F" w:rsidP="009D407F">
            <w:pPr>
              <w:pStyle w:val="TAC"/>
            </w:pPr>
            <w:r w:rsidRPr="00E062F1">
              <w:t>CA_n</w:t>
            </w:r>
            <w:r w:rsidRPr="00E062F1">
              <w:rPr>
                <w:lang w:eastAsia="zh-CN"/>
              </w:rPr>
              <w:t>79</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14:paraId="3E3C0968" w14:textId="77777777" w:rsidR="009D407F" w:rsidRPr="00E062F1" w:rsidRDefault="009D407F" w:rsidP="009D407F">
            <w:pPr>
              <w:pStyle w:val="TAC"/>
              <w:rPr>
                <w:lang w:eastAsia="zh-CN"/>
              </w:rPr>
            </w:pPr>
            <w:r w:rsidRPr="00E062F1">
              <w:rPr>
                <w:rFonts w:eastAsia="Yu Mincho"/>
              </w:rPr>
              <w:t>n7</w:t>
            </w:r>
            <w:r w:rsidRPr="00E062F1">
              <w:rPr>
                <w:lang w:eastAsia="zh-CN"/>
              </w:rPr>
              <w:t>9</w:t>
            </w:r>
          </w:p>
        </w:tc>
        <w:tc>
          <w:tcPr>
            <w:tcW w:w="668" w:type="dxa"/>
            <w:tcBorders>
              <w:left w:val="single" w:sz="4" w:space="0" w:color="auto"/>
              <w:right w:val="single" w:sz="4" w:space="0" w:color="auto"/>
            </w:tcBorders>
            <w:vAlign w:val="center"/>
          </w:tcPr>
          <w:p w14:paraId="2041A4E3" w14:textId="77777777" w:rsidR="009D407F" w:rsidRPr="00E062F1" w:rsidRDefault="009D407F" w:rsidP="009D407F">
            <w:pPr>
              <w:pStyle w:val="TAC"/>
              <w:rPr>
                <w:rFonts w:cs="Arial"/>
                <w:lang w:eastAsia="ja-JP"/>
              </w:rPr>
            </w:pPr>
            <w:r w:rsidRPr="00E062F1">
              <w:rPr>
                <w:lang w:eastAsia="zh-CN"/>
              </w:rPr>
              <w:t>15</w:t>
            </w:r>
          </w:p>
        </w:tc>
        <w:tc>
          <w:tcPr>
            <w:tcW w:w="669" w:type="dxa"/>
            <w:tcBorders>
              <w:left w:val="single" w:sz="4" w:space="0" w:color="auto"/>
              <w:right w:val="single" w:sz="4" w:space="0" w:color="auto"/>
            </w:tcBorders>
            <w:vAlign w:val="center"/>
          </w:tcPr>
          <w:p w14:paraId="115F6498"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13A2E3AD"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6B05301F" w14:textId="77777777" w:rsidR="009D407F" w:rsidRPr="00E062F1" w:rsidRDefault="009D407F" w:rsidP="009D407F">
            <w:pPr>
              <w:pStyle w:val="TAC"/>
              <w:rPr>
                <w:rFonts w:cs="Arial"/>
                <w:lang w:eastAsia="ja-JP"/>
              </w:rPr>
            </w:pPr>
          </w:p>
        </w:tc>
        <w:tc>
          <w:tcPr>
            <w:tcW w:w="668" w:type="dxa"/>
            <w:gridSpan w:val="2"/>
            <w:tcBorders>
              <w:left w:val="single" w:sz="4" w:space="0" w:color="auto"/>
              <w:right w:val="single" w:sz="4" w:space="0" w:color="auto"/>
            </w:tcBorders>
            <w:vAlign w:val="center"/>
          </w:tcPr>
          <w:p w14:paraId="41141205"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3A040DED" w14:textId="77777777" w:rsidR="009D407F" w:rsidRPr="00E062F1" w:rsidRDefault="009D407F" w:rsidP="009D407F">
            <w:pPr>
              <w:pStyle w:val="TAC"/>
              <w:rPr>
                <w:rFonts w:cs="Arial"/>
                <w:lang w:eastAsia="ja-JP"/>
              </w:rPr>
            </w:pPr>
          </w:p>
        </w:tc>
        <w:tc>
          <w:tcPr>
            <w:tcW w:w="669" w:type="dxa"/>
            <w:gridSpan w:val="2"/>
            <w:tcBorders>
              <w:left w:val="single" w:sz="4" w:space="0" w:color="auto"/>
              <w:right w:val="single" w:sz="4" w:space="0" w:color="auto"/>
            </w:tcBorders>
            <w:vAlign w:val="center"/>
          </w:tcPr>
          <w:p w14:paraId="48971B35"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67FB9F7C"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3B225314"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2EDA09D9"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7DB88CAA"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2BF956DC"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17860E91"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0CE97F96" w14:textId="77777777" w:rsidR="009D407F" w:rsidRPr="00E062F1" w:rsidRDefault="009D407F" w:rsidP="009D407F">
            <w:pPr>
              <w:pStyle w:val="TAC"/>
              <w:rPr>
                <w:rFonts w:cs="Arial"/>
                <w:lang w:eastAsia="ja-JP"/>
              </w:rPr>
            </w:pPr>
          </w:p>
        </w:tc>
        <w:tc>
          <w:tcPr>
            <w:tcW w:w="669" w:type="dxa"/>
            <w:gridSpan w:val="2"/>
            <w:tcBorders>
              <w:left w:val="single" w:sz="4" w:space="0" w:color="auto"/>
              <w:right w:val="single" w:sz="4" w:space="0" w:color="auto"/>
            </w:tcBorders>
            <w:vAlign w:val="center"/>
          </w:tcPr>
          <w:p w14:paraId="74D045BA" w14:textId="77777777" w:rsidR="009D407F" w:rsidRPr="00E062F1" w:rsidRDefault="009D407F" w:rsidP="009D407F">
            <w:pPr>
              <w:pStyle w:val="TAC"/>
              <w:rPr>
                <w:rFonts w:cs="Arial"/>
                <w:lang w:eastAsia="ja-JP"/>
              </w:rPr>
            </w:pPr>
          </w:p>
        </w:tc>
        <w:tc>
          <w:tcPr>
            <w:tcW w:w="671" w:type="dxa"/>
            <w:tcBorders>
              <w:left w:val="single" w:sz="4" w:space="0" w:color="auto"/>
              <w:right w:val="single" w:sz="4" w:space="0" w:color="auto"/>
            </w:tcBorders>
            <w:vAlign w:val="center"/>
          </w:tcPr>
          <w:p w14:paraId="750FDF29" w14:textId="77777777" w:rsidR="009D407F" w:rsidRPr="00E062F1" w:rsidRDefault="009D407F" w:rsidP="009D407F">
            <w:pPr>
              <w:pStyle w:val="TAC"/>
              <w:rPr>
                <w:rFonts w:cs="Arial"/>
                <w:lang w:eastAsia="ja-JP"/>
              </w:rPr>
            </w:pPr>
          </w:p>
        </w:tc>
        <w:tc>
          <w:tcPr>
            <w:tcW w:w="749" w:type="dxa"/>
            <w:vMerge w:val="restart"/>
            <w:tcBorders>
              <w:left w:val="single" w:sz="4" w:space="0" w:color="auto"/>
              <w:right w:val="single" w:sz="4" w:space="0" w:color="auto"/>
            </w:tcBorders>
            <w:vAlign w:val="center"/>
          </w:tcPr>
          <w:p w14:paraId="7CF12BFD"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66732A48" w14:textId="77777777" w:rsidTr="009D407F">
        <w:trPr>
          <w:trHeight w:val="148"/>
          <w:jc w:val="center"/>
        </w:trPr>
        <w:tc>
          <w:tcPr>
            <w:tcW w:w="1034" w:type="dxa"/>
            <w:vMerge/>
            <w:tcBorders>
              <w:left w:val="single" w:sz="4" w:space="0" w:color="auto"/>
              <w:right w:val="single" w:sz="4" w:space="0" w:color="auto"/>
            </w:tcBorders>
            <w:vAlign w:val="center"/>
          </w:tcPr>
          <w:p w14:paraId="47BEDFC3"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009B2066"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5A369363" w14:textId="77777777" w:rsidR="009D407F" w:rsidRPr="00E062F1" w:rsidRDefault="009D407F" w:rsidP="009D407F">
            <w:pPr>
              <w:pStyle w:val="TAC"/>
              <w:rPr>
                <w:lang w:eastAsia="zh-CN"/>
              </w:rPr>
            </w:pPr>
          </w:p>
        </w:tc>
        <w:tc>
          <w:tcPr>
            <w:tcW w:w="668" w:type="dxa"/>
            <w:tcBorders>
              <w:left w:val="single" w:sz="4" w:space="0" w:color="auto"/>
              <w:right w:val="single" w:sz="4" w:space="0" w:color="auto"/>
            </w:tcBorders>
            <w:vAlign w:val="center"/>
          </w:tcPr>
          <w:p w14:paraId="7AC12EDB" w14:textId="77777777" w:rsidR="009D407F" w:rsidRPr="00E062F1" w:rsidRDefault="009D407F" w:rsidP="009D407F">
            <w:pPr>
              <w:pStyle w:val="TAC"/>
              <w:rPr>
                <w:rFonts w:cs="Arial"/>
                <w:lang w:eastAsia="ja-JP"/>
              </w:rPr>
            </w:pPr>
            <w:r w:rsidRPr="00E062F1">
              <w:rPr>
                <w:lang w:eastAsia="zh-CN"/>
              </w:rPr>
              <w:t>30</w:t>
            </w:r>
          </w:p>
        </w:tc>
        <w:tc>
          <w:tcPr>
            <w:tcW w:w="669" w:type="dxa"/>
            <w:tcBorders>
              <w:left w:val="single" w:sz="4" w:space="0" w:color="auto"/>
              <w:right w:val="single" w:sz="4" w:space="0" w:color="auto"/>
            </w:tcBorders>
            <w:vAlign w:val="center"/>
          </w:tcPr>
          <w:p w14:paraId="602F7075"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16FA1DBC"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145377FC" w14:textId="77777777" w:rsidR="009D407F" w:rsidRPr="00E062F1" w:rsidRDefault="009D407F" w:rsidP="009D407F">
            <w:pPr>
              <w:pStyle w:val="TAC"/>
              <w:rPr>
                <w:rFonts w:cs="Arial"/>
                <w:lang w:eastAsia="ja-JP"/>
              </w:rPr>
            </w:pPr>
          </w:p>
        </w:tc>
        <w:tc>
          <w:tcPr>
            <w:tcW w:w="668" w:type="dxa"/>
            <w:gridSpan w:val="2"/>
            <w:tcBorders>
              <w:left w:val="single" w:sz="4" w:space="0" w:color="auto"/>
              <w:right w:val="single" w:sz="4" w:space="0" w:color="auto"/>
            </w:tcBorders>
            <w:vAlign w:val="center"/>
          </w:tcPr>
          <w:p w14:paraId="612ECB59"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5B3BF623" w14:textId="77777777" w:rsidR="009D407F" w:rsidRPr="00E062F1" w:rsidRDefault="009D407F" w:rsidP="009D407F">
            <w:pPr>
              <w:pStyle w:val="TAC"/>
              <w:rPr>
                <w:rFonts w:cs="Arial"/>
                <w:lang w:eastAsia="ja-JP"/>
              </w:rPr>
            </w:pPr>
          </w:p>
        </w:tc>
        <w:tc>
          <w:tcPr>
            <w:tcW w:w="669" w:type="dxa"/>
            <w:gridSpan w:val="2"/>
            <w:tcBorders>
              <w:left w:val="single" w:sz="4" w:space="0" w:color="auto"/>
              <w:right w:val="single" w:sz="4" w:space="0" w:color="auto"/>
            </w:tcBorders>
            <w:vAlign w:val="center"/>
          </w:tcPr>
          <w:p w14:paraId="265E90A1"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14DF4A41"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55306A51"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3D6B82F0"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608AFF09" w14:textId="77777777" w:rsidR="009D407F" w:rsidRPr="00E062F1" w:rsidRDefault="009D407F" w:rsidP="009D407F">
            <w:pPr>
              <w:pStyle w:val="TAC"/>
              <w:rPr>
                <w:rFonts w:cs="Arial"/>
                <w:lang w:eastAsia="zh-CN"/>
              </w:rPr>
            </w:pPr>
          </w:p>
        </w:tc>
        <w:tc>
          <w:tcPr>
            <w:tcW w:w="668" w:type="dxa"/>
            <w:tcBorders>
              <w:left w:val="single" w:sz="4" w:space="0" w:color="auto"/>
              <w:right w:val="single" w:sz="4" w:space="0" w:color="auto"/>
            </w:tcBorders>
            <w:vAlign w:val="center"/>
          </w:tcPr>
          <w:p w14:paraId="4F66F1E8"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3B5B31DD"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3494CA4C"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4B21855F" w14:textId="77777777" w:rsidR="009D407F" w:rsidRPr="00E062F1" w:rsidRDefault="009D407F" w:rsidP="009D407F">
            <w:pPr>
              <w:pStyle w:val="TAC"/>
              <w:rPr>
                <w:rFonts w:cs="Arial"/>
                <w:lang w:eastAsia="ja-JP"/>
              </w:rPr>
            </w:pPr>
          </w:p>
        </w:tc>
        <w:tc>
          <w:tcPr>
            <w:tcW w:w="671" w:type="dxa"/>
            <w:tcBorders>
              <w:left w:val="single" w:sz="4" w:space="0" w:color="auto"/>
              <w:right w:val="single" w:sz="4" w:space="0" w:color="auto"/>
            </w:tcBorders>
            <w:vAlign w:val="center"/>
          </w:tcPr>
          <w:p w14:paraId="60067D74" w14:textId="77777777" w:rsidR="009D407F" w:rsidRPr="00E062F1" w:rsidRDefault="009D407F" w:rsidP="009D407F">
            <w:pPr>
              <w:pStyle w:val="TAC"/>
              <w:rPr>
                <w:rFonts w:cs="Arial"/>
                <w:lang w:eastAsia="ja-JP"/>
              </w:rPr>
            </w:pPr>
          </w:p>
        </w:tc>
        <w:tc>
          <w:tcPr>
            <w:tcW w:w="749" w:type="dxa"/>
            <w:vMerge/>
            <w:tcBorders>
              <w:left w:val="single" w:sz="4" w:space="0" w:color="auto"/>
              <w:right w:val="single" w:sz="4" w:space="0" w:color="auto"/>
            </w:tcBorders>
            <w:vAlign w:val="center"/>
          </w:tcPr>
          <w:p w14:paraId="7407B337" w14:textId="77777777" w:rsidR="009D407F" w:rsidRPr="00E062F1" w:rsidRDefault="009D407F" w:rsidP="009D407F">
            <w:pPr>
              <w:pStyle w:val="TAC"/>
              <w:rPr>
                <w:rFonts w:eastAsia="Yu Mincho"/>
                <w:szCs w:val="18"/>
              </w:rPr>
            </w:pPr>
          </w:p>
        </w:tc>
      </w:tr>
      <w:tr w:rsidR="009D407F" w:rsidRPr="00E062F1" w14:paraId="6673BF61" w14:textId="77777777" w:rsidTr="009D407F">
        <w:trPr>
          <w:trHeight w:val="148"/>
          <w:jc w:val="center"/>
        </w:trPr>
        <w:tc>
          <w:tcPr>
            <w:tcW w:w="1034" w:type="dxa"/>
            <w:vMerge/>
            <w:tcBorders>
              <w:left w:val="single" w:sz="4" w:space="0" w:color="auto"/>
              <w:right w:val="single" w:sz="4" w:space="0" w:color="auto"/>
            </w:tcBorders>
            <w:vAlign w:val="center"/>
          </w:tcPr>
          <w:p w14:paraId="6B29FC2C"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44BC1307"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7E32D4DF" w14:textId="77777777" w:rsidR="009D407F" w:rsidRPr="00E062F1" w:rsidRDefault="009D407F" w:rsidP="009D407F">
            <w:pPr>
              <w:pStyle w:val="TAC"/>
              <w:rPr>
                <w:lang w:eastAsia="zh-CN"/>
              </w:rPr>
            </w:pPr>
          </w:p>
        </w:tc>
        <w:tc>
          <w:tcPr>
            <w:tcW w:w="668" w:type="dxa"/>
            <w:tcBorders>
              <w:left w:val="single" w:sz="4" w:space="0" w:color="auto"/>
              <w:right w:val="single" w:sz="4" w:space="0" w:color="auto"/>
            </w:tcBorders>
            <w:vAlign w:val="center"/>
          </w:tcPr>
          <w:p w14:paraId="7F1D6D56" w14:textId="77777777" w:rsidR="009D407F" w:rsidRPr="00E062F1" w:rsidRDefault="009D407F" w:rsidP="009D407F">
            <w:pPr>
              <w:pStyle w:val="TAC"/>
              <w:rPr>
                <w:rFonts w:cs="Arial"/>
                <w:lang w:eastAsia="ja-JP"/>
              </w:rPr>
            </w:pPr>
            <w:r w:rsidRPr="00E062F1">
              <w:rPr>
                <w:lang w:eastAsia="zh-CN"/>
              </w:rPr>
              <w:t>60</w:t>
            </w:r>
          </w:p>
        </w:tc>
        <w:tc>
          <w:tcPr>
            <w:tcW w:w="669" w:type="dxa"/>
            <w:tcBorders>
              <w:left w:val="single" w:sz="4" w:space="0" w:color="auto"/>
              <w:right w:val="single" w:sz="4" w:space="0" w:color="auto"/>
            </w:tcBorders>
            <w:vAlign w:val="center"/>
          </w:tcPr>
          <w:p w14:paraId="26F8860A"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273AE29C"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19143E43" w14:textId="77777777" w:rsidR="009D407F" w:rsidRPr="00E062F1" w:rsidRDefault="009D407F" w:rsidP="009D407F">
            <w:pPr>
              <w:pStyle w:val="TAC"/>
              <w:rPr>
                <w:rFonts w:cs="Arial"/>
                <w:lang w:eastAsia="ja-JP"/>
              </w:rPr>
            </w:pPr>
          </w:p>
        </w:tc>
        <w:tc>
          <w:tcPr>
            <w:tcW w:w="668" w:type="dxa"/>
            <w:gridSpan w:val="2"/>
            <w:tcBorders>
              <w:left w:val="single" w:sz="4" w:space="0" w:color="auto"/>
              <w:right w:val="single" w:sz="4" w:space="0" w:color="auto"/>
            </w:tcBorders>
            <w:vAlign w:val="center"/>
          </w:tcPr>
          <w:p w14:paraId="38A53DAC"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363BC534" w14:textId="77777777" w:rsidR="009D407F" w:rsidRPr="00E062F1" w:rsidRDefault="009D407F" w:rsidP="009D407F">
            <w:pPr>
              <w:pStyle w:val="TAC"/>
              <w:rPr>
                <w:rFonts w:cs="Arial"/>
                <w:lang w:eastAsia="ja-JP"/>
              </w:rPr>
            </w:pPr>
          </w:p>
        </w:tc>
        <w:tc>
          <w:tcPr>
            <w:tcW w:w="669" w:type="dxa"/>
            <w:gridSpan w:val="2"/>
            <w:tcBorders>
              <w:left w:val="single" w:sz="4" w:space="0" w:color="auto"/>
              <w:right w:val="single" w:sz="4" w:space="0" w:color="auto"/>
            </w:tcBorders>
            <w:vAlign w:val="center"/>
          </w:tcPr>
          <w:p w14:paraId="2E092DF0"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3134260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38A4C712"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2475CB2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55FFEAFD" w14:textId="77777777" w:rsidR="009D407F" w:rsidRPr="00E062F1" w:rsidRDefault="009D407F" w:rsidP="009D407F">
            <w:pPr>
              <w:pStyle w:val="TAC"/>
              <w:rPr>
                <w:rFonts w:cs="Arial"/>
                <w:lang w:eastAsia="zh-CN"/>
              </w:rPr>
            </w:pPr>
          </w:p>
        </w:tc>
        <w:tc>
          <w:tcPr>
            <w:tcW w:w="668" w:type="dxa"/>
            <w:tcBorders>
              <w:left w:val="single" w:sz="4" w:space="0" w:color="auto"/>
              <w:right w:val="single" w:sz="4" w:space="0" w:color="auto"/>
            </w:tcBorders>
            <w:vAlign w:val="center"/>
          </w:tcPr>
          <w:p w14:paraId="55E6D8D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141A2772"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4A680ABE"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1470FC0F" w14:textId="77777777" w:rsidR="009D407F" w:rsidRPr="00E062F1" w:rsidRDefault="009D407F" w:rsidP="009D407F">
            <w:pPr>
              <w:pStyle w:val="TAC"/>
              <w:rPr>
                <w:rFonts w:cs="Arial"/>
                <w:lang w:eastAsia="ja-JP"/>
              </w:rPr>
            </w:pPr>
          </w:p>
        </w:tc>
        <w:tc>
          <w:tcPr>
            <w:tcW w:w="671" w:type="dxa"/>
            <w:tcBorders>
              <w:left w:val="single" w:sz="4" w:space="0" w:color="auto"/>
              <w:right w:val="single" w:sz="4" w:space="0" w:color="auto"/>
            </w:tcBorders>
            <w:vAlign w:val="center"/>
          </w:tcPr>
          <w:p w14:paraId="4D82878B" w14:textId="77777777" w:rsidR="009D407F" w:rsidRPr="00E062F1" w:rsidRDefault="009D407F" w:rsidP="009D407F">
            <w:pPr>
              <w:pStyle w:val="TAC"/>
              <w:rPr>
                <w:rFonts w:cs="Arial"/>
                <w:lang w:eastAsia="ja-JP"/>
              </w:rPr>
            </w:pPr>
          </w:p>
        </w:tc>
        <w:tc>
          <w:tcPr>
            <w:tcW w:w="749" w:type="dxa"/>
            <w:vMerge/>
            <w:tcBorders>
              <w:left w:val="single" w:sz="4" w:space="0" w:color="auto"/>
              <w:right w:val="single" w:sz="4" w:space="0" w:color="auto"/>
            </w:tcBorders>
            <w:vAlign w:val="center"/>
          </w:tcPr>
          <w:p w14:paraId="2396ACE6" w14:textId="77777777" w:rsidR="009D407F" w:rsidRPr="00E062F1" w:rsidRDefault="009D407F" w:rsidP="009D407F">
            <w:pPr>
              <w:pStyle w:val="TAC"/>
              <w:rPr>
                <w:rFonts w:eastAsia="Yu Mincho"/>
                <w:szCs w:val="18"/>
              </w:rPr>
            </w:pPr>
          </w:p>
        </w:tc>
      </w:tr>
      <w:tr w:rsidR="009D407F" w:rsidRPr="00E062F1" w14:paraId="51F9C726" w14:textId="77777777" w:rsidTr="009D407F">
        <w:trPr>
          <w:trHeight w:val="148"/>
          <w:jc w:val="center"/>
        </w:trPr>
        <w:tc>
          <w:tcPr>
            <w:tcW w:w="1034" w:type="dxa"/>
            <w:vMerge/>
            <w:tcBorders>
              <w:left w:val="single" w:sz="4" w:space="0" w:color="auto"/>
              <w:right w:val="single" w:sz="4" w:space="0" w:color="auto"/>
            </w:tcBorders>
            <w:vAlign w:val="center"/>
          </w:tcPr>
          <w:p w14:paraId="0181E58D"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6F50089E"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6C6790A7"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5C255AC4" w14:textId="77777777" w:rsidR="009D407F" w:rsidRPr="00E062F1" w:rsidRDefault="009D407F" w:rsidP="009D407F">
            <w:pPr>
              <w:pStyle w:val="TAC"/>
              <w:rPr>
                <w:rFonts w:cs="Arial"/>
                <w:lang w:eastAsia="ja-JP"/>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2017F409" w14:textId="77777777" w:rsidR="009D407F" w:rsidRPr="00E062F1" w:rsidRDefault="009D407F" w:rsidP="009D407F">
            <w:pPr>
              <w:pStyle w:val="TAC"/>
              <w:rPr>
                <w:rFonts w:eastAsia="Yu Mincho"/>
                <w:szCs w:val="18"/>
              </w:rPr>
            </w:pPr>
          </w:p>
        </w:tc>
      </w:tr>
      <w:tr w:rsidR="009D407F" w:rsidRPr="00E062F1" w14:paraId="0AFA840A" w14:textId="77777777" w:rsidTr="009D407F">
        <w:trPr>
          <w:trHeight w:val="148"/>
          <w:jc w:val="center"/>
        </w:trPr>
        <w:tc>
          <w:tcPr>
            <w:tcW w:w="1034" w:type="dxa"/>
            <w:vMerge w:val="restart"/>
            <w:tcBorders>
              <w:left w:val="single" w:sz="4" w:space="0" w:color="auto"/>
              <w:right w:val="single" w:sz="4" w:space="0" w:color="auto"/>
            </w:tcBorders>
            <w:vAlign w:val="center"/>
          </w:tcPr>
          <w:p w14:paraId="7659DA63" w14:textId="77777777" w:rsidR="009D407F" w:rsidRPr="00E062F1" w:rsidRDefault="009D407F" w:rsidP="009D407F">
            <w:pPr>
              <w:pStyle w:val="TAC"/>
              <w:rPr>
                <w:lang w:eastAsia="zh-CN"/>
              </w:rPr>
            </w:pPr>
            <w:r w:rsidRPr="00E062F1">
              <w:t>CA_n</w:t>
            </w:r>
            <w:r w:rsidRPr="00E062F1">
              <w:rPr>
                <w:lang w:eastAsia="zh-CN"/>
              </w:rPr>
              <w:t>79</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14:paraId="701C0325" w14:textId="77777777" w:rsidR="009D407F" w:rsidRPr="00E062F1" w:rsidRDefault="009D407F" w:rsidP="009D407F">
            <w:pPr>
              <w:pStyle w:val="TAC"/>
              <w:rPr>
                <w:rFonts w:cs="Arial"/>
                <w:lang w:eastAsia="zh-CN"/>
              </w:rPr>
            </w:pPr>
            <w:r w:rsidRPr="00E062F1">
              <w:rPr>
                <w:rFonts w:cs="Arial"/>
                <w:lang w:eastAsia="zh-CN"/>
              </w:rPr>
              <w:t>CA_n257G</w:t>
            </w:r>
          </w:p>
          <w:p w14:paraId="7DB193F4" w14:textId="77777777" w:rsidR="009D407F" w:rsidRPr="00E062F1" w:rsidRDefault="009D407F" w:rsidP="009D407F">
            <w:pPr>
              <w:pStyle w:val="TAC"/>
              <w:rPr>
                <w:rFonts w:cs="Arial"/>
                <w:lang w:eastAsia="zh-CN"/>
              </w:rPr>
            </w:pPr>
            <w:r w:rsidRPr="00E062F1">
              <w:rPr>
                <w:rFonts w:cs="Arial"/>
                <w:lang w:eastAsia="zh-CN"/>
              </w:rPr>
              <w:t>CA_n257H</w:t>
            </w:r>
          </w:p>
          <w:p w14:paraId="2085FF0A" w14:textId="77777777" w:rsidR="009D407F" w:rsidRPr="00E062F1" w:rsidRDefault="009D407F" w:rsidP="009D407F">
            <w:pPr>
              <w:pStyle w:val="TAC"/>
              <w:rPr>
                <w:rFonts w:cs="Arial"/>
                <w:lang w:eastAsia="zh-CN"/>
              </w:rPr>
            </w:pPr>
            <w:r w:rsidRPr="00E062F1">
              <w:rPr>
                <w:rFonts w:cs="Arial"/>
                <w:lang w:eastAsia="zh-CN"/>
              </w:rPr>
              <w:t>CA_n257I</w:t>
            </w:r>
          </w:p>
          <w:p w14:paraId="4F95DECD" w14:textId="77777777" w:rsidR="009D407F" w:rsidRPr="00E062F1" w:rsidRDefault="009D407F" w:rsidP="009D407F">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439132D8" w14:textId="77777777" w:rsidR="009D407F" w:rsidRPr="00E062F1" w:rsidRDefault="009D407F" w:rsidP="009D407F">
            <w:pPr>
              <w:pStyle w:val="TAC"/>
              <w:rPr>
                <w:lang w:eastAsia="zh-CN"/>
              </w:rPr>
            </w:pPr>
            <w:r w:rsidRPr="00E062F1">
              <w:t>CA_n</w:t>
            </w:r>
            <w:r w:rsidRPr="00E062F1">
              <w:rPr>
                <w:lang w:eastAsia="zh-CN"/>
              </w:rPr>
              <w:t>79</w:t>
            </w:r>
            <w:r w:rsidRPr="00E062F1">
              <w:t>A-n</w:t>
            </w:r>
            <w:r w:rsidRPr="00E062F1">
              <w:rPr>
                <w:lang w:eastAsia="zh-CN"/>
              </w:rPr>
              <w:t>257H</w:t>
            </w:r>
          </w:p>
          <w:p w14:paraId="3458502D" w14:textId="77777777" w:rsidR="009D407F" w:rsidRPr="00E062F1" w:rsidRDefault="009D407F" w:rsidP="009D407F">
            <w:pPr>
              <w:pStyle w:val="TAC"/>
            </w:pPr>
            <w:r w:rsidRPr="00E062F1">
              <w:t>CA_n</w:t>
            </w:r>
            <w:r w:rsidRPr="00E062F1">
              <w:rPr>
                <w:lang w:eastAsia="zh-CN"/>
              </w:rPr>
              <w:t>79</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14:paraId="3B08A1AB" w14:textId="77777777" w:rsidR="009D407F" w:rsidRPr="00E062F1" w:rsidRDefault="009D407F" w:rsidP="009D407F">
            <w:pPr>
              <w:pStyle w:val="TAC"/>
              <w:rPr>
                <w:lang w:eastAsia="zh-CN"/>
              </w:rPr>
            </w:pPr>
            <w:r w:rsidRPr="00E062F1">
              <w:rPr>
                <w:rFonts w:eastAsia="Yu Mincho"/>
              </w:rPr>
              <w:t>n7</w:t>
            </w:r>
            <w:r w:rsidRPr="00E062F1">
              <w:rPr>
                <w:lang w:eastAsia="zh-CN"/>
              </w:rPr>
              <w:t>9</w:t>
            </w:r>
          </w:p>
        </w:tc>
        <w:tc>
          <w:tcPr>
            <w:tcW w:w="668" w:type="dxa"/>
            <w:tcBorders>
              <w:left w:val="single" w:sz="4" w:space="0" w:color="auto"/>
              <w:right w:val="single" w:sz="4" w:space="0" w:color="auto"/>
            </w:tcBorders>
            <w:vAlign w:val="center"/>
          </w:tcPr>
          <w:p w14:paraId="552EF65C" w14:textId="77777777" w:rsidR="009D407F" w:rsidRPr="00E062F1" w:rsidRDefault="009D407F" w:rsidP="009D407F">
            <w:pPr>
              <w:pStyle w:val="TAC"/>
              <w:rPr>
                <w:rFonts w:cs="Arial"/>
                <w:lang w:eastAsia="ja-JP"/>
              </w:rPr>
            </w:pPr>
            <w:r w:rsidRPr="00E062F1">
              <w:rPr>
                <w:lang w:eastAsia="zh-CN"/>
              </w:rPr>
              <w:t>15</w:t>
            </w:r>
          </w:p>
        </w:tc>
        <w:tc>
          <w:tcPr>
            <w:tcW w:w="669" w:type="dxa"/>
            <w:tcBorders>
              <w:left w:val="single" w:sz="4" w:space="0" w:color="auto"/>
              <w:right w:val="single" w:sz="4" w:space="0" w:color="auto"/>
            </w:tcBorders>
            <w:vAlign w:val="center"/>
          </w:tcPr>
          <w:p w14:paraId="05AE0E14"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015EC2E7"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2B67BCC9" w14:textId="77777777" w:rsidR="009D407F" w:rsidRPr="00E062F1" w:rsidRDefault="009D407F" w:rsidP="009D407F">
            <w:pPr>
              <w:pStyle w:val="TAC"/>
              <w:rPr>
                <w:rFonts w:cs="Arial"/>
                <w:lang w:eastAsia="ja-JP"/>
              </w:rPr>
            </w:pPr>
          </w:p>
        </w:tc>
        <w:tc>
          <w:tcPr>
            <w:tcW w:w="668" w:type="dxa"/>
            <w:gridSpan w:val="2"/>
            <w:tcBorders>
              <w:left w:val="single" w:sz="4" w:space="0" w:color="auto"/>
              <w:right w:val="single" w:sz="4" w:space="0" w:color="auto"/>
            </w:tcBorders>
            <w:vAlign w:val="center"/>
          </w:tcPr>
          <w:p w14:paraId="45C22C95"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453532FF" w14:textId="77777777" w:rsidR="009D407F" w:rsidRPr="00E062F1" w:rsidRDefault="009D407F" w:rsidP="009D407F">
            <w:pPr>
              <w:pStyle w:val="TAC"/>
              <w:rPr>
                <w:rFonts w:cs="Arial"/>
                <w:lang w:eastAsia="ja-JP"/>
              </w:rPr>
            </w:pPr>
          </w:p>
        </w:tc>
        <w:tc>
          <w:tcPr>
            <w:tcW w:w="669" w:type="dxa"/>
            <w:gridSpan w:val="2"/>
            <w:tcBorders>
              <w:left w:val="single" w:sz="4" w:space="0" w:color="auto"/>
              <w:right w:val="single" w:sz="4" w:space="0" w:color="auto"/>
            </w:tcBorders>
            <w:vAlign w:val="center"/>
          </w:tcPr>
          <w:p w14:paraId="24F24125"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7CBA007B"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06B158F0"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5CAD922D"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09CDC1E3"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3593C668"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012F4C51"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0E8F6C50" w14:textId="77777777" w:rsidR="009D407F" w:rsidRPr="00E062F1" w:rsidRDefault="009D407F" w:rsidP="009D407F">
            <w:pPr>
              <w:pStyle w:val="TAC"/>
              <w:rPr>
                <w:rFonts w:cs="Arial"/>
                <w:lang w:eastAsia="ja-JP"/>
              </w:rPr>
            </w:pPr>
          </w:p>
        </w:tc>
        <w:tc>
          <w:tcPr>
            <w:tcW w:w="669" w:type="dxa"/>
            <w:gridSpan w:val="2"/>
            <w:tcBorders>
              <w:left w:val="single" w:sz="4" w:space="0" w:color="auto"/>
              <w:right w:val="single" w:sz="4" w:space="0" w:color="auto"/>
            </w:tcBorders>
            <w:vAlign w:val="center"/>
          </w:tcPr>
          <w:p w14:paraId="2F3AE4F9" w14:textId="77777777" w:rsidR="009D407F" w:rsidRPr="00E062F1" w:rsidRDefault="009D407F" w:rsidP="009D407F">
            <w:pPr>
              <w:pStyle w:val="TAC"/>
              <w:rPr>
                <w:rFonts w:cs="Arial"/>
                <w:lang w:eastAsia="ja-JP"/>
              </w:rPr>
            </w:pPr>
          </w:p>
        </w:tc>
        <w:tc>
          <w:tcPr>
            <w:tcW w:w="671" w:type="dxa"/>
            <w:tcBorders>
              <w:left w:val="single" w:sz="4" w:space="0" w:color="auto"/>
              <w:right w:val="single" w:sz="4" w:space="0" w:color="auto"/>
            </w:tcBorders>
            <w:vAlign w:val="center"/>
          </w:tcPr>
          <w:p w14:paraId="016EF45F" w14:textId="77777777" w:rsidR="009D407F" w:rsidRPr="00E062F1" w:rsidRDefault="009D407F" w:rsidP="009D407F">
            <w:pPr>
              <w:pStyle w:val="TAC"/>
              <w:rPr>
                <w:rFonts w:cs="Arial"/>
                <w:lang w:eastAsia="ja-JP"/>
              </w:rPr>
            </w:pPr>
          </w:p>
        </w:tc>
        <w:tc>
          <w:tcPr>
            <w:tcW w:w="749" w:type="dxa"/>
            <w:vMerge w:val="restart"/>
            <w:tcBorders>
              <w:left w:val="single" w:sz="4" w:space="0" w:color="auto"/>
              <w:right w:val="single" w:sz="4" w:space="0" w:color="auto"/>
            </w:tcBorders>
            <w:vAlign w:val="center"/>
          </w:tcPr>
          <w:p w14:paraId="18A19C6B"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631B9484" w14:textId="77777777" w:rsidTr="009D407F">
        <w:trPr>
          <w:trHeight w:val="148"/>
          <w:jc w:val="center"/>
        </w:trPr>
        <w:tc>
          <w:tcPr>
            <w:tcW w:w="1034" w:type="dxa"/>
            <w:vMerge/>
            <w:tcBorders>
              <w:left w:val="single" w:sz="4" w:space="0" w:color="auto"/>
              <w:right w:val="single" w:sz="4" w:space="0" w:color="auto"/>
            </w:tcBorders>
            <w:vAlign w:val="center"/>
          </w:tcPr>
          <w:p w14:paraId="47A81BB8"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173C4281"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7DD00E79" w14:textId="77777777" w:rsidR="009D407F" w:rsidRPr="00E062F1" w:rsidRDefault="009D407F" w:rsidP="009D407F">
            <w:pPr>
              <w:pStyle w:val="TAC"/>
              <w:rPr>
                <w:lang w:eastAsia="zh-CN"/>
              </w:rPr>
            </w:pPr>
          </w:p>
        </w:tc>
        <w:tc>
          <w:tcPr>
            <w:tcW w:w="668" w:type="dxa"/>
            <w:tcBorders>
              <w:left w:val="single" w:sz="4" w:space="0" w:color="auto"/>
              <w:right w:val="single" w:sz="4" w:space="0" w:color="auto"/>
            </w:tcBorders>
            <w:vAlign w:val="center"/>
          </w:tcPr>
          <w:p w14:paraId="31C84054" w14:textId="77777777" w:rsidR="009D407F" w:rsidRPr="00E062F1" w:rsidRDefault="009D407F" w:rsidP="009D407F">
            <w:pPr>
              <w:pStyle w:val="TAC"/>
              <w:rPr>
                <w:rFonts w:cs="Arial"/>
                <w:lang w:eastAsia="ja-JP"/>
              </w:rPr>
            </w:pPr>
            <w:r w:rsidRPr="00E062F1">
              <w:rPr>
                <w:lang w:eastAsia="zh-CN"/>
              </w:rPr>
              <w:t>30</w:t>
            </w:r>
          </w:p>
        </w:tc>
        <w:tc>
          <w:tcPr>
            <w:tcW w:w="669" w:type="dxa"/>
            <w:tcBorders>
              <w:left w:val="single" w:sz="4" w:space="0" w:color="auto"/>
              <w:right w:val="single" w:sz="4" w:space="0" w:color="auto"/>
            </w:tcBorders>
            <w:vAlign w:val="center"/>
          </w:tcPr>
          <w:p w14:paraId="6A58A078"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65110025"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583F8280" w14:textId="77777777" w:rsidR="009D407F" w:rsidRPr="00E062F1" w:rsidRDefault="009D407F" w:rsidP="009D407F">
            <w:pPr>
              <w:pStyle w:val="TAC"/>
              <w:rPr>
                <w:rFonts w:cs="Arial"/>
                <w:lang w:eastAsia="ja-JP"/>
              </w:rPr>
            </w:pPr>
          </w:p>
        </w:tc>
        <w:tc>
          <w:tcPr>
            <w:tcW w:w="668" w:type="dxa"/>
            <w:gridSpan w:val="2"/>
            <w:tcBorders>
              <w:left w:val="single" w:sz="4" w:space="0" w:color="auto"/>
              <w:right w:val="single" w:sz="4" w:space="0" w:color="auto"/>
            </w:tcBorders>
            <w:vAlign w:val="center"/>
          </w:tcPr>
          <w:p w14:paraId="177E5A65"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655E8BC3" w14:textId="77777777" w:rsidR="009D407F" w:rsidRPr="00E062F1" w:rsidRDefault="009D407F" w:rsidP="009D407F">
            <w:pPr>
              <w:pStyle w:val="TAC"/>
              <w:rPr>
                <w:rFonts w:cs="Arial"/>
                <w:lang w:eastAsia="ja-JP"/>
              </w:rPr>
            </w:pPr>
          </w:p>
        </w:tc>
        <w:tc>
          <w:tcPr>
            <w:tcW w:w="669" w:type="dxa"/>
            <w:gridSpan w:val="2"/>
            <w:tcBorders>
              <w:left w:val="single" w:sz="4" w:space="0" w:color="auto"/>
              <w:right w:val="single" w:sz="4" w:space="0" w:color="auto"/>
            </w:tcBorders>
            <w:vAlign w:val="center"/>
          </w:tcPr>
          <w:p w14:paraId="7724A515"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53DE106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09278640"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4C56086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1B8C8E37" w14:textId="77777777" w:rsidR="009D407F" w:rsidRPr="00E062F1" w:rsidRDefault="009D407F" w:rsidP="009D407F">
            <w:pPr>
              <w:pStyle w:val="TAC"/>
              <w:rPr>
                <w:rFonts w:cs="Arial"/>
                <w:lang w:eastAsia="zh-CN"/>
              </w:rPr>
            </w:pPr>
          </w:p>
        </w:tc>
        <w:tc>
          <w:tcPr>
            <w:tcW w:w="668" w:type="dxa"/>
            <w:tcBorders>
              <w:left w:val="single" w:sz="4" w:space="0" w:color="auto"/>
              <w:right w:val="single" w:sz="4" w:space="0" w:color="auto"/>
            </w:tcBorders>
            <w:vAlign w:val="center"/>
          </w:tcPr>
          <w:p w14:paraId="7A389C0F"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68C7E19C"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572708BE"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0F875085" w14:textId="77777777" w:rsidR="009D407F" w:rsidRPr="00E062F1" w:rsidRDefault="009D407F" w:rsidP="009D407F">
            <w:pPr>
              <w:pStyle w:val="TAC"/>
              <w:rPr>
                <w:rFonts w:cs="Arial"/>
                <w:lang w:eastAsia="ja-JP"/>
              </w:rPr>
            </w:pPr>
          </w:p>
        </w:tc>
        <w:tc>
          <w:tcPr>
            <w:tcW w:w="671" w:type="dxa"/>
            <w:tcBorders>
              <w:left w:val="single" w:sz="4" w:space="0" w:color="auto"/>
              <w:right w:val="single" w:sz="4" w:space="0" w:color="auto"/>
            </w:tcBorders>
            <w:vAlign w:val="center"/>
          </w:tcPr>
          <w:p w14:paraId="5528BC95" w14:textId="77777777" w:rsidR="009D407F" w:rsidRPr="00E062F1" w:rsidRDefault="009D407F" w:rsidP="009D407F">
            <w:pPr>
              <w:pStyle w:val="TAC"/>
              <w:rPr>
                <w:rFonts w:cs="Arial"/>
                <w:lang w:eastAsia="ja-JP"/>
              </w:rPr>
            </w:pPr>
          </w:p>
        </w:tc>
        <w:tc>
          <w:tcPr>
            <w:tcW w:w="749" w:type="dxa"/>
            <w:vMerge/>
            <w:tcBorders>
              <w:left w:val="single" w:sz="4" w:space="0" w:color="auto"/>
              <w:right w:val="single" w:sz="4" w:space="0" w:color="auto"/>
            </w:tcBorders>
            <w:vAlign w:val="center"/>
          </w:tcPr>
          <w:p w14:paraId="16D777CC" w14:textId="77777777" w:rsidR="009D407F" w:rsidRPr="00E062F1" w:rsidRDefault="009D407F" w:rsidP="009D407F">
            <w:pPr>
              <w:pStyle w:val="TAC"/>
              <w:rPr>
                <w:rFonts w:eastAsia="Yu Mincho"/>
                <w:szCs w:val="18"/>
              </w:rPr>
            </w:pPr>
          </w:p>
        </w:tc>
      </w:tr>
      <w:tr w:rsidR="009D407F" w:rsidRPr="00E062F1" w14:paraId="644CC6DF" w14:textId="77777777" w:rsidTr="009D407F">
        <w:trPr>
          <w:trHeight w:val="148"/>
          <w:jc w:val="center"/>
        </w:trPr>
        <w:tc>
          <w:tcPr>
            <w:tcW w:w="1034" w:type="dxa"/>
            <w:vMerge/>
            <w:tcBorders>
              <w:left w:val="single" w:sz="4" w:space="0" w:color="auto"/>
              <w:right w:val="single" w:sz="4" w:space="0" w:color="auto"/>
            </w:tcBorders>
            <w:vAlign w:val="center"/>
          </w:tcPr>
          <w:p w14:paraId="341D69C4"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676F4790"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33194478" w14:textId="77777777" w:rsidR="009D407F" w:rsidRPr="00E062F1" w:rsidRDefault="009D407F" w:rsidP="009D407F">
            <w:pPr>
              <w:pStyle w:val="TAC"/>
              <w:rPr>
                <w:lang w:eastAsia="zh-CN"/>
              </w:rPr>
            </w:pPr>
          </w:p>
        </w:tc>
        <w:tc>
          <w:tcPr>
            <w:tcW w:w="668" w:type="dxa"/>
            <w:tcBorders>
              <w:left w:val="single" w:sz="4" w:space="0" w:color="auto"/>
              <w:right w:val="single" w:sz="4" w:space="0" w:color="auto"/>
            </w:tcBorders>
            <w:vAlign w:val="center"/>
          </w:tcPr>
          <w:p w14:paraId="6B646B4F" w14:textId="77777777" w:rsidR="009D407F" w:rsidRPr="00E062F1" w:rsidRDefault="009D407F" w:rsidP="009D407F">
            <w:pPr>
              <w:pStyle w:val="TAC"/>
              <w:rPr>
                <w:rFonts w:cs="Arial"/>
                <w:lang w:eastAsia="ja-JP"/>
              </w:rPr>
            </w:pPr>
            <w:r w:rsidRPr="00E062F1">
              <w:rPr>
                <w:lang w:eastAsia="zh-CN"/>
              </w:rPr>
              <w:t>60</w:t>
            </w:r>
          </w:p>
        </w:tc>
        <w:tc>
          <w:tcPr>
            <w:tcW w:w="669" w:type="dxa"/>
            <w:tcBorders>
              <w:left w:val="single" w:sz="4" w:space="0" w:color="auto"/>
              <w:right w:val="single" w:sz="4" w:space="0" w:color="auto"/>
            </w:tcBorders>
            <w:vAlign w:val="center"/>
          </w:tcPr>
          <w:p w14:paraId="0675ACFD"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6B7A1FFA"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4729B142" w14:textId="77777777" w:rsidR="009D407F" w:rsidRPr="00E062F1" w:rsidRDefault="009D407F" w:rsidP="009D407F">
            <w:pPr>
              <w:pStyle w:val="TAC"/>
              <w:rPr>
                <w:rFonts w:cs="Arial"/>
                <w:lang w:eastAsia="ja-JP"/>
              </w:rPr>
            </w:pPr>
          </w:p>
        </w:tc>
        <w:tc>
          <w:tcPr>
            <w:tcW w:w="668" w:type="dxa"/>
            <w:gridSpan w:val="2"/>
            <w:tcBorders>
              <w:left w:val="single" w:sz="4" w:space="0" w:color="auto"/>
              <w:right w:val="single" w:sz="4" w:space="0" w:color="auto"/>
            </w:tcBorders>
            <w:vAlign w:val="center"/>
          </w:tcPr>
          <w:p w14:paraId="2581F922"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063F641F" w14:textId="77777777" w:rsidR="009D407F" w:rsidRPr="00E062F1" w:rsidRDefault="009D407F" w:rsidP="009D407F">
            <w:pPr>
              <w:pStyle w:val="TAC"/>
              <w:rPr>
                <w:rFonts w:cs="Arial"/>
                <w:lang w:eastAsia="ja-JP"/>
              </w:rPr>
            </w:pPr>
          </w:p>
        </w:tc>
        <w:tc>
          <w:tcPr>
            <w:tcW w:w="669" w:type="dxa"/>
            <w:gridSpan w:val="2"/>
            <w:tcBorders>
              <w:left w:val="single" w:sz="4" w:space="0" w:color="auto"/>
              <w:right w:val="single" w:sz="4" w:space="0" w:color="auto"/>
            </w:tcBorders>
            <w:vAlign w:val="center"/>
          </w:tcPr>
          <w:p w14:paraId="48F0B9C6" w14:textId="77777777" w:rsidR="009D407F" w:rsidRPr="00E062F1" w:rsidRDefault="009D407F" w:rsidP="009D407F">
            <w:pPr>
              <w:pStyle w:val="TAC"/>
              <w:rPr>
                <w:rFonts w:cs="Arial"/>
                <w:lang w:eastAsia="ja-JP"/>
              </w:rPr>
            </w:pPr>
          </w:p>
        </w:tc>
        <w:tc>
          <w:tcPr>
            <w:tcW w:w="669" w:type="dxa"/>
            <w:tcBorders>
              <w:left w:val="single" w:sz="4" w:space="0" w:color="auto"/>
              <w:right w:val="single" w:sz="4" w:space="0" w:color="auto"/>
            </w:tcBorders>
            <w:vAlign w:val="center"/>
          </w:tcPr>
          <w:p w14:paraId="5613C9D4"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5032AF3E"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4379C69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31C3C234" w14:textId="77777777" w:rsidR="009D407F" w:rsidRPr="00E062F1" w:rsidRDefault="009D407F" w:rsidP="009D407F">
            <w:pPr>
              <w:pStyle w:val="TAC"/>
              <w:rPr>
                <w:rFonts w:cs="Arial"/>
                <w:lang w:eastAsia="zh-CN"/>
              </w:rPr>
            </w:pPr>
          </w:p>
        </w:tc>
        <w:tc>
          <w:tcPr>
            <w:tcW w:w="668" w:type="dxa"/>
            <w:tcBorders>
              <w:left w:val="single" w:sz="4" w:space="0" w:color="auto"/>
              <w:right w:val="single" w:sz="4" w:space="0" w:color="auto"/>
            </w:tcBorders>
            <w:vAlign w:val="center"/>
          </w:tcPr>
          <w:p w14:paraId="3DFE25B3" w14:textId="77777777" w:rsidR="009D407F" w:rsidRPr="00E062F1" w:rsidRDefault="009D407F" w:rsidP="009D407F">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59F91194" w14:textId="77777777" w:rsidR="009D407F" w:rsidRPr="00E062F1" w:rsidRDefault="009D407F" w:rsidP="009D407F">
            <w:pPr>
              <w:pStyle w:val="TAC"/>
              <w:rPr>
                <w:rFonts w:cs="Arial"/>
                <w:lang w:eastAsia="ja-JP"/>
              </w:rPr>
            </w:pPr>
          </w:p>
        </w:tc>
        <w:tc>
          <w:tcPr>
            <w:tcW w:w="668" w:type="dxa"/>
            <w:tcBorders>
              <w:left w:val="single" w:sz="4" w:space="0" w:color="auto"/>
              <w:right w:val="single" w:sz="4" w:space="0" w:color="auto"/>
            </w:tcBorders>
            <w:vAlign w:val="center"/>
          </w:tcPr>
          <w:p w14:paraId="43243488" w14:textId="77777777" w:rsidR="009D407F" w:rsidRPr="00E062F1" w:rsidRDefault="009D407F" w:rsidP="009D407F">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5F00101C" w14:textId="77777777" w:rsidR="009D407F" w:rsidRPr="00E062F1" w:rsidRDefault="009D407F" w:rsidP="009D407F">
            <w:pPr>
              <w:pStyle w:val="TAC"/>
              <w:rPr>
                <w:rFonts w:cs="Arial"/>
                <w:lang w:eastAsia="ja-JP"/>
              </w:rPr>
            </w:pPr>
          </w:p>
        </w:tc>
        <w:tc>
          <w:tcPr>
            <w:tcW w:w="671" w:type="dxa"/>
            <w:tcBorders>
              <w:left w:val="single" w:sz="4" w:space="0" w:color="auto"/>
              <w:right w:val="single" w:sz="4" w:space="0" w:color="auto"/>
            </w:tcBorders>
            <w:vAlign w:val="center"/>
          </w:tcPr>
          <w:p w14:paraId="2076DFAF" w14:textId="77777777" w:rsidR="009D407F" w:rsidRPr="00E062F1" w:rsidRDefault="009D407F" w:rsidP="009D407F">
            <w:pPr>
              <w:pStyle w:val="TAC"/>
              <w:rPr>
                <w:rFonts w:cs="Arial"/>
                <w:lang w:eastAsia="ja-JP"/>
              </w:rPr>
            </w:pPr>
          </w:p>
        </w:tc>
        <w:tc>
          <w:tcPr>
            <w:tcW w:w="749" w:type="dxa"/>
            <w:vMerge/>
            <w:tcBorders>
              <w:left w:val="single" w:sz="4" w:space="0" w:color="auto"/>
              <w:right w:val="single" w:sz="4" w:space="0" w:color="auto"/>
            </w:tcBorders>
            <w:vAlign w:val="center"/>
          </w:tcPr>
          <w:p w14:paraId="0B700A6E" w14:textId="77777777" w:rsidR="009D407F" w:rsidRPr="00E062F1" w:rsidRDefault="009D407F" w:rsidP="009D407F">
            <w:pPr>
              <w:pStyle w:val="TAC"/>
              <w:rPr>
                <w:rFonts w:eastAsia="Yu Mincho"/>
                <w:szCs w:val="18"/>
              </w:rPr>
            </w:pPr>
          </w:p>
        </w:tc>
      </w:tr>
      <w:tr w:rsidR="009D407F" w:rsidRPr="00E062F1" w14:paraId="29B31EB4" w14:textId="77777777" w:rsidTr="009D407F">
        <w:trPr>
          <w:trHeight w:val="148"/>
          <w:jc w:val="center"/>
        </w:trPr>
        <w:tc>
          <w:tcPr>
            <w:tcW w:w="1034" w:type="dxa"/>
            <w:vMerge/>
            <w:tcBorders>
              <w:left w:val="single" w:sz="4" w:space="0" w:color="auto"/>
              <w:right w:val="single" w:sz="4" w:space="0" w:color="auto"/>
            </w:tcBorders>
            <w:vAlign w:val="center"/>
          </w:tcPr>
          <w:p w14:paraId="70763997"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028C5B3B"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5D94A632"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vAlign w:val="center"/>
          </w:tcPr>
          <w:p w14:paraId="2AB8BC1C" w14:textId="77777777" w:rsidR="009D407F" w:rsidRPr="00E062F1" w:rsidRDefault="009D407F" w:rsidP="009D407F">
            <w:pPr>
              <w:pStyle w:val="TAC"/>
              <w:rPr>
                <w:rFonts w:cs="Arial"/>
                <w:lang w:eastAsia="ja-JP"/>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0C1556E4" w14:textId="77777777" w:rsidR="009D407F" w:rsidRPr="00E062F1" w:rsidRDefault="009D407F" w:rsidP="009D407F">
            <w:pPr>
              <w:pStyle w:val="TAC"/>
              <w:rPr>
                <w:rFonts w:eastAsia="Yu Mincho"/>
                <w:szCs w:val="18"/>
              </w:rPr>
            </w:pPr>
          </w:p>
        </w:tc>
      </w:tr>
      <w:tr w:rsidR="009D407F" w:rsidRPr="00E062F1" w14:paraId="047110AE" w14:textId="77777777" w:rsidTr="009D407F">
        <w:trPr>
          <w:trHeight w:val="148"/>
          <w:jc w:val="center"/>
        </w:trPr>
        <w:tc>
          <w:tcPr>
            <w:tcW w:w="1034" w:type="dxa"/>
            <w:vMerge w:val="restart"/>
            <w:tcBorders>
              <w:left w:val="single" w:sz="4" w:space="0" w:color="auto"/>
              <w:right w:val="single" w:sz="4" w:space="0" w:color="auto"/>
            </w:tcBorders>
            <w:vAlign w:val="center"/>
          </w:tcPr>
          <w:p w14:paraId="57ADA9DE" w14:textId="77777777" w:rsidR="009D407F" w:rsidRPr="00E062F1" w:rsidRDefault="009D407F" w:rsidP="009D407F">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3C5A989E" w14:textId="77777777" w:rsidR="009D407F" w:rsidRPr="00E062F1" w:rsidRDefault="009D407F" w:rsidP="009D407F">
            <w:pPr>
              <w:pStyle w:val="TAC"/>
              <w:rPr>
                <w:lang w:eastAsia="zh-CN"/>
              </w:rPr>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7A9DBF9C" w14:textId="77777777" w:rsidR="009D407F" w:rsidRPr="00E062F1" w:rsidRDefault="009D407F" w:rsidP="009D407F">
            <w:pPr>
              <w:pStyle w:val="TAC"/>
              <w:rPr>
                <w:lang w:eastAsia="zh-CN"/>
              </w:rPr>
            </w:pPr>
            <w:r w:rsidRPr="00E062F1">
              <w:rPr>
                <w:lang w:eastAsia="zh-CN"/>
              </w:rPr>
              <w:t>n79</w:t>
            </w:r>
          </w:p>
        </w:tc>
        <w:tc>
          <w:tcPr>
            <w:tcW w:w="10701" w:type="dxa"/>
            <w:gridSpan w:val="19"/>
            <w:tcBorders>
              <w:left w:val="single" w:sz="4" w:space="0" w:color="auto"/>
              <w:right w:val="single" w:sz="4" w:space="0" w:color="auto"/>
            </w:tcBorders>
          </w:tcPr>
          <w:p w14:paraId="10CCB830" w14:textId="77777777" w:rsidR="009D407F" w:rsidRPr="00E062F1" w:rsidRDefault="009D407F" w:rsidP="009D407F">
            <w:pPr>
              <w:pStyle w:val="TAC"/>
              <w:rPr>
                <w:rFonts w:eastAsia="Yu Mincho"/>
                <w:szCs w:val="18"/>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18C2CE4D"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4DA89C39" w14:textId="77777777" w:rsidTr="009D407F">
        <w:trPr>
          <w:trHeight w:val="148"/>
          <w:jc w:val="center"/>
        </w:trPr>
        <w:tc>
          <w:tcPr>
            <w:tcW w:w="1034" w:type="dxa"/>
            <w:vMerge/>
            <w:tcBorders>
              <w:left w:val="single" w:sz="4" w:space="0" w:color="auto"/>
              <w:right w:val="single" w:sz="4" w:space="0" w:color="auto"/>
            </w:tcBorders>
            <w:vAlign w:val="center"/>
          </w:tcPr>
          <w:p w14:paraId="0099993D"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1F986B37" w14:textId="77777777" w:rsidR="009D407F" w:rsidRPr="00E062F1" w:rsidRDefault="009D407F" w:rsidP="009D407F">
            <w:pPr>
              <w:pStyle w:val="TAC"/>
            </w:pPr>
          </w:p>
        </w:tc>
        <w:tc>
          <w:tcPr>
            <w:tcW w:w="746" w:type="dxa"/>
            <w:vMerge w:val="restart"/>
            <w:tcBorders>
              <w:left w:val="single" w:sz="4" w:space="0" w:color="auto"/>
              <w:right w:val="single" w:sz="4" w:space="0" w:color="auto"/>
            </w:tcBorders>
            <w:vAlign w:val="center"/>
          </w:tcPr>
          <w:p w14:paraId="3555DD59" w14:textId="77777777" w:rsidR="009D407F" w:rsidRPr="00E062F1" w:rsidRDefault="009D407F" w:rsidP="009D407F">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tcPr>
          <w:p w14:paraId="3A195F6F" w14:textId="77777777" w:rsidR="009D407F" w:rsidRPr="00E062F1" w:rsidRDefault="009D407F" w:rsidP="009D407F">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A6EFB14"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EA31705"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1B6CBE6"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CB8E90E"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5CD1A842"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230D4A6"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65ADAFD"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6901152" w14:textId="77777777" w:rsidR="009D407F" w:rsidRPr="00E062F1" w:rsidRDefault="009D407F" w:rsidP="009D407F">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FF568D5"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54C37889" w14:textId="77777777" w:rsidR="009D407F" w:rsidRPr="00E062F1" w:rsidRDefault="009D407F" w:rsidP="009D407F">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69F412B5"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537E9C05"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B3445BB" w14:textId="77777777" w:rsidR="009D407F" w:rsidRPr="00E062F1" w:rsidRDefault="009D407F" w:rsidP="009D407F">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63EF92" w14:textId="77777777" w:rsidR="009D407F" w:rsidRPr="00E062F1" w:rsidRDefault="009D407F" w:rsidP="009D407F">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AAFAC" w14:textId="77777777" w:rsidR="009D407F" w:rsidRPr="00E062F1" w:rsidRDefault="009D407F" w:rsidP="009D407F">
            <w:pPr>
              <w:pStyle w:val="TAC"/>
              <w:rPr>
                <w:rFonts w:cs="Arial"/>
              </w:rPr>
            </w:pPr>
          </w:p>
        </w:tc>
        <w:tc>
          <w:tcPr>
            <w:tcW w:w="749" w:type="dxa"/>
            <w:vMerge/>
            <w:tcBorders>
              <w:left w:val="single" w:sz="4" w:space="0" w:color="auto"/>
              <w:right w:val="single" w:sz="4" w:space="0" w:color="auto"/>
            </w:tcBorders>
            <w:vAlign w:val="center"/>
          </w:tcPr>
          <w:p w14:paraId="21622816" w14:textId="77777777" w:rsidR="009D407F" w:rsidRPr="00E062F1" w:rsidRDefault="009D407F" w:rsidP="009D407F">
            <w:pPr>
              <w:pStyle w:val="TAC"/>
              <w:rPr>
                <w:rFonts w:eastAsia="Yu Mincho"/>
                <w:szCs w:val="18"/>
              </w:rPr>
            </w:pPr>
          </w:p>
        </w:tc>
      </w:tr>
      <w:tr w:rsidR="009D407F" w:rsidRPr="00E062F1" w14:paraId="4D7453A5" w14:textId="77777777" w:rsidTr="009D407F">
        <w:trPr>
          <w:trHeight w:val="148"/>
          <w:jc w:val="center"/>
        </w:trPr>
        <w:tc>
          <w:tcPr>
            <w:tcW w:w="1034" w:type="dxa"/>
            <w:vMerge/>
            <w:tcBorders>
              <w:left w:val="single" w:sz="4" w:space="0" w:color="auto"/>
              <w:right w:val="single" w:sz="4" w:space="0" w:color="auto"/>
            </w:tcBorders>
            <w:vAlign w:val="center"/>
          </w:tcPr>
          <w:p w14:paraId="587E1471"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77E315CE"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5DC8691C"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tcPr>
          <w:p w14:paraId="6C7538F3" w14:textId="77777777" w:rsidR="009D407F" w:rsidRPr="00E062F1" w:rsidRDefault="009D407F" w:rsidP="009D407F">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6816C40D"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C6C17A4"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9D3BE26"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B32B442"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633A3CDD"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C3DD1E9"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AAAB97F"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29B45E3" w14:textId="77777777" w:rsidR="009D407F" w:rsidRPr="00E062F1" w:rsidRDefault="009D407F" w:rsidP="009D407F">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D4B59D"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047F898"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4189E4F"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F7E144B"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2DD41B0" w14:textId="77777777" w:rsidR="009D407F" w:rsidRPr="00E062F1" w:rsidRDefault="009D407F" w:rsidP="009D407F">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D2DB881" w14:textId="77777777" w:rsidR="009D407F" w:rsidRPr="00E062F1" w:rsidRDefault="009D407F" w:rsidP="009D407F">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0C1636" w14:textId="77777777" w:rsidR="009D407F" w:rsidRPr="00E062F1" w:rsidRDefault="009D407F" w:rsidP="009D407F">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60BCFE4A" w14:textId="77777777" w:rsidR="009D407F" w:rsidRPr="00E062F1" w:rsidRDefault="009D407F" w:rsidP="009D407F">
            <w:pPr>
              <w:pStyle w:val="TAC"/>
              <w:rPr>
                <w:rFonts w:eastAsia="Yu Mincho"/>
                <w:szCs w:val="18"/>
              </w:rPr>
            </w:pPr>
          </w:p>
        </w:tc>
      </w:tr>
      <w:tr w:rsidR="009D407F" w:rsidRPr="00E062F1" w14:paraId="567A685D" w14:textId="77777777" w:rsidTr="009D407F">
        <w:trPr>
          <w:trHeight w:val="148"/>
          <w:jc w:val="center"/>
        </w:trPr>
        <w:tc>
          <w:tcPr>
            <w:tcW w:w="1034" w:type="dxa"/>
            <w:vMerge w:val="restart"/>
            <w:tcBorders>
              <w:left w:val="single" w:sz="4" w:space="0" w:color="auto"/>
              <w:right w:val="single" w:sz="4" w:space="0" w:color="auto"/>
            </w:tcBorders>
            <w:vAlign w:val="center"/>
          </w:tcPr>
          <w:p w14:paraId="02B9B6F7" w14:textId="77777777" w:rsidR="009D407F" w:rsidRPr="00E062F1" w:rsidRDefault="009D407F" w:rsidP="009D407F">
            <w:pPr>
              <w:pStyle w:val="TAC"/>
            </w:pPr>
            <w:r w:rsidRPr="00E062F1">
              <w:t>CA_n</w:t>
            </w:r>
            <w:r w:rsidRPr="00E062F1">
              <w:rPr>
                <w:lang w:eastAsia="zh-CN"/>
              </w:rPr>
              <w:t>79C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29ACC2ED" w14:textId="77777777" w:rsidR="009D407F" w:rsidRPr="00E062F1" w:rsidRDefault="009D407F" w:rsidP="009D407F">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63BEC37B" w14:textId="77777777" w:rsidR="009D407F" w:rsidRPr="00E062F1" w:rsidRDefault="009D407F" w:rsidP="009D407F">
            <w:pPr>
              <w:pStyle w:val="TAC"/>
              <w:rPr>
                <w:lang w:eastAsia="zh-CN"/>
              </w:rPr>
            </w:pPr>
            <w:r w:rsidRPr="00E062F1">
              <w:rPr>
                <w:rFonts w:eastAsia="Yu Mincho"/>
              </w:rPr>
              <w:t>n7</w:t>
            </w:r>
            <w:r w:rsidRPr="00E062F1">
              <w:rPr>
                <w:lang w:eastAsia="zh-CN"/>
              </w:rPr>
              <w:t>9</w:t>
            </w:r>
          </w:p>
        </w:tc>
        <w:tc>
          <w:tcPr>
            <w:tcW w:w="10701" w:type="dxa"/>
            <w:gridSpan w:val="19"/>
            <w:tcBorders>
              <w:left w:val="single" w:sz="4" w:space="0" w:color="auto"/>
              <w:right w:val="single" w:sz="4" w:space="0" w:color="auto"/>
            </w:tcBorders>
          </w:tcPr>
          <w:p w14:paraId="285E3E2C" w14:textId="77777777" w:rsidR="009D407F" w:rsidRPr="00E062F1" w:rsidRDefault="009D407F" w:rsidP="009D407F">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4283D475"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57DC8AC0" w14:textId="77777777" w:rsidTr="009D407F">
        <w:trPr>
          <w:trHeight w:val="148"/>
          <w:jc w:val="center"/>
        </w:trPr>
        <w:tc>
          <w:tcPr>
            <w:tcW w:w="1034" w:type="dxa"/>
            <w:vMerge/>
            <w:tcBorders>
              <w:left w:val="single" w:sz="4" w:space="0" w:color="auto"/>
              <w:right w:val="single" w:sz="4" w:space="0" w:color="auto"/>
            </w:tcBorders>
            <w:vAlign w:val="center"/>
          </w:tcPr>
          <w:p w14:paraId="3102AC26"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4E930B04" w14:textId="77777777" w:rsidR="009D407F" w:rsidRPr="00E062F1" w:rsidRDefault="009D407F" w:rsidP="009D407F">
            <w:pPr>
              <w:pStyle w:val="TAC"/>
            </w:pPr>
          </w:p>
        </w:tc>
        <w:tc>
          <w:tcPr>
            <w:tcW w:w="746" w:type="dxa"/>
            <w:tcBorders>
              <w:left w:val="single" w:sz="4" w:space="0" w:color="auto"/>
              <w:right w:val="single" w:sz="4" w:space="0" w:color="auto"/>
            </w:tcBorders>
            <w:vAlign w:val="center"/>
          </w:tcPr>
          <w:p w14:paraId="7A1A70CA"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tcPr>
          <w:p w14:paraId="6365FB81" w14:textId="77777777" w:rsidR="009D407F" w:rsidRPr="00E062F1" w:rsidRDefault="009D407F" w:rsidP="009D407F">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5A6E6319" w14:textId="77777777" w:rsidR="009D407F" w:rsidRPr="00E062F1" w:rsidRDefault="009D407F" w:rsidP="009D407F">
            <w:pPr>
              <w:pStyle w:val="TAC"/>
              <w:rPr>
                <w:rFonts w:eastAsia="Yu Mincho"/>
                <w:szCs w:val="18"/>
              </w:rPr>
            </w:pPr>
          </w:p>
        </w:tc>
      </w:tr>
      <w:tr w:rsidR="009D407F" w:rsidRPr="00E062F1" w14:paraId="0C977587" w14:textId="77777777" w:rsidTr="009D407F">
        <w:trPr>
          <w:trHeight w:val="148"/>
          <w:jc w:val="center"/>
        </w:trPr>
        <w:tc>
          <w:tcPr>
            <w:tcW w:w="1034" w:type="dxa"/>
            <w:vMerge w:val="restart"/>
            <w:tcBorders>
              <w:left w:val="single" w:sz="4" w:space="0" w:color="auto"/>
              <w:right w:val="single" w:sz="4" w:space="0" w:color="auto"/>
            </w:tcBorders>
            <w:vAlign w:val="center"/>
          </w:tcPr>
          <w:p w14:paraId="42C3CB54" w14:textId="77777777" w:rsidR="009D407F" w:rsidRPr="00E062F1" w:rsidRDefault="009D407F" w:rsidP="009D407F">
            <w:pPr>
              <w:pStyle w:val="TAC"/>
            </w:pPr>
            <w:r w:rsidRPr="00E062F1">
              <w:t>CA_n</w:t>
            </w:r>
            <w:r w:rsidRPr="00E062F1">
              <w:rPr>
                <w:lang w:eastAsia="zh-CN"/>
              </w:rPr>
              <w:t>79C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6C5C3EB6" w14:textId="77777777" w:rsidR="009D407F" w:rsidRPr="00E062F1" w:rsidRDefault="009D407F" w:rsidP="009D407F">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29DECD38" w14:textId="77777777" w:rsidR="009D407F" w:rsidRPr="00E062F1" w:rsidRDefault="009D407F" w:rsidP="009D407F">
            <w:pPr>
              <w:pStyle w:val="TAC"/>
              <w:rPr>
                <w:lang w:eastAsia="zh-CN"/>
              </w:rPr>
            </w:pPr>
            <w:r w:rsidRPr="00E062F1">
              <w:rPr>
                <w:rFonts w:eastAsia="Yu Mincho"/>
              </w:rPr>
              <w:t>n7</w:t>
            </w:r>
            <w:r w:rsidRPr="00E062F1">
              <w:rPr>
                <w:lang w:eastAsia="zh-CN"/>
              </w:rPr>
              <w:t>9</w:t>
            </w:r>
          </w:p>
        </w:tc>
        <w:tc>
          <w:tcPr>
            <w:tcW w:w="10701" w:type="dxa"/>
            <w:gridSpan w:val="19"/>
            <w:tcBorders>
              <w:left w:val="single" w:sz="4" w:space="0" w:color="auto"/>
              <w:right w:val="single" w:sz="4" w:space="0" w:color="auto"/>
            </w:tcBorders>
          </w:tcPr>
          <w:p w14:paraId="6373B5FB" w14:textId="77777777" w:rsidR="009D407F" w:rsidRPr="00E062F1" w:rsidRDefault="009D407F" w:rsidP="009D407F">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691959D0"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76E94437" w14:textId="77777777" w:rsidTr="009D407F">
        <w:trPr>
          <w:trHeight w:val="148"/>
          <w:jc w:val="center"/>
        </w:trPr>
        <w:tc>
          <w:tcPr>
            <w:tcW w:w="1034" w:type="dxa"/>
            <w:vMerge/>
            <w:tcBorders>
              <w:left w:val="single" w:sz="4" w:space="0" w:color="auto"/>
              <w:right w:val="single" w:sz="4" w:space="0" w:color="auto"/>
            </w:tcBorders>
            <w:vAlign w:val="center"/>
          </w:tcPr>
          <w:p w14:paraId="29848447"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5BD34F2A" w14:textId="77777777" w:rsidR="009D407F" w:rsidRPr="00E062F1" w:rsidRDefault="009D407F" w:rsidP="009D407F">
            <w:pPr>
              <w:pStyle w:val="TAC"/>
            </w:pPr>
          </w:p>
        </w:tc>
        <w:tc>
          <w:tcPr>
            <w:tcW w:w="746" w:type="dxa"/>
            <w:tcBorders>
              <w:left w:val="single" w:sz="4" w:space="0" w:color="auto"/>
              <w:right w:val="single" w:sz="4" w:space="0" w:color="auto"/>
            </w:tcBorders>
          </w:tcPr>
          <w:p w14:paraId="5490E103"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tcPr>
          <w:p w14:paraId="5515195D" w14:textId="77777777" w:rsidR="009D407F" w:rsidRPr="00E062F1" w:rsidRDefault="009D407F" w:rsidP="009D407F">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257AE67E" w14:textId="77777777" w:rsidR="009D407F" w:rsidRPr="00E062F1" w:rsidRDefault="009D407F" w:rsidP="009D407F">
            <w:pPr>
              <w:pStyle w:val="TAC"/>
              <w:rPr>
                <w:rFonts w:eastAsia="Yu Mincho"/>
                <w:szCs w:val="18"/>
              </w:rPr>
            </w:pPr>
          </w:p>
        </w:tc>
      </w:tr>
      <w:tr w:rsidR="009D407F" w:rsidRPr="00E062F1" w14:paraId="21B3BC66" w14:textId="77777777" w:rsidTr="009D407F">
        <w:trPr>
          <w:trHeight w:val="148"/>
          <w:jc w:val="center"/>
        </w:trPr>
        <w:tc>
          <w:tcPr>
            <w:tcW w:w="1034" w:type="dxa"/>
            <w:vMerge w:val="restart"/>
            <w:tcBorders>
              <w:left w:val="single" w:sz="4" w:space="0" w:color="auto"/>
              <w:right w:val="single" w:sz="4" w:space="0" w:color="auto"/>
            </w:tcBorders>
            <w:vAlign w:val="center"/>
          </w:tcPr>
          <w:p w14:paraId="6DEAE704" w14:textId="77777777" w:rsidR="009D407F" w:rsidRPr="00E062F1" w:rsidRDefault="009D407F" w:rsidP="009D407F">
            <w:pPr>
              <w:pStyle w:val="TAC"/>
            </w:pPr>
            <w:r w:rsidRPr="00E062F1">
              <w:t>CA_n</w:t>
            </w:r>
            <w:r w:rsidRPr="00E062F1">
              <w:rPr>
                <w:lang w:eastAsia="zh-CN"/>
              </w:rPr>
              <w:t>79C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67AD7A2A" w14:textId="77777777" w:rsidR="009D407F" w:rsidRPr="00E062F1" w:rsidRDefault="009D407F" w:rsidP="009D407F">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053484E3" w14:textId="77777777" w:rsidR="009D407F" w:rsidRPr="00E062F1" w:rsidRDefault="009D407F" w:rsidP="009D407F">
            <w:pPr>
              <w:pStyle w:val="TAC"/>
              <w:rPr>
                <w:lang w:eastAsia="zh-CN"/>
              </w:rPr>
            </w:pPr>
            <w:r w:rsidRPr="00E062F1">
              <w:rPr>
                <w:rFonts w:eastAsia="Yu Mincho"/>
              </w:rPr>
              <w:t>n7</w:t>
            </w:r>
            <w:r w:rsidRPr="00E062F1">
              <w:rPr>
                <w:lang w:eastAsia="zh-CN"/>
              </w:rPr>
              <w:t>9</w:t>
            </w:r>
          </w:p>
        </w:tc>
        <w:tc>
          <w:tcPr>
            <w:tcW w:w="10701" w:type="dxa"/>
            <w:gridSpan w:val="19"/>
            <w:tcBorders>
              <w:left w:val="single" w:sz="4" w:space="0" w:color="auto"/>
              <w:right w:val="single" w:sz="4" w:space="0" w:color="auto"/>
            </w:tcBorders>
          </w:tcPr>
          <w:p w14:paraId="4ADAB3F5" w14:textId="77777777" w:rsidR="009D407F" w:rsidRPr="00E062F1" w:rsidRDefault="009D407F" w:rsidP="009D407F">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4336A063"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27414B6F" w14:textId="77777777" w:rsidTr="009D407F">
        <w:trPr>
          <w:trHeight w:val="148"/>
          <w:jc w:val="center"/>
        </w:trPr>
        <w:tc>
          <w:tcPr>
            <w:tcW w:w="1034" w:type="dxa"/>
            <w:vMerge/>
            <w:tcBorders>
              <w:left w:val="single" w:sz="4" w:space="0" w:color="auto"/>
              <w:right w:val="single" w:sz="4" w:space="0" w:color="auto"/>
            </w:tcBorders>
            <w:vAlign w:val="center"/>
          </w:tcPr>
          <w:p w14:paraId="074F6502" w14:textId="77777777" w:rsidR="009D407F" w:rsidRPr="00E062F1" w:rsidRDefault="009D407F" w:rsidP="009D407F">
            <w:pPr>
              <w:pStyle w:val="TAC"/>
              <w:rPr>
                <w:lang w:eastAsia="zh-CN"/>
              </w:rPr>
            </w:pPr>
          </w:p>
        </w:tc>
        <w:tc>
          <w:tcPr>
            <w:tcW w:w="1034" w:type="dxa"/>
            <w:vMerge/>
            <w:tcBorders>
              <w:left w:val="single" w:sz="4" w:space="0" w:color="auto"/>
              <w:right w:val="single" w:sz="4" w:space="0" w:color="auto"/>
            </w:tcBorders>
            <w:vAlign w:val="center"/>
          </w:tcPr>
          <w:p w14:paraId="0BE2A9F0" w14:textId="77777777" w:rsidR="009D407F" w:rsidRPr="00E062F1" w:rsidRDefault="009D407F" w:rsidP="009D407F">
            <w:pPr>
              <w:pStyle w:val="TAC"/>
            </w:pPr>
          </w:p>
        </w:tc>
        <w:tc>
          <w:tcPr>
            <w:tcW w:w="746" w:type="dxa"/>
            <w:tcBorders>
              <w:left w:val="single" w:sz="4" w:space="0" w:color="auto"/>
              <w:right w:val="single" w:sz="4" w:space="0" w:color="auto"/>
            </w:tcBorders>
          </w:tcPr>
          <w:p w14:paraId="119E161C" w14:textId="77777777" w:rsidR="009D407F" w:rsidRPr="00E062F1" w:rsidRDefault="009D407F" w:rsidP="009D407F">
            <w:pPr>
              <w:pStyle w:val="TAC"/>
              <w:rPr>
                <w:lang w:eastAsia="zh-CN"/>
              </w:rPr>
            </w:pPr>
            <w:r w:rsidRPr="00E062F1">
              <w:rPr>
                <w:lang w:eastAsia="zh-CN"/>
              </w:rPr>
              <w:t>n257</w:t>
            </w:r>
          </w:p>
        </w:tc>
        <w:tc>
          <w:tcPr>
            <w:tcW w:w="10701" w:type="dxa"/>
            <w:gridSpan w:val="19"/>
            <w:tcBorders>
              <w:left w:val="single" w:sz="4" w:space="0" w:color="auto"/>
              <w:right w:val="single" w:sz="4" w:space="0" w:color="auto"/>
            </w:tcBorders>
          </w:tcPr>
          <w:p w14:paraId="78C2F34E" w14:textId="77777777" w:rsidR="009D407F" w:rsidRPr="00E062F1" w:rsidRDefault="009D407F" w:rsidP="009D407F">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69FCEDF2" w14:textId="77777777" w:rsidR="009D407F" w:rsidRPr="00E062F1" w:rsidRDefault="009D407F" w:rsidP="009D407F">
            <w:pPr>
              <w:pStyle w:val="TAC"/>
              <w:rPr>
                <w:rFonts w:eastAsia="Yu Mincho"/>
                <w:szCs w:val="18"/>
              </w:rPr>
            </w:pPr>
          </w:p>
        </w:tc>
      </w:tr>
      <w:tr w:rsidR="009D407F" w:rsidRPr="00E062F1" w14:paraId="3A99370F" w14:textId="77777777" w:rsidTr="009D407F">
        <w:trPr>
          <w:trHeight w:val="148"/>
          <w:jc w:val="center"/>
        </w:trPr>
        <w:tc>
          <w:tcPr>
            <w:tcW w:w="1034" w:type="dxa"/>
            <w:vMerge w:val="restart"/>
            <w:tcBorders>
              <w:left w:val="single" w:sz="4" w:space="0" w:color="auto"/>
              <w:right w:val="single" w:sz="4" w:space="0" w:color="auto"/>
            </w:tcBorders>
            <w:vAlign w:val="center"/>
          </w:tcPr>
          <w:p w14:paraId="0EF7B818" w14:textId="77777777" w:rsidR="009D407F" w:rsidRPr="00E062F1" w:rsidRDefault="009D407F" w:rsidP="009D407F">
            <w:pPr>
              <w:pStyle w:val="TAC"/>
            </w:pPr>
            <w:r w:rsidRPr="00E062F1">
              <w:t>CA_n</w:t>
            </w:r>
            <w:r w:rsidRPr="00E062F1">
              <w:rPr>
                <w:lang w:eastAsia="zh-CN"/>
              </w:rPr>
              <w:t>79A</w:t>
            </w:r>
            <w:r w:rsidRPr="00E062F1">
              <w:t>-n</w:t>
            </w:r>
            <w:r w:rsidRPr="00E062F1">
              <w:rPr>
                <w:lang w:eastAsia="zh-CN"/>
              </w:rPr>
              <w:t>258A</w:t>
            </w:r>
          </w:p>
        </w:tc>
        <w:tc>
          <w:tcPr>
            <w:tcW w:w="1034" w:type="dxa"/>
            <w:vMerge w:val="restart"/>
            <w:tcBorders>
              <w:left w:val="single" w:sz="4" w:space="0" w:color="auto"/>
              <w:right w:val="single" w:sz="4" w:space="0" w:color="auto"/>
            </w:tcBorders>
            <w:vAlign w:val="center"/>
          </w:tcPr>
          <w:p w14:paraId="505E313B" w14:textId="77777777" w:rsidR="009D407F" w:rsidRPr="00E062F1" w:rsidRDefault="009D407F" w:rsidP="009D407F">
            <w:pPr>
              <w:pStyle w:val="TAC"/>
            </w:pPr>
            <w:r w:rsidRPr="00E062F1">
              <w:rPr>
                <w:lang w:eastAsia="zh-CN"/>
              </w:rPr>
              <w:t>-</w:t>
            </w:r>
          </w:p>
        </w:tc>
        <w:tc>
          <w:tcPr>
            <w:tcW w:w="746" w:type="dxa"/>
            <w:vMerge w:val="restart"/>
            <w:tcBorders>
              <w:left w:val="single" w:sz="4" w:space="0" w:color="auto"/>
              <w:right w:val="single" w:sz="4" w:space="0" w:color="auto"/>
            </w:tcBorders>
            <w:vAlign w:val="center"/>
          </w:tcPr>
          <w:p w14:paraId="48938D55" w14:textId="77777777" w:rsidR="009D407F" w:rsidRPr="00E062F1" w:rsidRDefault="009D407F" w:rsidP="009D407F">
            <w:pPr>
              <w:pStyle w:val="TAC"/>
              <w:rPr>
                <w:lang w:eastAsia="zh-CN"/>
              </w:rPr>
            </w:pPr>
            <w:r w:rsidRPr="00E062F1">
              <w:rPr>
                <w:lang w:eastAsia="zh-CN"/>
              </w:rPr>
              <w:t>n79</w:t>
            </w:r>
          </w:p>
        </w:tc>
        <w:tc>
          <w:tcPr>
            <w:tcW w:w="668" w:type="dxa"/>
            <w:tcBorders>
              <w:top w:val="single" w:sz="4" w:space="0" w:color="auto"/>
              <w:left w:val="single" w:sz="4" w:space="0" w:color="auto"/>
              <w:bottom w:val="single" w:sz="4" w:space="0" w:color="auto"/>
              <w:right w:val="single" w:sz="4" w:space="0" w:color="auto"/>
            </w:tcBorders>
            <w:vAlign w:val="center"/>
          </w:tcPr>
          <w:p w14:paraId="5FA1DB1B" w14:textId="77777777" w:rsidR="009D407F" w:rsidRPr="00E062F1" w:rsidRDefault="009D407F" w:rsidP="009D407F">
            <w:pPr>
              <w:pStyle w:val="TAC"/>
            </w:pPr>
            <w:r w:rsidRPr="00E062F1">
              <w:rPr>
                <w:rFonts w:cs="Arial"/>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5F5F83DB"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E525BB9"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895A903" w14:textId="77777777" w:rsidR="009D407F" w:rsidRPr="00E062F1" w:rsidRDefault="009D407F" w:rsidP="009D407F">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081CC01"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E7C1C21"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4FE8B2"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69EABD1" w14:textId="77777777" w:rsidR="009D407F" w:rsidRPr="00E062F1" w:rsidRDefault="009D407F" w:rsidP="009D407F">
            <w:pPr>
              <w:pStyle w:val="TAC"/>
              <w:rPr>
                <w:rFonts w:cs="Arial"/>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32186B"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DF69C8"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1E9FE3D"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8CB493F"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9C5BC9E"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1E1E538"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237DCC"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9DB686" w14:textId="77777777" w:rsidR="009D407F" w:rsidRPr="00E062F1" w:rsidRDefault="009D407F" w:rsidP="009D407F">
            <w:pPr>
              <w:pStyle w:val="TAC"/>
              <w:rPr>
                <w:rFonts w:eastAsia="Yu Mincho"/>
                <w:szCs w:val="18"/>
              </w:rPr>
            </w:pPr>
          </w:p>
        </w:tc>
        <w:tc>
          <w:tcPr>
            <w:tcW w:w="749" w:type="dxa"/>
            <w:vMerge w:val="restart"/>
            <w:tcBorders>
              <w:left w:val="single" w:sz="4" w:space="0" w:color="auto"/>
              <w:right w:val="single" w:sz="4" w:space="0" w:color="auto"/>
            </w:tcBorders>
            <w:vAlign w:val="center"/>
          </w:tcPr>
          <w:p w14:paraId="1B703475" w14:textId="77777777" w:rsidR="009D407F" w:rsidRPr="00E062F1" w:rsidRDefault="009D407F" w:rsidP="009D407F">
            <w:pPr>
              <w:pStyle w:val="TAC"/>
              <w:rPr>
                <w:szCs w:val="18"/>
                <w:lang w:eastAsia="zh-CN"/>
              </w:rPr>
            </w:pPr>
            <w:r w:rsidRPr="00E062F1">
              <w:rPr>
                <w:szCs w:val="18"/>
                <w:lang w:eastAsia="zh-CN"/>
              </w:rPr>
              <w:t>0</w:t>
            </w:r>
          </w:p>
        </w:tc>
      </w:tr>
      <w:tr w:rsidR="009D407F" w:rsidRPr="00E062F1" w14:paraId="294F1E4F" w14:textId="77777777" w:rsidTr="009D407F">
        <w:trPr>
          <w:trHeight w:val="148"/>
          <w:jc w:val="center"/>
        </w:trPr>
        <w:tc>
          <w:tcPr>
            <w:tcW w:w="1034" w:type="dxa"/>
            <w:vMerge/>
            <w:tcBorders>
              <w:left w:val="single" w:sz="4" w:space="0" w:color="auto"/>
              <w:right w:val="single" w:sz="4" w:space="0" w:color="auto"/>
            </w:tcBorders>
            <w:vAlign w:val="center"/>
          </w:tcPr>
          <w:p w14:paraId="22E20A06"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4A75E45"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33D871F5"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1988545" w14:textId="77777777" w:rsidR="009D407F" w:rsidRPr="00E062F1" w:rsidRDefault="009D407F" w:rsidP="009D407F">
            <w:pPr>
              <w:pStyle w:val="TAC"/>
            </w:pPr>
            <w:r w:rsidRPr="00E062F1">
              <w:rPr>
                <w:rFonts w:cs="Arial"/>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233D6390"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5214755"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8BA4E4F" w14:textId="77777777" w:rsidR="009D407F" w:rsidRPr="00E062F1" w:rsidRDefault="009D407F" w:rsidP="009D407F">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E5B2303"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95AFCAA" w14:textId="77777777" w:rsidR="009D407F" w:rsidRPr="00E062F1" w:rsidRDefault="009D407F" w:rsidP="009D407F">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9BBFAD" w14:textId="77777777" w:rsidR="009D407F" w:rsidRPr="00E062F1" w:rsidRDefault="009D407F" w:rsidP="009D407F">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C153959" w14:textId="77777777" w:rsidR="009D407F" w:rsidRPr="00E062F1" w:rsidRDefault="009D407F" w:rsidP="009D407F">
            <w:pPr>
              <w:pStyle w:val="TAC"/>
              <w:rPr>
                <w:rFonts w:cs="Arial"/>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45DB95"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05AB36"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86066A"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8B0FB82"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AD6C64"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023FAB8"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5615C6"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8E17DC"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1A361EFA" w14:textId="77777777" w:rsidR="009D407F" w:rsidRPr="00E062F1" w:rsidRDefault="009D407F" w:rsidP="009D407F">
            <w:pPr>
              <w:pStyle w:val="TAC"/>
              <w:rPr>
                <w:rFonts w:eastAsia="Yu Mincho"/>
                <w:szCs w:val="18"/>
              </w:rPr>
            </w:pPr>
          </w:p>
        </w:tc>
      </w:tr>
      <w:tr w:rsidR="009D407F" w:rsidRPr="00E062F1" w14:paraId="54DDFEC4" w14:textId="77777777" w:rsidTr="009D407F">
        <w:trPr>
          <w:trHeight w:val="148"/>
          <w:jc w:val="center"/>
        </w:trPr>
        <w:tc>
          <w:tcPr>
            <w:tcW w:w="1034" w:type="dxa"/>
            <w:vMerge/>
            <w:tcBorders>
              <w:left w:val="single" w:sz="4" w:space="0" w:color="auto"/>
              <w:right w:val="single" w:sz="4" w:space="0" w:color="auto"/>
            </w:tcBorders>
            <w:vAlign w:val="center"/>
          </w:tcPr>
          <w:p w14:paraId="5B4A8D19"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613CE19"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50D68300"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06C82BF" w14:textId="77777777" w:rsidR="009D407F" w:rsidRPr="00E062F1" w:rsidRDefault="009D407F" w:rsidP="009D407F">
            <w:pPr>
              <w:pStyle w:val="TAC"/>
            </w:pPr>
            <w:r w:rsidRPr="00E062F1">
              <w:rPr>
                <w:rFonts w:cs="Arial"/>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6DE0BADE"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16DBC8D"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9E74843" w14:textId="77777777" w:rsidR="009D407F" w:rsidRPr="00E062F1" w:rsidRDefault="009D407F" w:rsidP="009D407F">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8CC006A"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538C6B0" w14:textId="77777777" w:rsidR="009D407F" w:rsidRPr="00E062F1" w:rsidRDefault="009D407F" w:rsidP="009D407F">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2B2227" w14:textId="77777777" w:rsidR="009D407F" w:rsidRPr="00E062F1" w:rsidRDefault="009D407F" w:rsidP="009D407F">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7CA38AA"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ECAD66"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C4DB27"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182A62"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A1EA275" w14:textId="77777777" w:rsidR="009D407F" w:rsidRPr="00E062F1" w:rsidRDefault="009D407F" w:rsidP="009D407F">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4B2677" w14:textId="77777777" w:rsidR="009D407F" w:rsidRPr="00E062F1" w:rsidRDefault="009D407F" w:rsidP="009D407F">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20F810B" w14:textId="77777777" w:rsidR="009D407F" w:rsidRPr="00E062F1" w:rsidRDefault="009D407F" w:rsidP="009D407F">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D6465B" w14:textId="77777777" w:rsidR="009D407F" w:rsidRPr="00E062F1" w:rsidRDefault="009D407F" w:rsidP="009D40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55F636" w14:textId="77777777" w:rsidR="009D407F" w:rsidRPr="00E062F1" w:rsidRDefault="009D407F" w:rsidP="009D407F">
            <w:pPr>
              <w:pStyle w:val="TAC"/>
              <w:rPr>
                <w:rFonts w:eastAsia="Yu Mincho"/>
                <w:szCs w:val="18"/>
              </w:rPr>
            </w:pPr>
          </w:p>
        </w:tc>
        <w:tc>
          <w:tcPr>
            <w:tcW w:w="749" w:type="dxa"/>
            <w:vMerge/>
            <w:tcBorders>
              <w:left w:val="single" w:sz="4" w:space="0" w:color="auto"/>
              <w:right w:val="single" w:sz="4" w:space="0" w:color="auto"/>
            </w:tcBorders>
            <w:vAlign w:val="center"/>
          </w:tcPr>
          <w:p w14:paraId="66D357D9" w14:textId="77777777" w:rsidR="009D407F" w:rsidRPr="00E062F1" w:rsidRDefault="009D407F" w:rsidP="009D407F">
            <w:pPr>
              <w:pStyle w:val="TAC"/>
              <w:rPr>
                <w:rFonts w:eastAsia="Yu Mincho"/>
                <w:szCs w:val="18"/>
              </w:rPr>
            </w:pPr>
          </w:p>
        </w:tc>
      </w:tr>
      <w:tr w:rsidR="009D407F" w:rsidRPr="00E062F1" w14:paraId="2A793F49" w14:textId="77777777" w:rsidTr="009D407F">
        <w:trPr>
          <w:trHeight w:val="148"/>
          <w:jc w:val="center"/>
        </w:trPr>
        <w:tc>
          <w:tcPr>
            <w:tcW w:w="1034" w:type="dxa"/>
            <w:vMerge/>
            <w:tcBorders>
              <w:left w:val="single" w:sz="4" w:space="0" w:color="auto"/>
              <w:right w:val="single" w:sz="4" w:space="0" w:color="auto"/>
            </w:tcBorders>
            <w:vAlign w:val="center"/>
          </w:tcPr>
          <w:p w14:paraId="6383845C"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4779B17C" w14:textId="77777777" w:rsidR="009D407F" w:rsidRPr="00E062F1" w:rsidRDefault="009D407F" w:rsidP="009D407F">
            <w:pPr>
              <w:pStyle w:val="TAC"/>
            </w:pPr>
          </w:p>
        </w:tc>
        <w:tc>
          <w:tcPr>
            <w:tcW w:w="746" w:type="dxa"/>
            <w:vMerge w:val="restart"/>
            <w:tcBorders>
              <w:left w:val="single" w:sz="4" w:space="0" w:color="auto"/>
              <w:right w:val="single" w:sz="4" w:space="0" w:color="auto"/>
            </w:tcBorders>
            <w:vAlign w:val="center"/>
          </w:tcPr>
          <w:p w14:paraId="229AC9C0" w14:textId="77777777" w:rsidR="009D407F" w:rsidRPr="00E062F1" w:rsidRDefault="009D407F" w:rsidP="009D407F">
            <w:pPr>
              <w:pStyle w:val="TAC"/>
              <w:rPr>
                <w:lang w:eastAsia="zh-CN"/>
              </w:rPr>
            </w:pPr>
            <w:r w:rsidRPr="00E062F1">
              <w:rPr>
                <w:lang w:eastAsia="zh-CN"/>
              </w:rPr>
              <w:t>n258</w:t>
            </w:r>
          </w:p>
        </w:tc>
        <w:tc>
          <w:tcPr>
            <w:tcW w:w="668" w:type="dxa"/>
            <w:tcBorders>
              <w:top w:val="single" w:sz="4" w:space="0" w:color="auto"/>
              <w:left w:val="single" w:sz="4" w:space="0" w:color="auto"/>
              <w:bottom w:val="single" w:sz="4" w:space="0" w:color="auto"/>
              <w:right w:val="single" w:sz="4" w:space="0" w:color="auto"/>
            </w:tcBorders>
            <w:vAlign w:val="center"/>
          </w:tcPr>
          <w:p w14:paraId="273A8D37" w14:textId="77777777" w:rsidR="009D407F" w:rsidRPr="00E062F1" w:rsidRDefault="009D407F" w:rsidP="009D407F">
            <w:pPr>
              <w:pStyle w:val="TAC"/>
              <w:rPr>
                <w:lang w:eastAsia="zh-CN"/>
              </w:rPr>
            </w:pPr>
            <w:r w:rsidRPr="00E062F1">
              <w:rPr>
                <w:rFonts w:cs="Arial"/>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0C482EE1"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83B348C"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25BAB4A"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1C6F3DA"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885ADFD"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709ACC"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9EF86C9"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5129E77" w14:textId="77777777" w:rsidR="009D407F" w:rsidRPr="00E062F1" w:rsidRDefault="009D407F" w:rsidP="009D407F">
            <w:pPr>
              <w:pStyle w:val="TAC"/>
              <w:rPr>
                <w:rFonts w:cs="Arial"/>
                <w:lang w:eastAsia="zh-CN"/>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562615"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1FFA7DC" w14:textId="77777777" w:rsidR="009D407F" w:rsidRPr="00E062F1" w:rsidRDefault="009D407F" w:rsidP="009D407F">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7D74730" w14:textId="77777777" w:rsidR="009D407F" w:rsidRPr="00E062F1" w:rsidRDefault="009D407F" w:rsidP="009D407F">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8D2D2FC"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AF4D029" w14:textId="77777777" w:rsidR="009D407F" w:rsidRPr="00E062F1" w:rsidRDefault="009D407F" w:rsidP="009D407F">
            <w:pPr>
              <w:pStyle w:val="TAC"/>
              <w:rPr>
                <w:rFonts w:cs="Arial"/>
                <w:lang w:eastAsia="zh-CN"/>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CE27ABA" w14:textId="77777777" w:rsidR="009D407F" w:rsidRPr="00E062F1" w:rsidRDefault="009D407F" w:rsidP="009D407F">
            <w:pPr>
              <w:pStyle w:val="TAC"/>
              <w:rPr>
                <w:rFonts w:cs="Arial"/>
                <w:lang w:eastAsia="zh-CN"/>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B167F" w14:textId="77777777" w:rsidR="009D407F" w:rsidRPr="00E062F1" w:rsidRDefault="009D407F" w:rsidP="009D407F">
            <w:pPr>
              <w:pStyle w:val="TAC"/>
              <w:rPr>
                <w:rFonts w:cs="Arial"/>
              </w:rPr>
            </w:pPr>
          </w:p>
        </w:tc>
        <w:tc>
          <w:tcPr>
            <w:tcW w:w="749" w:type="dxa"/>
            <w:vMerge/>
            <w:tcBorders>
              <w:left w:val="single" w:sz="4" w:space="0" w:color="auto"/>
              <w:right w:val="single" w:sz="4" w:space="0" w:color="auto"/>
            </w:tcBorders>
            <w:vAlign w:val="center"/>
          </w:tcPr>
          <w:p w14:paraId="2DEAF9AD" w14:textId="77777777" w:rsidR="009D407F" w:rsidRPr="00E062F1" w:rsidRDefault="009D407F" w:rsidP="009D407F">
            <w:pPr>
              <w:pStyle w:val="TAC"/>
              <w:rPr>
                <w:rFonts w:eastAsia="Yu Mincho"/>
                <w:szCs w:val="18"/>
              </w:rPr>
            </w:pPr>
          </w:p>
        </w:tc>
      </w:tr>
      <w:tr w:rsidR="009D407F" w:rsidRPr="00E062F1" w14:paraId="5C22615C" w14:textId="77777777" w:rsidTr="009D407F">
        <w:trPr>
          <w:trHeight w:val="148"/>
          <w:jc w:val="center"/>
        </w:trPr>
        <w:tc>
          <w:tcPr>
            <w:tcW w:w="1034" w:type="dxa"/>
            <w:vMerge/>
            <w:tcBorders>
              <w:left w:val="single" w:sz="4" w:space="0" w:color="auto"/>
              <w:right w:val="single" w:sz="4" w:space="0" w:color="auto"/>
            </w:tcBorders>
            <w:vAlign w:val="center"/>
          </w:tcPr>
          <w:p w14:paraId="087D9A68" w14:textId="77777777" w:rsidR="009D407F" w:rsidRPr="00E062F1" w:rsidRDefault="009D407F" w:rsidP="009D407F">
            <w:pPr>
              <w:pStyle w:val="TAC"/>
            </w:pPr>
          </w:p>
        </w:tc>
        <w:tc>
          <w:tcPr>
            <w:tcW w:w="1034" w:type="dxa"/>
            <w:vMerge/>
            <w:tcBorders>
              <w:left w:val="single" w:sz="4" w:space="0" w:color="auto"/>
              <w:right w:val="single" w:sz="4" w:space="0" w:color="auto"/>
            </w:tcBorders>
            <w:vAlign w:val="center"/>
          </w:tcPr>
          <w:p w14:paraId="559934D0" w14:textId="77777777" w:rsidR="009D407F" w:rsidRPr="00E062F1" w:rsidRDefault="009D407F" w:rsidP="009D407F">
            <w:pPr>
              <w:pStyle w:val="TAC"/>
            </w:pPr>
          </w:p>
        </w:tc>
        <w:tc>
          <w:tcPr>
            <w:tcW w:w="746" w:type="dxa"/>
            <w:vMerge/>
            <w:tcBorders>
              <w:left w:val="single" w:sz="4" w:space="0" w:color="auto"/>
              <w:right w:val="single" w:sz="4" w:space="0" w:color="auto"/>
            </w:tcBorders>
            <w:vAlign w:val="center"/>
          </w:tcPr>
          <w:p w14:paraId="718BEFC5" w14:textId="77777777" w:rsidR="009D407F" w:rsidRPr="00E062F1" w:rsidRDefault="009D407F" w:rsidP="009D407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07A3B19" w14:textId="77777777" w:rsidR="009D407F" w:rsidRPr="00E062F1" w:rsidRDefault="009D407F" w:rsidP="009D407F">
            <w:pPr>
              <w:pStyle w:val="TAC"/>
              <w:rPr>
                <w:lang w:eastAsia="zh-CN"/>
              </w:rPr>
            </w:pPr>
            <w:r w:rsidRPr="00E062F1">
              <w:rPr>
                <w:rFonts w:cs="Arial"/>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0C3A0288" w14:textId="77777777" w:rsidR="009D407F" w:rsidRPr="00E062F1" w:rsidRDefault="009D407F" w:rsidP="009D407F">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87FC3B8"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884390B" w14:textId="77777777" w:rsidR="009D407F" w:rsidRPr="00E062F1" w:rsidRDefault="009D407F" w:rsidP="009D407F">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38D349D" w14:textId="77777777" w:rsidR="009D407F" w:rsidRPr="00E062F1" w:rsidRDefault="009D407F" w:rsidP="009D407F">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B2827CE" w14:textId="77777777" w:rsidR="009D407F" w:rsidRPr="00E062F1" w:rsidRDefault="009D407F" w:rsidP="009D407F">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8BC93A"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3B3832D" w14:textId="77777777" w:rsidR="009D407F" w:rsidRPr="00E062F1" w:rsidRDefault="009D407F" w:rsidP="009D407F">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8BC054D" w14:textId="77777777" w:rsidR="009D407F" w:rsidRPr="00E062F1" w:rsidRDefault="009D407F" w:rsidP="009D407F">
            <w:pPr>
              <w:pStyle w:val="TAC"/>
              <w:rPr>
                <w:rFonts w:cs="Arial"/>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243E68"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97AD0AE" w14:textId="77777777" w:rsidR="009D407F" w:rsidRPr="00E062F1" w:rsidRDefault="009D407F" w:rsidP="009D407F">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7A48631" w14:textId="77777777" w:rsidR="009D407F" w:rsidRPr="00E062F1" w:rsidRDefault="009D407F" w:rsidP="009D407F">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DBCDD9E" w14:textId="77777777" w:rsidR="009D407F" w:rsidRPr="00E062F1" w:rsidRDefault="009D407F" w:rsidP="009D407F">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18ECBBE" w14:textId="77777777" w:rsidR="009D407F" w:rsidRPr="00E062F1" w:rsidRDefault="009D407F" w:rsidP="009D407F">
            <w:pPr>
              <w:pStyle w:val="TAC"/>
              <w:rPr>
                <w:rFonts w:cs="Arial"/>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2B0D97" w14:textId="77777777" w:rsidR="009D407F" w:rsidRPr="00E062F1" w:rsidRDefault="009D407F" w:rsidP="009D407F">
            <w:pPr>
              <w:pStyle w:val="TAC"/>
              <w:rPr>
                <w:rFonts w:cs="Arial"/>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B54454" w14:textId="77777777" w:rsidR="009D407F" w:rsidRPr="00E062F1" w:rsidRDefault="009D407F" w:rsidP="009D407F">
            <w:pPr>
              <w:pStyle w:val="TAC"/>
              <w:rPr>
                <w:rFonts w:cs="Arial"/>
              </w:rPr>
            </w:pPr>
            <w:r w:rsidRPr="00E062F1">
              <w:rPr>
                <w:rFonts w:cs="Arial"/>
                <w:lang w:eastAsia="ja-JP"/>
              </w:rPr>
              <w:t>Yes</w:t>
            </w:r>
          </w:p>
        </w:tc>
        <w:tc>
          <w:tcPr>
            <w:tcW w:w="749" w:type="dxa"/>
            <w:vMerge/>
            <w:tcBorders>
              <w:left w:val="single" w:sz="4" w:space="0" w:color="auto"/>
              <w:right w:val="single" w:sz="4" w:space="0" w:color="auto"/>
            </w:tcBorders>
            <w:vAlign w:val="center"/>
          </w:tcPr>
          <w:p w14:paraId="190B28A1" w14:textId="77777777" w:rsidR="009D407F" w:rsidRPr="00E062F1" w:rsidRDefault="009D407F" w:rsidP="009D407F">
            <w:pPr>
              <w:pStyle w:val="TAC"/>
              <w:rPr>
                <w:rFonts w:eastAsia="Yu Mincho"/>
                <w:szCs w:val="18"/>
              </w:rPr>
            </w:pPr>
          </w:p>
        </w:tc>
      </w:tr>
      <w:tr w:rsidR="009D407F" w:rsidRPr="00E062F1" w14:paraId="48BD8E06" w14:textId="77777777" w:rsidTr="009D407F">
        <w:trPr>
          <w:trHeight w:val="148"/>
          <w:jc w:val="center"/>
        </w:trPr>
        <w:tc>
          <w:tcPr>
            <w:tcW w:w="14264" w:type="dxa"/>
            <w:gridSpan w:val="23"/>
            <w:tcBorders>
              <w:left w:val="single" w:sz="4" w:space="0" w:color="auto"/>
              <w:right w:val="single" w:sz="4" w:space="0" w:color="auto"/>
            </w:tcBorders>
            <w:vAlign w:val="center"/>
          </w:tcPr>
          <w:p w14:paraId="2DFDDB18" w14:textId="77777777" w:rsidR="009D407F" w:rsidRPr="00E062F1" w:rsidRDefault="009D407F" w:rsidP="009D407F">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7ECAE4EF" w14:textId="77777777" w:rsidR="009D407F" w:rsidRPr="00E062F1" w:rsidRDefault="009D407F" w:rsidP="009D407F">
            <w:pPr>
              <w:pStyle w:val="TAN"/>
              <w:rPr>
                <w:szCs w:val="18"/>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tc>
      </w:tr>
    </w:tbl>
    <w:p w14:paraId="2AFE56EB" w14:textId="77777777" w:rsidR="00CE5FE7" w:rsidRPr="00E062F1" w:rsidRDefault="00CE5FE7" w:rsidP="00CE5FE7"/>
    <w:p w14:paraId="2C255B6F" w14:textId="02A66ED1" w:rsidR="003649A2" w:rsidRDefault="00E0133C" w:rsidP="001A7BCB">
      <w:pPr>
        <w:rPr>
          <w:noProof/>
          <w:color w:val="0070C0"/>
        </w:rPr>
        <w:sectPr w:rsidR="003649A2" w:rsidSect="003649A2">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pPr>
      <w:r>
        <w:rPr>
          <w:noProof/>
          <w:color w:val="0070C0"/>
        </w:rPr>
        <w:br w:type="page"/>
      </w:r>
      <w:r w:rsidR="001A7BCB" w:rsidRPr="001922F0">
        <w:rPr>
          <w:noProof/>
          <w:color w:val="0070C0"/>
        </w:rPr>
        <w:t xml:space="preserve">***************************** </w:t>
      </w:r>
      <w:r w:rsidR="001A7BCB" w:rsidRPr="00A220B6">
        <w:rPr>
          <w:b/>
          <w:noProof/>
          <w:color w:val="0070C0"/>
        </w:rPr>
        <w:t>Unchanged Sections Omitted</w:t>
      </w:r>
      <w:r w:rsidR="001A7BCB" w:rsidRPr="001922F0">
        <w:rPr>
          <w:noProof/>
          <w:color w:val="0070C0"/>
        </w:rPr>
        <w:t xml:space="preserve"> **************************************</w:t>
      </w:r>
    </w:p>
    <w:p w14:paraId="4E2C6FEB" w14:textId="16FEC471" w:rsidR="003649A2" w:rsidRDefault="00435C12" w:rsidP="00435C12">
      <w:bookmarkStart w:id="671" w:name="_Toc21351529"/>
      <w:bookmarkStart w:id="672" w:name="_Toc29807111"/>
      <w:bookmarkStart w:id="673" w:name="_Toc36648825"/>
      <w:bookmarkStart w:id="674" w:name="_Toc36651550"/>
      <w:bookmarkStart w:id="675" w:name="_Toc37256484"/>
      <w:bookmarkStart w:id="676" w:name="_Toc37256825"/>
      <w:bookmarkStart w:id="677" w:name="_Toc45890522"/>
      <w:bookmarkStart w:id="678" w:name="_Toc45891746"/>
      <w:bookmarkStart w:id="679" w:name="_Toc45892156"/>
      <w:bookmarkStart w:id="680" w:name="_Toc45892566"/>
      <w:r w:rsidRPr="001922F0">
        <w:rPr>
          <w:noProof/>
          <w:color w:val="0070C0"/>
        </w:rPr>
        <w:t xml:space="preserve">***************************** </w:t>
      </w:r>
      <w:r w:rsidRPr="00A220B6">
        <w:rPr>
          <w:b/>
          <w:noProof/>
          <w:color w:val="0070C0"/>
        </w:rPr>
        <w:t>Unchanged Sections Omitted</w:t>
      </w:r>
      <w:r w:rsidRPr="001922F0">
        <w:rPr>
          <w:noProof/>
          <w:color w:val="0070C0"/>
        </w:rPr>
        <w:t xml:space="preserve"> **************************************</w:t>
      </w:r>
    </w:p>
    <w:p w14:paraId="7DAF2E38" w14:textId="77777777" w:rsidR="004A595D" w:rsidRPr="00E062F1" w:rsidRDefault="004A595D" w:rsidP="004A595D">
      <w:pPr>
        <w:pStyle w:val="Heading3"/>
        <w:rPr>
          <w:lang w:eastAsia="zh-CN"/>
        </w:rPr>
      </w:pPr>
      <w:bookmarkStart w:id="681" w:name="_Toc21351541"/>
      <w:bookmarkStart w:id="682" w:name="_Toc29807123"/>
      <w:bookmarkStart w:id="683" w:name="_Toc36648837"/>
      <w:bookmarkStart w:id="684" w:name="_Toc36651562"/>
      <w:bookmarkStart w:id="685" w:name="_Toc37256496"/>
      <w:bookmarkStart w:id="686" w:name="_Toc37256837"/>
      <w:bookmarkStart w:id="687" w:name="_Toc45890534"/>
      <w:bookmarkStart w:id="688" w:name="_Toc45891758"/>
      <w:bookmarkStart w:id="689" w:name="_Toc45892168"/>
      <w:bookmarkStart w:id="690" w:name="_Toc45892578"/>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681"/>
      <w:bookmarkEnd w:id="682"/>
      <w:bookmarkEnd w:id="683"/>
      <w:bookmarkEnd w:id="684"/>
      <w:bookmarkEnd w:id="685"/>
      <w:bookmarkEnd w:id="686"/>
      <w:bookmarkEnd w:id="687"/>
      <w:bookmarkEnd w:id="688"/>
      <w:bookmarkEnd w:id="689"/>
      <w:bookmarkEnd w:id="690"/>
    </w:p>
    <w:p w14:paraId="448D1A79" w14:textId="77777777" w:rsidR="004A595D" w:rsidRPr="00E062F1" w:rsidRDefault="004A595D" w:rsidP="004A595D">
      <w:pPr>
        <w:pStyle w:val="Heading4"/>
      </w:pPr>
      <w:bookmarkStart w:id="691" w:name="_Toc21351542"/>
      <w:bookmarkStart w:id="692" w:name="_Toc29807124"/>
      <w:bookmarkStart w:id="693" w:name="_Toc36648838"/>
      <w:bookmarkStart w:id="694" w:name="_Toc36651563"/>
      <w:bookmarkStart w:id="695" w:name="_Toc37256497"/>
      <w:bookmarkStart w:id="696" w:name="_Toc37256838"/>
      <w:bookmarkStart w:id="697" w:name="_Toc45890535"/>
      <w:bookmarkStart w:id="698" w:name="_Toc45891759"/>
      <w:bookmarkStart w:id="699" w:name="_Toc45892169"/>
      <w:bookmarkStart w:id="700" w:name="_Toc45892579"/>
      <w:r w:rsidRPr="00E062F1">
        <w:t>5.5B.</w:t>
      </w:r>
      <w:r w:rsidRPr="00E062F1">
        <w:rPr>
          <w:lang w:eastAsia="zh-CN"/>
        </w:rPr>
        <w:t>7</w:t>
      </w:r>
      <w:r w:rsidRPr="00E062F1">
        <w:t>.1</w:t>
      </w:r>
      <w:r w:rsidRPr="00E062F1">
        <w:tab/>
        <w:t xml:space="preserve">Inter-band </w:t>
      </w:r>
      <w:r w:rsidRPr="00E062F1">
        <w:rPr>
          <w:lang w:eastAsia="zh-CN"/>
        </w:rPr>
        <w:t>NR</w:t>
      </w:r>
      <w:r w:rsidRPr="00E062F1">
        <w:t>-DC configurations between FR1 and FR2 (two bands)</w:t>
      </w:r>
      <w:bookmarkEnd w:id="691"/>
      <w:bookmarkEnd w:id="692"/>
      <w:bookmarkEnd w:id="693"/>
      <w:bookmarkEnd w:id="694"/>
      <w:bookmarkEnd w:id="695"/>
      <w:bookmarkEnd w:id="696"/>
      <w:bookmarkEnd w:id="697"/>
      <w:bookmarkEnd w:id="698"/>
      <w:bookmarkEnd w:id="699"/>
      <w:bookmarkEnd w:id="700"/>
    </w:p>
    <w:p w14:paraId="743D5ECF" w14:textId="77777777" w:rsidR="004A595D" w:rsidRPr="00E062F1" w:rsidRDefault="004A595D" w:rsidP="004A595D">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4A595D" w:rsidRPr="00E062F1" w14:paraId="687F2FDF" w14:textId="77777777" w:rsidTr="00FF2E71">
        <w:trPr>
          <w:tblHeader/>
          <w:jc w:val="center"/>
        </w:trPr>
        <w:tc>
          <w:tcPr>
            <w:tcW w:w="3823" w:type="dxa"/>
            <w:vAlign w:val="center"/>
          </w:tcPr>
          <w:p w14:paraId="716B16A5" w14:textId="77777777" w:rsidR="004A595D" w:rsidRPr="00E062F1" w:rsidRDefault="004A595D" w:rsidP="00FF2E71">
            <w:pPr>
              <w:pStyle w:val="TAH"/>
              <w:keepNext w:val="0"/>
              <w:rPr>
                <w:lang w:eastAsia="fi-FI"/>
              </w:rPr>
            </w:pPr>
            <w:r w:rsidRPr="00E062F1">
              <w:rPr>
                <w:lang w:eastAsia="zh-CN"/>
              </w:rPr>
              <w:t>Downlink NR DC</w:t>
            </w:r>
          </w:p>
          <w:p w14:paraId="3450A410" w14:textId="77777777" w:rsidR="004A595D" w:rsidRPr="00E062F1" w:rsidRDefault="004A595D" w:rsidP="00FF2E71">
            <w:pPr>
              <w:pStyle w:val="TAH"/>
              <w:keepNext w:val="0"/>
              <w:rPr>
                <w:lang w:eastAsia="fi-FI"/>
              </w:rPr>
            </w:pPr>
            <w:r w:rsidRPr="00E062F1">
              <w:rPr>
                <w:lang w:eastAsia="fi-FI"/>
              </w:rPr>
              <w:t>configuration</w:t>
            </w:r>
          </w:p>
        </w:tc>
        <w:tc>
          <w:tcPr>
            <w:tcW w:w="3969" w:type="dxa"/>
            <w:vAlign w:val="center"/>
          </w:tcPr>
          <w:p w14:paraId="14B2D7DA" w14:textId="77777777" w:rsidR="004A595D" w:rsidRPr="00E062F1" w:rsidRDefault="004A595D" w:rsidP="00FF2E71">
            <w:pPr>
              <w:pStyle w:val="TAH"/>
              <w:keepNext w:val="0"/>
              <w:rPr>
                <w:lang w:eastAsia="fi-FI"/>
              </w:rPr>
            </w:pPr>
            <w:r w:rsidRPr="00E062F1">
              <w:rPr>
                <w:lang w:eastAsia="fi-FI"/>
              </w:rPr>
              <w:t xml:space="preserve">Uplink </w:t>
            </w:r>
            <w:r w:rsidRPr="00E062F1">
              <w:rPr>
                <w:lang w:eastAsia="zh-CN"/>
              </w:rPr>
              <w:t>NR DC</w:t>
            </w:r>
          </w:p>
          <w:p w14:paraId="2C0F7819" w14:textId="77777777" w:rsidR="004A595D" w:rsidRPr="00E062F1" w:rsidRDefault="004A595D" w:rsidP="00FF2E71">
            <w:pPr>
              <w:pStyle w:val="TAH"/>
              <w:keepNext w:val="0"/>
              <w:rPr>
                <w:lang w:eastAsia="fi-FI"/>
              </w:rPr>
            </w:pPr>
            <w:r w:rsidRPr="00E062F1">
              <w:rPr>
                <w:lang w:eastAsia="fi-FI"/>
              </w:rPr>
              <w:t>configuration</w:t>
            </w:r>
          </w:p>
        </w:tc>
      </w:tr>
      <w:tr w:rsidR="004A595D" w:rsidRPr="00E062F1" w14:paraId="6CF4C02D" w14:textId="77777777" w:rsidTr="00FF2E71">
        <w:trPr>
          <w:trHeight w:val="207"/>
          <w:jc w:val="center"/>
        </w:trPr>
        <w:tc>
          <w:tcPr>
            <w:tcW w:w="3823" w:type="dxa"/>
            <w:vAlign w:val="center"/>
          </w:tcPr>
          <w:p w14:paraId="725C6137" w14:textId="77777777" w:rsidR="004A595D" w:rsidRPr="00E062F1" w:rsidRDefault="004A595D" w:rsidP="00FF2E71">
            <w:pPr>
              <w:pStyle w:val="TAC"/>
              <w:rPr>
                <w:b/>
                <w:lang w:eastAsia="ja-JP"/>
              </w:rPr>
            </w:pPr>
            <w:r w:rsidRPr="00E062F1">
              <w:rPr>
                <w:lang w:eastAsia="ja-JP"/>
              </w:rPr>
              <w:t>DC_n3A-n257A</w:t>
            </w:r>
          </w:p>
          <w:p w14:paraId="5D0A67B3" w14:textId="77777777" w:rsidR="004A595D" w:rsidRPr="00E062F1" w:rsidRDefault="004A595D" w:rsidP="00FF2E71">
            <w:pPr>
              <w:pStyle w:val="TAC"/>
              <w:rPr>
                <w:b/>
                <w:lang w:eastAsia="ja-JP"/>
              </w:rPr>
            </w:pPr>
            <w:r w:rsidRPr="00E062F1">
              <w:rPr>
                <w:lang w:eastAsia="ja-JP"/>
              </w:rPr>
              <w:t>DC_n3A-n257D</w:t>
            </w:r>
          </w:p>
          <w:p w14:paraId="73392D71" w14:textId="77777777" w:rsidR="004A595D" w:rsidRPr="00E062F1" w:rsidRDefault="004A595D" w:rsidP="00FF2E71">
            <w:pPr>
              <w:pStyle w:val="TAC"/>
              <w:rPr>
                <w:b/>
                <w:lang w:eastAsia="ja-JP"/>
              </w:rPr>
            </w:pPr>
            <w:r w:rsidRPr="00E062F1">
              <w:rPr>
                <w:lang w:eastAsia="ja-JP"/>
              </w:rPr>
              <w:t>DC_n3A-n257G</w:t>
            </w:r>
          </w:p>
          <w:p w14:paraId="73914C12" w14:textId="77777777" w:rsidR="004A595D" w:rsidRPr="00E062F1" w:rsidRDefault="004A595D" w:rsidP="00FF2E71">
            <w:pPr>
              <w:pStyle w:val="TAC"/>
              <w:rPr>
                <w:b/>
                <w:lang w:eastAsia="ja-JP"/>
              </w:rPr>
            </w:pPr>
            <w:r w:rsidRPr="00E062F1">
              <w:rPr>
                <w:lang w:eastAsia="ja-JP"/>
              </w:rPr>
              <w:t>DC_n3A-n257H</w:t>
            </w:r>
          </w:p>
          <w:p w14:paraId="282050D7" w14:textId="77777777" w:rsidR="004A595D" w:rsidRPr="00E062F1" w:rsidRDefault="004A595D" w:rsidP="00FF2E71">
            <w:pPr>
              <w:pStyle w:val="TAC"/>
              <w:rPr>
                <w:lang w:eastAsia="zh-CN"/>
              </w:rPr>
            </w:pPr>
            <w:r w:rsidRPr="00E062F1">
              <w:rPr>
                <w:lang w:eastAsia="ja-JP"/>
              </w:rPr>
              <w:t>DC_n3A-n257I</w:t>
            </w:r>
          </w:p>
        </w:tc>
        <w:tc>
          <w:tcPr>
            <w:tcW w:w="3969" w:type="dxa"/>
            <w:vAlign w:val="center"/>
          </w:tcPr>
          <w:p w14:paraId="7ACA1D25" w14:textId="77777777" w:rsidR="004A595D" w:rsidRPr="00E062F1" w:rsidRDefault="004A595D" w:rsidP="00FF2E71">
            <w:pPr>
              <w:pStyle w:val="TAC"/>
              <w:rPr>
                <w:b/>
                <w:lang w:eastAsia="ja-JP"/>
              </w:rPr>
            </w:pPr>
            <w:r w:rsidRPr="00E062F1">
              <w:rPr>
                <w:lang w:eastAsia="ja-JP"/>
              </w:rPr>
              <w:t>DC_n3A-n257A</w:t>
            </w:r>
          </w:p>
          <w:p w14:paraId="36CD1ADD" w14:textId="77777777" w:rsidR="004A595D" w:rsidRPr="00E062F1" w:rsidRDefault="004A595D" w:rsidP="00FF2E71">
            <w:pPr>
              <w:pStyle w:val="TAC"/>
              <w:rPr>
                <w:b/>
                <w:lang w:eastAsia="ja-JP"/>
              </w:rPr>
            </w:pPr>
            <w:r w:rsidRPr="00E062F1">
              <w:rPr>
                <w:lang w:eastAsia="ja-JP"/>
              </w:rPr>
              <w:t>DC_n3A-n257D</w:t>
            </w:r>
          </w:p>
          <w:p w14:paraId="758C6507" w14:textId="77777777" w:rsidR="004A595D" w:rsidRPr="00E062F1" w:rsidRDefault="004A595D" w:rsidP="00FF2E71">
            <w:pPr>
              <w:pStyle w:val="TAC"/>
              <w:rPr>
                <w:b/>
                <w:lang w:eastAsia="ja-JP"/>
              </w:rPr>
            </w:pPr>
            <w:r w:rsidRPr="00E062F1">
              <w:rPr>
                <w:lang w:eastAsia="ja-JP"/>
              </w:rPr>
              <w:t>DC_n3A-n257G</w:t>
            </w:r>
          </w:p>
          <w:p w14:paraId="260CA818" w14:textId="77777777" w:rsidR="004A595D" w:rsidRPr="00E062F1" w:rsidRDefault="004A595D" w:rsidP="00FF2E71">
            <w:pPr>
              <w:pStyle w:val="TAC"/>
              <w:rPr>
                <w:b/>
                <w:lang w:eastAsia="ja-JP"/>
              </w:rPr>
            </w:pPr>
            <w:r w:rsidRPr="00E062F1">
              <w:rPr>
                <w:lang w:eastAsia="ja-JP"/>
              </w:rPr>
              <w:t>DC_n3A-n257H</w:t>
            </w:r>
          </w:p>
          <w:p w14:paraId="4E995F95" w14:textId="77777777" w:rsidR="004A595D" w:rsidRPr="00E062F1" w:rsidRDefault="004A595D" w:rsidP="00FF2E71">
            <w:pPr>
              <w:pStyle w:val="TAC"/>
              <w:rPr>
                <w:lang w:eastAsia="zh-CN"/>
              </w:rPr>
            </w:pPr>
            <w:r w:rsidRPr="00E062F1">
              <w:rPr>
                <w:lang w:eastAsia="ja-JP"/>
              </w:rPr>
              <w:t>DC_n3A-n257I</w:t>
            </w:r>
          </w:p>
        </w:tc>
      </w:tr>
      <w:tr w:rsidR="004A595D" w:rsidRPr="00E062F1" w14:paraId="40E95727" w14:textId="77777777" w:rsidTr="00FF2E71">
        <w:trPr>
          <w:trHeight w:val="207"/>
          <w:jc w:val="center"/>
        </w:trPr>
        <w:tc>
          <w:tcPr>
            <w:tcW w:w="3823" w:type="dxa"/>
            <w:vAlign w:val="center"/>
          </w:tcPr>
          <w:p w14:paraId="047D7184" w14:textId="77777777" w:rsidR="004A595D" w:rsidRPr="00E062F1" w:rsidRDefault="004A595D" w:rsidP="00FF2E71">
            <w:pPr>
              <w:pStyle w:val="TAC"/>
              <w:rPr>
                <w:b/>
                <w:lang w:eastAsia="ja-JP"/>
              </w:rPr>
            </w:pPr>
            <w:r w:rsidRPr="00E062F1">
              <w:rPr>
                <w:lang w:eastAsia="ja-JP"/>
              </w:rPr>
              <w:t>DC_n28A-n257A</w:t>
            </w:r>
          </w:p>
          <w:p w14:paraId="5B788F79" w14:textId="77777777" w:rsidR="004A595D" w:rsidRPr="00E062F1" w:rsidRDefault="004A595D" w:rsidP="00FF2E71">
            <w:pPr>
              <w:pStyle w:val="TAC"/>
              <w:rPr>
                <w:b/>
                <w:lang w:eastAsia="ja-JP"/>
              </w:rPr>
            </w:pPr>
            <w:r w:rsidRPr="00E062F1">
              <w:rPr>
                <w:lang w:eastAsia="ja-JP"/>
              </w:rPr>
              <w:t>DC_n28A-n257D</w:t>
            </w:r>
          </w:p>
          <w:p w14:paraId="3B24E97A" w14:textId="77777777" w:rsidR="004A595D" w:rsidRPr="00E062F1" w:rsidRDefault="004A595D" w:rsidP="00FF2E71">
            <w:pPr>
              <w:pStyle w:val="TAC"/>
              <w:rPr>
                <w:b/>
                <w:lang w:eastAsia="ja-JP"/>
              </w:rPr>
            </w:pPr>
            <w:r w:rsidRPr="00E062F1">
              <w:rPr>
                <w:lang w:eastAsia="ja-JP"/>
              </w:rPr>
              <w:t>DC_n28A-n257G</w:t>
            </w:r>
          </w:p>
          <w:p w14:paraId="121DC2F7" w14:textId="77777777" w:rsidR="004A595D" w:rsidRPr="00E062F1" w:rsidRDefault="004A595D" w:rsidP="00FF2E71">
            <w:pPr>
              <w:pStyle w:val="TAC"/>
              <w:rPr>
                <w:b/>
                <w:lang w:eastAsia="ja-JP"/>
              </w:rPr>
            </w:pPr>
            <w:r w:rsidRPr="00E062F1">
              <w:rPr>
                <w:lang w:eastAsia="ja-JP"/>
              </w:rPr>
              <w:t>DC_n28A-n257H</w:t>
            </w:r>
          </w:p>
          <w:p w14:paraId="1ACD48D0" w14:textId="77777777" w:rsidR="004A595D" w:rsidRPr="00E062F1" w:rsidRDefault="004A595D" w:rsidP="00FF2E71">
            <w:pPr>
              <w:pStyle w:val="TAC"/>
              <w:rPr>
                <w:lang w:eastAsia="zh-CN"/>
              </w:rPr>
            </w:pPr>
            <w:r w:rsidRPr="00E062F1">
              <w:rPr>
                <w:lang w:eastAsia="ja-JP"/>
              </w:rPr>
              <w:t>DC_n28A-n257I</w:t>
            </w:r>
          </w:p>
        </w:tc>
        <w:tc>
          <w:tcPr>
            <w:tcW w:w="3969" w:type="dxa"/>
            <w:vAlign w:val="center"/>
          </w:tcPr>
          <w:p w14:paraId="506F0730" w14:textId="77777777" w:rsidR="004A595D" w:rsidRPr="00E062F1" w:rsidRDefault="004A595D" w:rsidP="00FF2E71">
            <w:pPr>
              <w:pStyle w:val="TAC"/>
              <w:rPr>
                <w:b/>
                <w:lang w:eastAsia="ja-JP"/>
              </w:rPr>
            </w:pPr>
            <w:r w:rsidRPr="00E062F1">
              <w:rPr>
                <w:lang w:eastAsia="ja-JP"/>
              </w:rPr>
              <w:t>DC_n28A-n257A</w:t>
            </w:r>
          </w:p>
          <w:p w14:paraId="4E739C0C" w14:textId="77777777" w:rsidR="004A595D" w:rsidRPr="00E062F1" w:rsidRDefault="004A595D" w:rsidP="00FF2E71">
            <w:pPr>
              <w:pStyle w:val="TAC"/>
              <w:rPr>
                <w:b/>
                <w:lang w:eastAsia="ja-JP"/>
              </w:rPr>
            </w:pPr>
            <w:r w:rsidRPr="00E062F1">
              <w:rPr>
                <w:lang w:eastAsia="ja-JP"/>
              </w:rPr>
              <w:t>DC_n28A-n257D</w:t>
            </w:r>
          </w:p>
          <w:p w14:paraId="44364982" w14:textId="77777777" w:rsidR="004A595D" w:rsidRPr="00E062F1" w:rsidRDefault="004A595D" w:rsidP="00FF2E71">
            <w:pPr>
              <w:pStyle w:val="TAC"/>
              <w:rPr>
                <w:b/>
                <w:lang w:eastAsia="ja-JP"/>
              </w:rPr>
            </w:pPr>
            <w:r w:rsidRPr="00E062F1">
              <w:rPr>
                <w:lang w:eastAsia="ja-JP"/>
              </w:rPr>
              <w:t>DC_n28A-n257G</w:t>
            </w:r>
          </w:p>
          <w:p w14:paraId="71AECF33" w14:textId="77777777" w:rsidR="004A595D" w:rsidRPr="00E062F1" w:rsidRDefault="004A595D" w:rsidP="00FF2E71">
            <w:pPr>
              <w:pStyle w:val="TAC"/>
              <w:rPr>
                <w:b/>
                <w:lang w:eastAsia="ja-JP"/>
              </w:rPr>
            </w:pPr>
            <w:r w:rsidRPr="00E062F1">
              <w:rPr>
                <w:lang w:eastAsia="ja-JP"/>
              </w:rPr>
              <w:t>DC_n28A-n257H</w:t>
            </w:r>
          </w:p>
          <w:p w14:paraId="5A4FC299" w14:textId="77777777" w:rsidR="004A595D" w:rsidRPr="00E062F1" w:rsidRDefault="004A595D" w:rsidP="00FF2E71">
            <w:pPr>
              <w:pStyle w:val="TAC"/>
              <w:rPr>
                <w:lang w:eastAsia="zh-CN"/>
              </w:rPr>
            </w:pPr>
            <w:r w:rsidRPr="00E062F1">
              <w:rPr>
                <w:lang w:eastAsia="ja-JP"/>
              </w:rPr>
              <w:t>DC_n28A-n257I</w:t>
            </w:r>
          </w:p>
        </w:tc>
      </w:tr>
      <w:tr w:rsidR="00913170" w:rsidRPr="00E062F1" w14:paraId="5DFC9C18" w14:textId="77777777" w:rsidTr="00FF2E71">
        <w:trPr>
          <w:trHeight w:val="207"/>
          <w:jc w:val="center"/>
          <w:ins w:id="701" w:author="RAN4#96 - JOH, Nokia" w:date="2020-07-28T13:19:00Z"/>
        </w:trPr>
        <w:tc>
          <w:tcPr>
            <w:tcW w:w="3823" w:type="dxa"/>
            <w:vAlign w:val="center"/>
          </w:tcPr>
          <w:p w14:paraId="2E07D39F" w14:textId="77777777" w:rsidR="00913170" w:rsidRDefault="00913170" w:rsidP="00913170">
            <w:pPr>
              <w:pStyle w:val="TAC"/>
              <w:rPr>
                <w:ins w:id="702" w:author="RAN4#96 - JOH, Nokia" w:date="2020-07-28T13:19:00Z"/>
                <w:lang w:eastAsia="ja-JP"/>
              </w:rPr>
            </w:pPr>
            <w:ins w:id="703" w:author="RAN4#96 - JOH, Nokia" w:date="2020-07-28T13:19:00Z">
              <w:r>
                <w:rPr>
                  <w:lang w:eastAsia="ja-JP"/>
                </w:rPr>
                <w:t>DC_n66A-n260A</w:t>
              </w:r>
            </w:ins>
          </w:p>
          <w:p w14:paraId="7D4E37D3" w14:textId="12C48E88" w:rsidR="00913170" w:rsidRDefault="00913170" w:rsidP="00913170">
            <w:pPr>
              <w:pStyle w:val="TAC"/>
              <w:rPr>
                <w:ins w:id="704" w:author="RAN4#96 - JOH, Nokia" w:date="2020-07-28T13:19:00Z"/>
                <w:lang w:eastAsia="ja-JP"/>
              </w:rPr>
            </w:pPr>
            <w:ins w:id="705" w:author="RAN4#96 - JOH, Nokia" w:date="2020-07-28T13:19:00Z">
              <w:r>
                <w:rPr>
                  <w:lang w:eastAsia="ja-JP"/>
                </w:rPr>
                <w:t>DC_n66A-n260G</w:t>
              </w:r>
            </w:ins>
          </w:p>
          <w:p w14:paraId="3CC09B47" w14:textId="373462AC" w:rsidR="00913170" w:rsidRDefault="00913170" w:rsidP="00913170">
            <w:pPr>
              <w:pStyle w:val="TAC"/>
              <w:rPr>
                <w:ins w:id="706" w:author="RAN4#96 - JOH, Nokia" w:date="2020-07-28T13:19:00Z"/>
                <w:lang w:eastAsia="ja-JP"/>
              </w:rPr>
            </w:pPr>
            <w:ins w:id="707" w:author="RAN4#96 - JOH, Nokia" w:date="2020-07-28T13:19:00Z">
              <w:r>
                <w:rPr>
                  <w:lang w:eastAsia="ja-JP"/>
                </w:rPr>
                <w:t>DC_n66A-n260H</w:t>
              </w:r>
            </w:ins>
          </w:p>
          <w:p w14:paraId="4411D5EC" w14:textId="434CC8F7" w:rsidR="00913170" w:rsidRDefault="00913170" w:rsidP="00913170">
            <w:pPr>
              <w:pStyle w:val="TAC"/>
              <w:rPr>
                <w:ins w:id="708" w:author="RAN4#96 - JOH, Nokia" w:date="2020-07-28T13:19:00Z"/>
                <w:lang w:eastAsia="ja-JP"/>
              </w:rPr>
            </w:pPr>
            <w:ins w:id="709" w:author="RAN4#96 - JOH, Nokia" w:date="2020-07-28T13:19:00Z">
              <w:r>
                <w:rPr>
                  <w:lang w:eastAsia="ja-JP"/>
                </w:rPr>
                <w:t>DC_n66A-n260I</w:t>
              </w:r>
            </w:ins>
          </w:p>
          <w:p w14:paraId="7B48A47C" w14:textId="588DCED9" w:rsidR="00913170" w:rsidRDefault="00913170" w:rsidP="00913170">
            <w:pPr>
              <w:pStyle w:val="TAC"/>
              <w:rPr>
                <w:ins w:id="710" w:author="RAN4#96 - JOH, Nokia" w:date="2020-07-28T13:19:00Z"/>
                <w:lang w:eastAsia="ja-JP"/>
              </w:rPr>
            </w:pPr>
            <w:ins w:id="711" w:author="RAN4#96 - JOH, Nokia" w:date="2020-07-28T13:19:00Z">
              <w:r>
                <w:rPr>
                  <w:lang w:eastAsia="ja-JP"/>
                </w:rPr>
                <w:t>DC_n66A-n260J</w:t>
              </w:r>
            </w:ins>
          </w:p>
          <w:p w14:paraId="2CDB1C83" w14:textId="1EC1F560" w:rsidR="00913170" w:rsidRDefault="00913170" w:rsidP="00913170">
            <w:pPr>
              <w:pStyle w:val="TAC"/>
              <w:rPr>
                <w:ins w:id="712" w:author="RAN4#96 - JOH, Nokia" w:date="2020-07-28T13:19:00Z"/>
                <w:lang w:eastAsia="ja-JP"/>
              </w:rPr>
            </w:pPr>
            <w:ins w:id="713" w:author="RAN4#96 - JOH, Nokia" w:date="2020-07-28T13:19:00Z">
              <w:r>
                <w:rPr>
                  <w:lang w:eastAsia="ja-JP"/>
                </w:rPr>
                <w:t>DC_n66A-n260K</w:t>
              </w:r>
            </w:ins>
          </w:p>
          <w:p w14:paraId="6CE1A3FB" w14:textId="2A0356C6" w:rsidR="00913170" w:rsidRDefault="00913170" w:rsidP="00913170">
            <w:pPr>
              <w:pStyle w:val="TAC"/>
              <w:rPr>
                <w:ins w:id="714" w:author="RAN4#96 - JOH, Nokia" w:date="2020-07-28T13:19:00Z"/>
                <w:lang w:eastAsia="ja-JP"/>
              </w:rPr>
            </w:pPr>
            <w:ins w:id="715" w:author="RAN4#96 - JOH, Nokia" w:date="2020-07-28T13:19:00Z">
              <w:r>
                <w:rPr>
                  <w:lang w:eastAsia="ja-JP"/>
                </w:rPr>
                <w:t>DC_n66A-n260L</w:t>
              </w:r>
            </w:ins>
          </w:p>
          <w:p w14:paraId="1BDEDB90" w14:textId="4E9E8196" w:rsidR="00913170" w:rsidRPr="00E062F1" w:rsidRDefault="00913170" w:rsidP="00913170">
            <w:pPr>
              <w:pStyle w:val="TAC"/>
              <w:rPr>
                <w:ins w:id="716" w:author="RAN4#96 - JOH, Nokia" w:date="2020-07-28T13:19:00Z"/>
                <w:lang w:eastAsia="ja-JP"/>
              </w:rPr>
            </w:pPr>
            <w:ins w:id="717" w:author="RAN4#96 - JOH, Nokia" w:date="2020-07-28T13:19:00Z">
              <w:r>
                <w:rPr>
                  <w:lang w:eastAsia="ja-JP"/>
                </w:rPr>
                <w:t>DC_n66A-n260M</w:t>
              </w:r>
            </w:ins>
          </w:p>
        </w:tc>
        <w:tc>
          <w:tcPr>
            <w:tcW w:w="3969" w:type="dxa"/>
            <w:vAlign w:val="center"/>
          </w:tcPr>
          <w:p w14:paraId="4F99E540" w14:textId="2A9B99FB" w:rsidR="00913170" w:rsidRPr="00E062F1" w:rsidRDefault="00913170" w:rsidP="00913C17">
            <w:pPr>
              <w:pStyle w:val="TAC"/>
              <w:rPr>
                <w:ins w:id="718" w:author="RAN4#96 - JOH, Nokia" w:date="2020-07-28T13:19:00Z"/>
                <w:lang w:eastAsia="ja-JP"/>
              </w:rPr>
            </w:pPr>
            <w:ins w:id="719" w:author="RAN4#96 - JOH, Nokia" w:date="2020-07-28T13:20:00Z">
              <w:r>
                <w:rPr>
                  <w:lang w:eastAsia="ja-JP"/>
                </w:rPr>
                <w:t>DC_n66A-n260A</w:t>
              </w:r>
            </w:ins>
          </w:p>
        </w:tc>
      </w:tr>
      <w:tr w:rsidR="004A595D" w:rsidRPr="00E062F1" w14:paraId="3B40D360" w14:textId="77777777" w:rsidTr="00FF2E71">
        <w:trPr>
          <w:trHeight w:val="207"/>
          <w:jc w:val="center"/>
        </w:trPr>
        <w:tc>
          <w:tcPr>
            <w:tcW w:w="3823" w:type="dxa"/>
            <w:vMerge w:val="restart"/>
            <w:vAlign w:val="center"/>
          </w:tcPr>
          <w:p w14:paraId="52C13867" w14:textId="77777777" w:rsidR="004A595D" w:rsidRPr="00E062F1" w:rsidRDefault="004A595D" w:rsidP="00FF2E71">
            <w:pPr>
              <w:pStyle w:val="TAC"/>
              <w:rPr>
                <w:lang w:eastAsia="fi-FI"/>
              </w:rPr>
            </w:pPr>
            <w:r w:rsidRPr="00E062F1">
              <w:rPr>
                <w:lang w:eastAsia="zh-CN"/>
              </w:rPr>
              <w:t>DC</w:t>
            </w:r>
            <w:r w:rsidRPr="00E062F1">
              <w:t>_n77A-n257A</w:t>
            </w:r>
          </w:p>
          <w:p w14:paraId="599D9AF6" w14:textId="77777777" w:rsidR="004A595D" w:rsidRPr="00E062F1" w:rsidRDefault="004A595D" w:rsidP="00FF2E71">
            <w:pPr>
              <w:pStyle w:val="TAC"/>
              <w:rPr>
                <w:lang w:eastAsia="fi-FI"/>
              </w:rPr>
            </w:pPr>
            <w:r w:rsidRPr="00E062F1">
              <w:rPr>
                <w:lang w:eastAsia="zh-CN"/>
              </w:rPr>
              <w:t>DC</w:t>
            </w:r>
            <w:r w:rsidRPr="00E062F1">
              <w:t>_n77A-n257</w:t>
            </w:r>
            <w:r w:rsidRPr="00E062F1">
              <w:rPr>
                <w:lang w:eastAsia="zh-CN"/>
              </w:rPr>
              <w:t>D</w:t>
            </w:r>
          </w:p>
          <w:p w14:paraId="0E4EBD84" w14:textId="77777777" w:rsidR="004A595D" w:rsidRPr="00E062F1" w:rsidRDefault="004A595D" w:rsidP="00FF2E71">
            <w:pPr>
              <w:pStyle w:val="TAC"/>
              <w:rPr>
                <w:lang w:eastAsia="fi-FI"/>
              </w:rPr>
            </w:pPr>
            <w:r w:rsidRPr="00E062F1">
              <w:rPr>
                <w:lang w:eastAsia="zh-CN"/>
              </w:rPr>
              <w:t>DC</w:t>
            </w:r>
            <w:r w:rsidRPr="00E062F1">
              <w:t>_n77A-n257</w:t>
            </w:r>
            <w:r w:rsidRPr="00E062F1">
              <w:rPr>
                <w:lang w:eastAsia="zh-CN"/>
              </w:rPr>
              <w:t>E</w:t>
            </w:r>
          </w:p>
          <w:p w14:paraId="7DC924E0" w14:textId="77777777" w:rsidR="004A595D" w:rsidRPr="00E062F1" w:rsidRDefault="004A595D" w:rsidP="00FF2E71">
            <w:pPr>
              <w:pStyle w:val="TAC"/>
            </w:pPr>
            <w:r w:rsidRPr="00E062F1">
              <w:rPr>
                <w:lang w:eastAsia="zh-CN"/>
              </w:rPr>
              <w:t>DC</w:t>
            </w:r>
            <w:r w:rsidRPr="00E062F1">
              <w:t>_n77A-n257</w:t>
            </w:r>
            <w:r w:rsidRPr="00E062F1">
              <w:rPr>
                <w:lang w:eastAsia="zh-CN"/>
              </w:rPr>
              <w:t>F</w:t>
            </w:r>
          </w:p>
          <w:p w14:paraId="2898A0DC"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G</w:t>
            </w:r>
          </w:p>
          <w:p w14:paraId="025FD897"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H</w:t>
            </w:r>
          </w:p>
          <w:p w14:paraId="3204C2F7"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I</w:t>
            </w:r>
          </w:p>
          <w:p w14:paraId="7BB85AB7"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J</w:t>
            </w:r>
          </w:p>
          <w:p w14:paraId="6A7D1F48"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K</w:t>
            </w:r>
          </w:p>
          <w:p w14:paraId="5D25F049"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L</w:t>
            </w:r>
          </w:p>
          <w:p w14:paraId="13800646"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M</w:t>
            </w:r>
          </w:p>
          <w:p w14:paraId="317D7888" w14:textId="77777777" w:rsidR="004A595D" w:rsidRPr="00E062F1" w:rsidRDefault="004A595D" w:rsidP="00FF2E71">
            <w:pPr>
              <w:pStyle w:val="TAC"/>
            </w:pPr>
            <w:r w:rsidRPr="00E062F1">
              <w:rPr>
                <w:lang w:eastAsia="zh-CN"/>
              </w:rPr>
              <w:t>DC</w:t>
            </w:r>
            <w:r w:rsidRPr="00E062F1">
              <w:t>_n77</w:t>
            </w:r>
            <w:r w:rsidRPr="00E062F1">
              <w:rPr>
                <w:lang w:eastAsia="zh-CN"/>
              </w:rPr>
              <w:t>C</w:t>
            </w:r>
            <w:r w:rsidRPr="00E062F1">
              <w:t>-n257</w:t>
            </w:r>
            <w:r w:rsidRPr="00E062F1">
              <w:rPr>
                <w:lang w:eastAsia="zh-CN"/>
              </w:rPr>
              <w:t>A</w:t>
            </w:r>
          </w:p>
          <w:p w14:paraId="3585CFB9" w14:textId="77777777" w:rsidR="004A595D" w:rsidRPr="00AA54EC" w:rsidRDefault="004A595D" w:rsidP="00FF2E71">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D</w:t>
            </w:r>
          </w:p>
          <w:p w14:paraId="697ECFA2" w14:textId="77777777" w:rsidR="004A595D" w:rsidRPr="00AA54EC" w:rsidRDefault="004A595D" w:rsidP="00FF2E71">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E</w:t>
            </w:r>
          </w:p>
          <w:p w14:paraId="40F07B7A" w14:textId="77777777" w:rsidR="004A595D" w:rsidRPr="00E062F1" w:rsidRDefault="004A595D" w:rsidP="00FF2E71">
            <w:pPr>
              <w:pStyle w:val="TAC"/>
              <w:rPr>
                <w:lang w:eastAsia="fi-FI"/>
              </w:rPr>
            </w:pPr>
            <w:r w:rsidRPr="00E062F1">
              <w:rPr>
                <w:lang w:eastAsia="zh-CN"/>
              </w:rPr>
              <w:t>DC</w:t>
            </w:r>
            <w:r w:rsidRPr="00E062F1">
              <w:t>_n77</w:t>
            </w:r>
            <w:r w:rsidRPr="00E062F1">
              <w:rPr>
                <w:lang w:eastAsia="zh-CN"/>
              </w:rPr>
              <w:t>C</w:t>
            </w:r>
            <w:r w:rsidRPr="00E062F1">
              <w:t>-n257</w:t>
            </w:r>
            <w:r w:rsidRPr="00E062F1">
              <w:rPr>
                <w:lang w:eastAsia="zh-CN"/>
              </w:rPr>
              <w:t>F</w:t>
            </w:r>
          </w:p>
        </w:tc>
        <w:tc>
          <w:tcPr>
            <w:tcW w:w="3969" w:type="dxa"/>
            <w:vMerge w:val="restart"/>
            <w:vAlign w:val="center"/>
          </w:tcPr>
          <w:p w14:paraId="64BDDA4C" w14:textId="77777777" w:rsidR="004A595D" w:rsidRPr="00E062F1" w:rsidRDefault="004A595D" w:rsidP="00FF2E71">
            <w:pPr>
              <w:pStyle w:val="TAC"/>
            </w:pPr>
            <w:r w:rsidRPr="00E062F1">
              <w:rPr>
                <w:lang w:eastAsia="zh-CN"/>
              </w:rPr>
              <w:t>DC</w:t>
            </w:r>
            <w:r w:rsidRPr="00E062F1">
              <w:t>_n77A-n257A</w:t>
            </w:r>
          </w:p>
          <w:p w14:paraId="626C93C9"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G</w:t>
            </w:r>
          </w:p>
          <w:p w14:paraId="7A6E81B9"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H</w:t>
            </w:r>
          </w:p>
          <w:p w14:paraId="7C739223"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I</w:t>
            </w:r>
          </w:p>
          <w:p w14:paraId="78BA3356"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J</w:t>
            </w:r>
          </w:p>
          <w:p w14:paraId="1A50565E"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K</w:t>
            </w:r>
          </w:p>
          <w:p w14:paraId="170E0BD3"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L</w:t>
            </w:r>
          </w:p>
          <w:p w14:paraId="10E84F8F"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M</w:t>
            </w:r>
          </w:p>
        </w:tc>
      </w:tr>
      <w:tr w:rsidR="004A595D" w:rsidRPr="00E062F1" w14:paraId="281126E4" w14:textId="77777777" w:rsidTr="00FF2E71">
        <w:trPr>
          <w:trHeight w:val="207"/>
          <w:jc w:val="center"/>
        </w:trPr>
        <w:tc>
          <w:tcPr>
            <w:tcW w:w="3823" w:type="dxa"/>
            <w:vMerge/>
            <w:vAlign w:val="center"/>
          </w:tcPr>
          <w:p w14:paraId="40F9ED15" w14:textId="77777777" w:rsidR="004A595D" w:rsidRPr="00E062F1" w:rsidRDefault="004A595D" w:rsidP="00FF2E71">
            <w:pPr>
              <w:pStyle w:val="TAC"/>
              <w:rPr>
                <w:lang w:eastAsia="fi-FI"/>
              </w:rPr>
            </w:pPr>
          </w:p>
        </w:tc>
        <w:tc>
          <w:tcPr>
            <w:tcW w:w="3969" w:type="dxa"/>
            <w:vMerge/>
            <w:vAlign w:val="center"/>
          </w:tcPr>
          <w:p w14:paraId="4F0904FC" w14:textId="77777777" w:rsidR="004A595D" w:rsidRPr="00E062F1" w:rsidRDefault="004A595D" w:rsidP="00FF2E71">
            <w:pPr>
              <w:pStyle w:val="TAC"/>
              <w:rPr>
                <w:lang w:eastAsia="fi-FI"/>
              </w:rPr>
            </w:pPr>
          </w:p>
        </w:tc>
      </w:tr>
      <w:tr w:rsidR="004A595D" w:rsidRPr="00E062F1" w14:paraId="1F3ED4BB" w14:textId="77777777" w:rsidTr="00FF2E71">
        <w:trPr>
          <w:trHeight w:val="207"/>
          <w:jc w:val="center"/>
        </w:trPr>
        <w:tc>
          <w:tcPr>
            <w:tcW w:w="3823" w:type="dxa"/>
            <w:vMerge/>
            <w:vAlign w:val="center"/>
          </w:tcPr>
          <w:p w14:paraId="350DCF85" w14:textId="77777777" w:rsidR="004A595D" w:rsidRPr="00E062F1" w:rsidRDefault="004A595D" w:rsidP="00FF2E71">
            <w:pPr>
              <w:pStyle w:val="TAC"/>
              <w:rPr>
                <w:lang w:eastAsia="fi-FI"/>
              </w:rPr>
            </w:pPr>
          </w:p>
        </w:tc>
        <w:tc>
          <w:tcPr>
            <w:tcW w:w="3969" w:type="dxa"/>
            <w:vMerge/>
            <w:vAlign w:val="center"/>
          </w:tcPr>
          <w:p w14:paraId="6DDF0139" w14:textId="77777777" w:rsidR="004A595D" w:rsidRPr="00E062F1" w:rsidRDefault="004A595D" w:rsidP="00FF2E71">
            <w:pPr>
              <w:pStyle w:val="TAC"/>
              <w:rPr>
                <w:lang w:eastAsia="fi-FI"/>
              </w:rPr>
            </w:pPr>
          </w:p>
        </w:tc>
      </w:tr>
      <w:tr w:rsidR="004A595D" w:rsidRPr="00E062F1" w14:paraId="4A970122" w14:textId="77777777" w:rsidTr="00FF2E71">
        <w:trPr>
          <w:trHeight w:val="207"/>
          <w:jc w:val="center"/>
        </w:trPr>
        <w:tc>
          <w:tcPr>
            <w:tcW w:w="3823" w:type="dxa"/>
            <w:vMerge/>
            <w:vAlign w:val="center"/>
          </w:tcPr>
          <w:p w14:paraId="4873C880" w14:textId="77777777" w:rsidR="004A595D" w:rsidRPr="00E062F1" w:rsidRDefault="004A595D" w:rsidP="00FF2E71">
            <w:pPr>
              <w:pStyle w:val="TAC"/>
            </w:pPr>
          </w:p>
        </w:tc>
        <w:tc>
          <w:tcPr>
            <w:tcW w:w="3969" w:type="dxa"/>
            <w:vMerge/>
            <w:vAlign w:val="center"/>
          </w:tcPr>
          <w:p w14:paraId="1CDFA3AE" w14:textId="77777777" w:rsidR="004A595D" w:rsidRPr="00E062F1" w:rsidRDefault="004A595D" w:rsidP="00FF2E71">
            <w:pPr>
              <w:pStyle w:val="TAC"/>
            </w:pPr>
          </w:p>
        </w:tc>
      </w:tr>
      <w:tr w:rsidR="004A595D" w:rsidRPr="00E062F1" w14:paraId="3118195E" w14:textId="77777777" w:rsidTr="00FF2E71">
        <w:trPr>
          <w:trHeight w:val="207"/>
          <w:jc w:val="center"/>
        </w:trPr>
        <w:tc>
          <w:tcPr>
            <w:tcW w:w="3823" w:type="dxa"/>
            <w:vMerge/>
            <w:vAlign w:val="center"/>
          </w:tcPr>
          <w:p w14:paraId="1E1354AA" w14:textId="77777777" w:rsidR="004A595D" w:rsidRPr="00E062F1" w:rsidRDefault="004A595D" w:rsidP="00FF2E71">
            <w:pPr>
              <w:pStyle w:val="TAC"/>
              <w:rPr>
                <w:lang w:eastAsia="zh-CN"/>
              </w:rPr>
            </w:pPr>
          </w:p>
        </w:tc>
        <w:tc>
          <w:tcPr>
            <w:tcW w:w="3969" w:type="dxa"/>
            <w:vMerge/>
            <w:vAlign w:val="center"/>
          </w:tcPr>
          <w:p w14:paraId="66A3B308" w14:textId="77777777" w:rsidR="004A595D" w:rsidRPr="00E062F1" w:rsidRDefault="004A595D" w:rsidP="00FF2E71">
            <w:pPr>
              <w:pStyle w:val="TAC"/>
            </w:pPr>
          </w:p>
        </w:tc>
      </w:tr>
      <w:tr w:rsidR="004A595D" w:rsidRPr="00E062F1" w14:paraId="4CDB558A" w14:textId="77777777" w:rsidTr="00FF2E71">
        <w:trPr>
          <w:trHeight w:val="207"/>
          <w:jc w:val="center"/>
        </w:trPr>
        <w:tc>
          <w:tcPr>
            <w:tcW w:w="3823" w:type="dxa"/>
            <w:vMerge/>
            <w:vAlign w:val="center"/>
          </w:tcPr>
          <w:p w14:paraId="0491EE5D" w14:textId="77777777" w:rsidR="004A595D" w:rsidRPr="00E062F1" w:rsidRDefault="004A595D" w:rsidP="00FF2E71">
            <w:pPr>
              <w:pStyle w:val="TAC"/>
              <w:rPr>
                <w:lang w:eastAsia="zh-CN"/>
              </w:rPr>
            </w:pPr>
          </w:p>
        </w:tc>
        <w:tc>
          <w:tcPr>
            <w:tcW w:w="3969" w:type="dxa"/>
            <w:vMerge/>
            <w:vAlign w:val="center"/>
          </w:tcPr>
          <w:p w14:paraId="6D7216A3" w14:textId="77777777" w:rsidR="004A595D" w:rsidRPr="00E062F1" w:rsidRDefault="004A595D" w:rsidP="00FF2E71">
            <w:pPr>
              <w:pStyle w:val="TAC"/>
            </w:pPr>
          </w:p>
        </w:tc>
      </w:tr>
      <w:tr w:rsidR="004A595D" w:rsidRPr="00E062F1" w14:paraId="7ACDDB5F" w14:textId="77777777" w:rsidTr="00FF2E71">
        <w:trPr>
          <w:trHeight w:val="207"/>
          <w:jc w:val="center"/>
        </w:trPr>
        <w:tc>
          <w:tcPr>
            <w:tcW w:w="3823" w:type="dxa"/>
            <w:vMerge/>
            <w:vAlign w:val="center"/>
          </w:tcPr>
          <w:p w14:paraId="156D5F62" w14:textId="77777777" w:rsidR="004A595D" w:rsidRPr="00E062F1" w:rsidRDefault="004A595D" w:rsidP="00FF2E71">
            <w:pPr>
              <w:pStyle w:val="TAC"/>
              <w:rPr>
                <w:lang w:eastAsia="zh-CN"/>
              </w:rPr>
            </w:pPr>
          </w:p>
        </w:tc>
        <w:tc>
          <w:tcPr>
            <w:tcW w:w="3969" w:type="dxa"/>
            <w:vMerge/>
            <w:vAlign w:val="center"/>
          </w:tcPr>
          <w:p w14:paraId="1FF0FAAF" w14:textId="77777777" w:rsidR="004A595D" w:rsidRPr="00E062F1" w:rsidRDefault="004A595D" w:rsidP="00FF2E71">
            <w:pPr>
              <w:pStyle w:val="TAC"/>
            </w:pPr>
          </w:p>
        </w:tc>
      </w:tr>
      <w:tr w:rsidR="004A595D" w:rsidRPr="00E062F1" w14:paraId="6BD98B7F" w14:textId="77777777" w:rsidTr="00FF2E71">
        <w:trPr>
          <w:trHeight w:val="207"/>
          <w:jc w:val="center"/>
        </w:trPr>
        <w:tc>
          <w:tcPr>
            <w:tcW w:w="3823" w:type="dxa"/>
            <w:vMerge/>
            <w:vAlign w:val="center"/>
          </w:tcPr>
          <w:p w14:paraId="4665B682" w14:textId="77777777" w:rsidR="004A595D" w:rsidRPr="00E062F1" w:rsidRDefault="004A595D" w:rsidP="00FF2E71">
            <w:pPr>
              <w:pStyle w:val="TAC"/>
              <w:rPr>
                <w:lang w:eastAsia="zh-CN"/>
              </w:rPr>
            </w:pPr>
          </w:p>
        </w:tc>
        <w:tc>
          <w:tcPr>
            <w:tcW w:w="3969" w:type="dxa"/>
            <w:vMerge/>
            <w:vAlign w:val="center"/>
          </w:tcPr>
          <w:p w14:paraId="471781C0" w14:textId="77777777" w:rsidR="004A595D" w:rsidRPr="00E062F1" w:rsidRDefault="004A595D" w:rsidP="00FF2E71">
            <w:pPr>
              <w:pStyle w:val="TAC"/>
            </w:pPr>
          </w:p>
        </w:tc>
      </w:tr>
      <w:tr w:rsidR="004A595D" w:rsidRPr="00E062F1" w14:paraId="2F8CDAC6" w14:textId="77777777" w:rsidTr="00FF2E71">
        <w:trPr>
          <w:trHeight w:val="207"/>
          <w:jc w:val="center"/>
        </w:trPr>
        <w:tc>
          <w:tcPr>
            <w:tcW w:w="3823" w:type="dxa"/>
            <w:vMerge/>
            <w:vAlign w:val="center"/>
          </w:tcPr>
          <w:p w14:paraId="13C984CB" w14:textId="77777777" w:rsidR="004A595D" w:rsidRPr="00E062F1" w:rsidRDefault="004A595D" w:rsidP="00FF2E71">
            <w:pPr>
              <w:pStyle w:val="TAC"/>
              <w:rPr>
                <w:lang w:eastAsia="zh-CN"/>
              </w:rPr>
            </w:pPr>
          </w:p>
        </w:tc>
        <w:tc>
          <w:tcPr>
            <w:tcW w:w="3969" w:type="dxa"/>
            <w:vMerge/>
            <w:vAlign w:val="center"/>
          </w:tcPr>
          <w:p w14:paraId="34F82AC0" w14:textId="77777777" w:rsidR="004A595D" w:rsidRPr="00E062F1" w:rsidRDefault="004A595D" w:rsidP="00FF2E71">
            <w:pPr>
              <w:pStyle w:val="TAC"/>
            </w:pPr>
          </w:p>
        </w:tc>
      </w:tr>
      <w:tr w:rsidR="004A595D" w:rsidRPr="00E062F1" w14:paraId="2B801919" w14:textId="77777777" w:rsidTr="00FF2E71">
        <w:trPr>
          <w:trHeight w:val="207"/>
          <w:jc w:val="center"/>
        </w:trPr>
        <w:tc>
          <w:tcPr>
            <w:tcW w:w="3823" w:type="dxa"/>
            <w:vMerge/>
            <w:vAlign w:val="center"/>
          </w:tcPr>
          <w:p w14:paraId="49B19B4C" w14:textId="77777777" w:rsidR="004A595D" w:rsidRPr="00E062F1" w:rsidRDefault="004A595D" w:rsidP="00FF2E71">
            <w:pPr>
              <w:pStyle w:val="TAC"/>
              <w:rPr>
                <w:lang w:eastAsia="zh-CN"/>
              </w:rPr>
            </w:pPr>
          </w:p>
        </w:tc>
        <w:tc>
          <w:tcPr>
            <w:tcW w:w="3969" w:type="dxa"/>
            <w:vMerge/>
            <w:vAlign w:val="center"/>
          </w:tcPr>
          <w:p w14:paraId="3D9F8362" w14:textId="77777777" w:rsidR="004A595D" w:rsidRPr="00E062F1" w:rsidRDefault="004A595D" w:rsidP="00FF2E71">
            <w:pPr>
              <w:pStyle w:val="TAC"/>
            </w:pPr>
          </w:p>
        </w:tc>
      </w:tr>
      <w:tr w:rsidR="004A595D" w:rsidRPr="00E062F1" w14:paraId="0EF27204" w14:textId="77777777" w:rsidTr="00FF2E71">
        <w:trPr>
          <w:trHeight w:val="207"/>
          <w:jc w:val="center"/>
        </w:trPr>
        <w:tc>
          <w:tcPr>
            <w:tcW w:w="3823" w:type="dxa"/>
            <w:vMerge/>
            <w:vAlign w:val="center"/>
          </w:tcPr>
          <w:p w14:paraId="6C4FAD65" w14:textId="77777777" w:rsidR="004A595D" w:rsidRPr="00E062F1" w:rsidRDefault="004A595D" w:rsidP="00FF2E71">
            <w:pPr>
              <w:pStyle w:val="TAC"/>
              <w:rPr>
                <w:lang w:eastAsia="zh-CN"/>
              </w:rPr>
            </w:pPr>
          </w:p>
        </w:tc>
        <w:tc>
          <w:tcPr>
            <w:tcW w:w="3969" w:type="dxa"/>
            <w:vMerge/>
            <w:vAlign w:val="center"/>
          </w:tcPr>
          <w:p w14:paraId="47BBE950" w14:textId="77777777" w:rsidR="004A595D" w:rsidRPr="00E062F1" w:rsidRDefault="004A595D" w:rsidP="00FF2E71">
            <w:pPr>
              <w:pStyle w:val="TAC"/>
            </w:pPr>
          </w:p>
        </w:tc>
      </w:tr>
      <w:tr w:rsidR="004A595D" w:rsidRPr="00E062F1" w14:paraId="51C1C459" w14:textId="77777777" w:rsidTr="00FF2E71">
        <w:trPr>
          <w:trHeight w:val="207"/>
          <w:jc w:val="center"/>
        </w:trPr>
        <w:tc>
          <w:tcPr>
            <w:tcW w:w="3823" w:type="dxa"/>
            <w:vMerge/>
            <w:vAlign w:val="center"/>
          </w:tcPr>
          <w:p w14:paraId="060CAFAA" w14:textId="77777777" w:rsidR="004A595D" w:rsidRPr="00E062F1" w:rsidRDefault="004A595D" w:rsidP="00FF2E71">
            <w:pPr>
              <w:pStyle w:val="TAC"/>
            </w:pPr>
          </w:p>
        </w:tc>
        <w:tc>
          <w:tcPr>
            <w:tcW w:w="3969" w:type="dxa"/>
            <w:vMerge/>
            <w:vAlign w:val="center"/>
          </w:tcPr>
          <w:p w14:paraId="2FBBC6AE" w14:textId="77777777" w:rsidR="004A595D" w:rsidRPr="00E062F1" w:rsidRDefault="004A595D" w:rsidP="00FF2E71">
            <w:pPr>
              <w:pStyle w:val="TAC"/>
            </w:pPr>
          </w:p>
        </w:tc>
      </w:tr>
      <w:tr w:rsidR="004A595D" w:rsidRPr="00E062F1" w14:paraId="227CBD6B" w14:textId="77777777" w:rsidTr="00FF2E71">
        <w:trPr>
          <w:trHeight w:val="207"/>
          <w:jc w:val="center"/>
        </w:trPr>
        <w:tc>
          <w:tcPr>
            <w:tcW w:w="3823" w:type="dxa"/>
            <w:vMerge/>
            <w:vAlign w:val="center"/>
          </w:tcPr>
          <w:p w14:paraId="11965A95" w14:textId="77777777" w:rsidR="004A595D" w:rsidRPr="00E062F1" w:rsidRDefault="004A595D" w:rsidP="00FF2E71">
            <w:pPr>
              <w:pStyle w:val="TAC"/>
            </w:pPr>
          </w:p>
        </w:tc>
        <w:tc>
          <w:tcPr>
            <w:tcW w:w="3969" w:type="dxa"/>
            <w:vMerge/>
            <w:vAlign w:val="center"/>
          </w:tcPr>
          <w:p w14:paraId="501DCE36" w14:textId="77777777" w:rsidR="004A595D" w:rsidRPr="00E062F1" w:rsidRDefault="004A595D" w:rsidP="00FF2E71">
            <w:pPr>
              <w:pStyle w:val="TAC"/>
            </w:pPr>
          </w:p>
        </w:tc>
      </w:tr>
      <w:tr w:rsidR="004A595D" w:rsidRPr="00E062F1" w14:paraId="25ED8DB7" w14:textId="77777777" w:rsidTr="00FF2E71">
        <w:trPr>
          <w:trHeight w:val="207"/>
          <w:jc w:val="center"/>
        </w:trPr>
        <w:tc>
          <w:tcPr>
            <w:tcW w:w="3823" w:type="dxa"/>
            <w:vMerge/>
            <w:vAlign w:val="center"/>
          </w:tcPr>
          <w:p w14:paraId="267B7682" w14:textId="77777777" w:rsidR="004A595D" w:rsidRPr="00E062F1" w:rsidRDefault="004A595D" w:rsidP="00FF2E71">
            <w:pPr>
              <w:pStyle w:val="TAC"/>
            </w:pPr>
          </w:p>
        </w:tc>
        <w:tc>
          <w:tcPr>
            <w:tcW w:w="3969" w:type="dxa"/>
            <w:vMerge/>
            <w:vAlign w:val="center"/>
          </w:tcPr>
          <w:p w14:paraId="697E1B63" w14:textId="77777777" w:rsidR="004A595D" w:rsidRPr="00E062F1" w:rsidRDefault="004A595D" w:rsidP="00FF2E71">
            <w:pPr>
              <w:pStyle w:val="TAC"/>
            </w:pPr>
          </w:p>
        </w:tc>
      </w:tr>
      <w:tr w:rsidR="004A595D" w:rsidRPr="00E062F1" w14:paraId="5AFDFDF9" w14:textId="77777777" w:rsidTr="00FF2E71">
        <w:trPr>
          <w:trHeight w:val="207"/>
          <w:jc w:val="center"/>
        </w:trPr>
        <w:tc>
          <w:tcPr>
            <w:tcW w:w="3823" w:type="dxa"/>
            <w:vMerge/>
            <w:vAlign w:val="center"/>
          </w:tcPr>
          <w:p w14:paraId="25627CC6" w14:textId="77777777" w:rsidR="004A595D" w:rsidRPr="00E062F1" w:rsidRDefault="004A595D" w:rsidP="00FF2E71">
            <w:pPr>
              <w:pStyle w:val="TAC"/>
            </w:pPr>
          </w:p>
        </w:tc>
        <w:tc>
          <w:tcPr>
            <w:tcW w:w="3969" w:type="dxa"/>
            <w:vMerge/>
            <w:vAlign w:val="center"/>
          </w:tcPr>
          <w:p w14:paraId="4E5982DC" w14:textId="77777777" w:rsidR="004A595D" w:rsidRPr="00E062F1" w:rsidRDefault="004A595D" w:rsidP="00FF2E71">
            <w:pPr>
              <w:pStyle w:val="TAC"/>
            </w:pPr>
          </w:p>
        </w:tc>
      </w:tr>
      <w:tr w:rsidR="004A595D" w:rsidRPr="00E062F1" w14:paraId="4DF345E4" w14:textId="77777777" w:rsidTr="00FF2E71">
        <w:trPr>
          <w:trHeight w:val="207"/>
          <w:jc w:val="center"/>
        </w:trPr>
        <w:tc>
          <w:tcPr>
            <w:tcW w:w="3823" w:type="dxa"/>
            <w:vAlign w:val="center"/>
          </w:tcPr>
          <w:p w14:paraId="5D05214E" w14:textId="77777777" w:rsidR="004A595D" w:rsidRPr="00E062F1" w:rsidRDefault="004A595D" w:rsidP="00FF2E71">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-n257A</w:t>
            </w:r>
          </w:p>
          <w:p w14:paraId="28DBA419" w14:textId="77777777" w:rsidR="004A595D" w:rsidRPr="00E062F1" w:rsidRDefault="004A595D" w:rsidP="00FF2E71">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G</w:t>
            </w:r>
          </w:p>
          <w:p w14:paraId="0D33291A" w14:textId="77777777" w:rsidR="004A595D" w:rsidRPr="00E062F1" w:rsidRDefault="004A595D" w:rsidP="00FF2E71">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H</w:t>
            </w:r>
          </w:p>
          <w:p w14:paraId="7EBC9200" w14:textId="77777777" w:rsidR="004A595D" w:rsidRPr="00E062F1" w:rsidRDefault="004A595D" w:rsidP="00FF2E71">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I</w:t>
            </w:r>
          </w:p>
          <w:p w14:paraId="2339F5C0" w14:textId="77777777" w:rsidR="004A595D" w:rsidRPr="00E062F1" w:rsidRDefault="004A595D" w:rsidP="00FF2E71">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J</w:t>
            </w:r>
          </w:p>
          <w:p w14:paraId="01958206" w14:textId="77777777" w:rsidR="004A595D" w:rsidRPr="00E062F1" w:rsidRDefault="004A595D" w:rsidP="00FF2E71">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K</w:t>
            </w:r>
          </w:p>
          <w:p w14:paraId="5FA9C74A" w14:textId="77777777" w:rsidR="004A595D" w:rsidRPr="00E062F1" w:rsidRDefault="004A595D" w:rsidP="00FF2E71">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L</w:t>
            </w:r>
          </w:p>
          <w:p w14:paraId="0F4F5B0C" w14:textId="77777777" w:rsidR="004A595D" w:rsidRPr="00E062F1" w:rsidRDefault="004A595D" w:rsidP="00FF2E71">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M</w:t>
            </w:r>
          </w:p>
        </w:tc>
        <w:tc>
          <w:tcPr>
            <w:tcW w:w="3969" w:type="dxa"/>
            <w:vAlign w:val="center"/>
          </w:tcPr>
          <w:p w14:paraId="72648F48" w14:textId="77777777" w:rsidR="004A595D" w:rsidRPr="00E062F1" w:rsidRDefault="004A595D" w:rsidP="00FF2E71">
            <w:pPr>
              <w:pStyle w:val="TAC"/>
              <w:rPr>
                <w:lang w:eastAsia="zh-CN"/>
              </w:rPr>
            </w:pPr>
            <w:r w:rsidRPr="00E062F1">
              <w:rPr>
                <w:lang w:eastAsia="zh-CN"/>
              </w:rPr>
              <w:t>DC</w:t>
            </w:r>
            <w:r w:rsidRPr="00E062F1">
              <w:t>_n77A-n257A</w:t>
            </w:r>
          </w:p>
          <w:p w14:paraId="16D9B8A4"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G</w:t>
            </w:r>
          </w:p>
          <w:p w14:paraId="398D2C3E"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H</w:t>
            </w:r>
          </w:p>
          <w:p w14:paraId="77E716FE"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I</w:t>
            </w:r>
          </w:p>
          <w:p w14:paraId="776A119F"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J</w:t>
            </w:r>
          </w:p>
          <w:p w14:paraId="3B32EAA3"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K</w:t>
            </w:r>
          </w:p>
          <w:p w14:paraId="2B603C05"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L</w:t>
            </w:r>
          </w:p>
          <w:p w14:paraId="25EB4643"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M</w:t>
            </w:r>
          </w:p>
        </w:tc>
      </w:tr>
      <w:tr w:rsidR="004A595D" w:rsidRPr="00E062F1" w14:paraId="1F8A42E9" w14:textId="77777777" w:rsidTr="00FF2E71">
        <w:trPr>
          <w:trHeight w:val="207"/>
          <w:jc w:val="center"/>
        </w:trPr>
        <w:tc>
          <w:tcPr>
            <w:tcW w:w="3823" w:type="dxa"/>
            <w:vAlign w:val="center"/>
          </w:tcPr>
          <w:p w14:paraId="08CD1599" w14:textId="77777777" w:rsidR="004A595D" w:rsidRPr="00E062F1" w:rsidRDefault="004A595D" w:rsidP="00FF2E71">
            <w:pPr>
              <w:pStyle w:val="TAC"/>
              <w:rPr>
                <w:rFonts w:cs="Arial"/>
                <w:szCs w:val="18"/>
                <w:lang w:eastAsia="zh-CN"/>
              </w:rPr>
            </w:pPr>
            <w:r w:rsidRPr="00E062F1">
              <w:rPr>
                <w:rFonts w:cs="Arial"/>
                <w:szCs w:val="18"/>
                <w:lang w:eastAsia="zh-CN"/>
              </w:rPr>
              <w:t>DC_n77A-n261A</w:t>
            </w:r>
          </w:p>
          <w:p w14:paraId="3EC232EC" w14:textId="77777777" w:rsidR="004A595D" w:rsidRPr="00E062F1" w:rsidRDefault="004A595D" w:rsidP="00FF2E71">
            <w:pPr>
              <w:pStyle w:val="TAC"/>
              <w:rPr>
                <w:rFonts w:eastAsia="Yu Mincho" w:cs="Arial"/>
                <w:szCs w:val="18"/>
              </w:rPr>
            </w:pPr>
            <w:r w:rsidRPr="00E062F1">
              <w:rPr>
                <w:rFonts w:eastAsia="Yu Mincho" w:cs="Arial"/>
                <w:szCs w:val="18"/>
              </w:rPr>
              <w:t>DC_n77A-n261G</w:t>
            </w:r>
          </w:p>
          <w:p w14:paraId="3B28653F" w14:textId="77777777" w:rsidR="004A595D" w:rsidRPr="00E062F1" w:rsidRDefault="004A595D" w:rsidP="00FF2E71">
            <w:pPr>
              <w:pStyle w:val="TAC"/>
              <w:rPr>
                <w:rFonts w:eastAsia="Yu Mincho" w:cs="Arial"/>
                <w:szCs w:val="18"/>
              </w:rPr>
            </w:pPr>
            <w:r w:rsidRPr="00E062F1">
              <w:rPr>
                <w:rFonts w:eastAsia="Yu Mincho" w:cs="Arial"/>
                <w:szCs w:val="18"/>
              </w:rPr>
              <w:t>DC_n77A-n261H</w:t>
            </w:r>
          </w:p>
          <w:p w14:paraId="17C0EFBD" w14:textId="77777777" w:rsidR="004A595D" w:rsidRPr="00E062F1" w:rsidRDefault="004A595D" w:rsidP="00FF2E71">
            <w:pPr>
              <w:pStyle w:val="TAC"/>
              <w:rPr>
                <w:rFonts w:eastAsia="Yu Mincho" w:cs="Arial"/>
                <w:szCs w:val="18"/>
              </w:rPr>
            </w:pPr>
            <w:r w:rsidRPr="00E062F1">
              <w:rPr>
                <w:rFonts w:eastAsia="Yu Mincho" w:cs="Arial"/>
                <w:szCs w:val="18"/>
              </w:rPr>
              <w:t>DC_n77A-n261I</w:t>
            </w:r>
          </w:p>
          <w:p w14:paraId="5FB9F4EF" w14:textId="77777777" w:rsidR="004A595D" w:rsidRPr="00E062F1" w:rsidRDefault="004A595D" w:rsidP="00FF2E71">
            <w:pPr>
              <w:pStyle w:val="TAC"/>
              <w:rPr>
                <w:rFonts w:cs="Arial"/>
                <w:szCs w:val="18"/>
                <w:lang w:eastAsia="zh-CN"/>
              </w:rPr>
            </w:pPr>
            <w:r w:rsidRPr="00E062F1">
              <w:rPr>
                <w:rFonts w:cs="Arial"/>
                <w:szCs w:val="18"/>
                <w:lang w:eastAsia="zh-CN"/>
              </w:rPr>
              <w:t>DC_n77A-n261J</w:t>
            </w:r>
          </w:p>
          <w:p w14:paraId="7BF65567" w14:textId="77777777" w:rsidR="004A595D" w:rsidRPr="00E062F1" w:rsidRDefault="004A595D" w:rsidP="00FF2E71">
            <w:pPr>
              <w:pStyle w:val="TAC"/>
              <w:rPr>
                <w:rFonts w:cs="Arial"/>
                <w:szCs w:val="18"/>
                <w:lang w:eastAsia="zh-CN"/>
              </w:rPr>
            </w:pPr>
            <w:r w:rsidRPr="00E062F1">
              <w:rPr>
                <w:rFonts w:cs="Arial"/>
                <w:szCs w:val="18"/>
                <w:lang w:eastAsia="zh-CN"/>
              </w:rPr>
              <w:t>DC_n77A-n261K</w:t>
            </w:r>
          </w:p>
          <w:p w14:paraId="343755CB" w14:textId="77777777" w:rsidR="004A595D" w:rsidRPr="00E062F1" w:rsidRDefault="004A595D" w:rsidP="00FF2E71">
            <w:pPr>
              <w:pStyle w:val="TAC"/>
              <w:rPr>
                <w:rFonts w:cs="Arial"/>
                <w:szCs w:val="18"/>
                <w:lang w:eastAsia="zh-CN"/>
              </w:rPr>
            </w:pPr>
            <w:r w:rsidRPr="00E062F1">
              <w:rPr>
                <w:rFonts w:cs="Arial"/>
                <w:szCs w:val="18"/>
                <w:lang w:eastAsia="zh-CN"/>
              </w:rPr>
              <w:t>DC_n77A-n261L</w:t>
            </w:r>
          </w:p>
          <w:p w14:paraId="49E30C83" w14:textId="77777777" w:rsidR="004A595D" w:rsidRPr="00E062F1" w:rsidRDefault="004A595D" w:rsidP="00FF2E71">
            <w:pPr>
              <w:pStyle w:val="TAC"/>
              <w:rPr>
                <w:lang w:eastAsia="zh-CN"/>
              </w:rPr>
            </w:pPr>
            <w:r w:rsidRPr="00E062F1">
              <w:rPr>
                <w:rFonts w:cs="Arial"/>
                <w:szCs w:val="18"/>
                <w:lang w:eastAsia="zh-CN"/>
              </w:rPr>
              <w:t>DC_n77A-n261M</w:t>
            </w:r>
          </w:p>
        </w:tc>
        <w:tc>
          <w:tcPr>
            <w:tcW w:w="3969" w:type="dxa"/>
            <w:vAlign w:val="center"/>
          </w:tcPr>
          <w:p w14:paraId="2663C72C" w14:textId="77777777" w:rsidR="004A595D" w:rsidRPr="00E062F1" w:rsidRDefault="004A595D" w:rsidP="00FF2E71">
            <w:pPr>
              <w:pStyle w:val="TAC"/>
              <w:rPr>
                <w:rFonts w:cs="Arial"/>
                <w:szCs w:val="18"/>
                <w:lang w:eastAsia="zh-CN"/>
              </w:rPr>
            </w:pPr>
            <w:r w:rsidRPr="00E062F1">
              <w:rPr>
                <w:rFonts w:cs="Arial"/>
                <w:szCs w:val="18"/>
                <w:lang w:eastAsia="zh-CN"/>
              </w:rPr>
              <w:t>DC_n77A-n261A</w:t>
            </w:r>
          </w:p>
          <w:p w14:paraId="5CDCA4B2" w14:textId="77777777" w:rsidR="004A595D" w:rsidRPr="00E062F1" w:rsidRDefault="004A595D" w:rsidP="00FF2E71">
            <w:pPr>
              <w:pStyle w:val="TAC"/>
              <w:rPr>
                <w:rFonts w:eastAsia="Yu Mincho" w:cs="Arial"/>
                <w:szCs w:val="18"/>
              </w:rPr>
            </w:pPr>
            <w:r w:rsidRPr="00E062F1">
              <w:rPr>
                <w:rFonts w:eastAsia="Yu Mincho" w:cs="Arial"/>
                <w:szCs w:val="18"/>
              </w:rPr>
              <w:t>DC_n77A-n261G</w:t>
            </w:r>
          </w:p>
          <w:p w14:paraId="17A725F8" w14:textId="77777777" w:rsidR="004A595D" w:rsidRPr="00E062F1" w:rsidRDefault="004A595D" w:rsidP="00FF2E71">
            <w:pPr>
              <w:pStyle w:val="TAC"/>
              <w:rPr>
                <w:rFonts w:eastAsia="Yu Mincho" w:cs="Arial"/>
                <w:szCs w:val="18"/>
              </w:rPr>
            </w:pPr>
            <w:r w:rsidRPr="00E062F1">
              <w:rPr>
                <w:rFonts w:eastAsia="Yu Mincho" w:cs="Arial"/>
                <w:szCs w:val="18"/>
              </w:rPr>
              <w:t>DC_n77A-n261H</w:t>
            </w:r>
          </w:p>
          <w:p w14:paraId="026864C1" w14:textId="77777777" w:rsidR="004A595D" w:rsidRPr="00E062F1" w:rsidRDefault="004A595D" w:rsidP="00FF2E71">
            <w:pPr>
              <w:pStyle w:val="TAC"/>
              <w:rPr>
                <w:rFonts w:eastAsia="Yu Mincho" w:cs="Arial"/>
                <w:szCs w:val="18"/>
              </w:rPr>
            </w:pPr>
            <w:r w:rsidRPr="00E062F1">
              <w:rPr>
                <w:rFonts w:eastAsia="Yu Mincho" w:cs="Arial"/>
                <w:szCs w:val="18"/>
              </w:rPr>
              <w:t>DC_n77A-n261I</w:t>
            </w:r>
          </w:p>
          <w:p w14:paraId="79EDE26D" w14:textId="77777777" w:rsidR="004A595D" w:rsidRPr="00E062F1" w:rsidRDefault="004A595D" w:rsidP="00FF2E71">
            <w:pPr>
              <w:pStyle w:val="TAC"/>
              <w:rPr>
                <w:rFonts w:cs="Arial"/>
                <w:szCs w:val="18"/>
                <w:lang w:eastAsia="zh-CN"/>
              </w:rPr>
            </w:pPr>
            <w:r w:rsidRPr="00E062F1">
              <w:rPr>
                <w:rFonts w:cs="Arial"/>
                <w:szCs w:val="18"/>
                <w:lang w:eastAsia="zh-CN"/>
              </w:rPr>
              <w:t>DC_n77A-n261J</w:t>
            </w:r>
          </w:p>
          <w:p w14:paraId="36147725" w14:textId="77777777" w:rsidR="004A595D" w:rsidRPr="00E062F1" w:rsidRDefault="004A595D" w:rsidP="00FF2E71">
            <w:pPr>
              <w:pStyle w:val="TAC"/>
              <w:rPr>
                <w:rFonts w:cs="Arial"/>
                <w:szCs w:val="18"/>
                <w:lang w:eastAsia="zh-CN"/>
              </w:rPr>
            </w:pPr>
            <w:r w:rsidRPr="00E062F1">
              <w:rPr>
                <w:rFonts w:cs="Arial"/>
                <w:szCs w:val="18"/>
                <w:lang w:eastAsia="zh-CN"/>
              </w:rPr>
              <w:t>DC_n77A-n261K</w:t>
            </w:r>
          </w:p>
          <w:p w14:paraId="4A2BA779" w14:textId="77777777" w:rsidR="004A595D" w:rsidRPr="00E062F1" w:rsidRDefault="004A595D" w:rsidP="00FF2E71">
            <w:pPr>
              <w:pStyle w:val="TAC"/>
              <w:rPr>
                <w:rFonts w:cs="Arial"/>
                <w:szCs w:val="18"/>
                <w:lang w:eastAsia="zh-CN"/>
              </w:rPr>
            </w:pPr>
            <w:r w:rsidRPr="00E062F1">
              <w:rPr>
                <w:rFonts w:cs="Arial"/>
                <w:szCs w:val="18"/>
                <w:lang w:eastAsia="zh-CN"/>
              </w:rPr>
              <w:t>DC_n77A-n261L</w:t>
            </w:r>
          </w:p>
          <w:p w14:paraId="07C4AF6B" w14:textId="77777777" w:rsidR="004A595D" w:rsidRPr="00E062F1" w:rsidRDefault="004A595D" w:rsidP="00FF2E71">
            <w:pPr>
              <w:pStyle w:val="TAC"/>
              <w:rPr>
                <w:lang w:eastAsia="zh-CN"/>
              </w:rPr>
            </w:pPr>
            <w:r w:rsidRPr="00E062F1">
              <w:rPr>
                <w:rFonts w:cs="Arial"/>
                <w:szCs w:val="18"/>
                <w:lang w:eastAsia="zh-CN"/>
              </w:rPr>
              <w:t>DC_n77A-n261M</w:t>
            </w:r>
          </w:p>
        </w:tc>
      </w:tr>
      <w:tr w:rsidR="004A595D" w:rsidRPr="00E062F1" w14:paraId="0AFA113D" w14:textId="77777777" w:rsidTr="00FF2E71">
        <w:trPr>
          <w:trHeight w:val="207"/>
          <w:jc w:val="center"/>
        </w:trPr>
        <w:tc>
          <w:tcPr>
            <w:tcW w:w="3823" w:type="dxa"/>
            <w:vAlign w:val="center"/>
          </w:tcPr>
          <w:p w14:paraId="1635B07A" w14:textId="77777777" w:rsidR="004A595D" w:rsidRPr="00E062F1" w:rsidRDefault="004A595D" w:rsidP="00FF2E71">
            <w:pPr>
              <w:pStyle w:val="TAC"/>
              <w:rPr>
                <w:rFonts w:cs="Arial"/>
                <w:szCs w:val="18"/>
                <w:lang w:eastAsia="zh-CN"/>
              </w:rPr>
            </w:pPr>
            <w:r w:rsidRPr="00E062F1">
              <w:rPr>
                <w:rFonts w:cs="Arial"/>
                <w:szCs w:val="18"/>
                <w:lang w:eastAsia="zh-CN"/>
              </w:rPr>
              <w:t>DC_n77A-n261(2A)</w:t>
            </w:r>
          </w:p>
          <w:p w14:paraId="24BFE4E8" w14:textId="77777777" w:rsidR="004A595D" w:rsidRPr="00E062F1" w:rsidRDefault="004A595D" w:rsidP="00FF2E71">
            <w:pPr>
              <w:pStyle w:val="TAC"/>
              <w:rPr>
                <w:rFonts w:cs="Arial"/>
                <w:szCs w:val="18"/>
                <w:lang w:eastAsia="zh-CN"/>
              </w:rPr>
            </w:pPr>
            <w:r w:rsidRPr="00E062F1">
              <w:rPr>
                <w:rFonts w:cs="Arial"/>
                <w:szCs w:val="18"/>
                <w:lang w:eastAsia="zh-CN"/>
              </w:rPr>
              <w:t>DC_n77A-n261(2G)</w:t>
            </w:r>
          </w:p>
          <w:p w14:paraId="70BD4EAD" w14:textId="77777777" w:rsidR="004A595D" w:rsidRPr="00E062F1" w:rsidRDefault="004A595D" w:rsidP="00FF2E71">
            <w:pPr>
              <w:pStyle w:val="TAC"/>
              <w:rPr>
                <w:rFonts w:cs="Arial"/>
                <w:szCs w:val="18"/>
                <w:lang w:eastAsia="zh-CN"/>
              </w:rPr>
            </w:pPr>
            <w:r w:rsidRPr="00E062F1">
              <w:rPr>
                <w:rFonts w:cs="Arial"/>
                <w:szCs w:val="18"/>
                <w:lang w:eastAsia="zh-CN"/>
              </w:rPr>
              <w:t>DC_n77A-n261(2H)</w:t>
            </w:r>
          </w:p>
          <w:p w14:paraId="29803E1B" w14:textId="77777777" w:rsidR="004A595D" w:rsidRPr="00E062F1" w:rsidRDefault="004A595D" w:rsidP="00FF2E71">
            <w:pPr>
              <w:pStyle w:val="TAC"/>
              <w:rPr>
                <w:rFonts w:cs="Arial"/>
                <w:szCs w:val="18"/>
                <w:lang w:eastAsia="zh-CN"/>
              </w:rPr>
            </w:pPr>
            <w:r w:rsidRPr="00E062F1">
              <w:rPr>
                <w:rFonts w:cs="Arial"/>
                <w:szCs w:val="18"/>
                <w:lang w:eastAsia="zh-CN"/>
              </w:rPr>
              <w:t>DC_n77A-n261(2I)</w:t>
            </w:r>
          </w:p>
          <w:p w14:paraId="37DB6401" w14:textId="77777777" w:rsidR="004A595D" w:rsidRPr="00E062F1" w:rsidRDefault="004A595D" w:rsidP="00FF2E71">
            <w:pPr>
              <w:pStyle w:val="TAC"/>
              <w:rPr>
                <w:rFonts w:cs="Arial"/>
                <w:szCs w:val="18"/>
                <w:lang w:eastAsia="zh-CN"/>
              </w:rPr>
            </w:pPr>
            <w:r w:rsidRPr="00E062F1">
              <w:rPr>
                <w:rFonts w:cs="Arial"/>
                <w:szCs w:val="18"/>
                <w:lang w:eastAsia="zh-CN"/>
              </w:rPr>
              <w:t>DC_n77A-n261(3A)</w:t>
            </w:r>
          </w:p>
          <w:p w14:paraId="76985E2A" w14:textId="77777777" w:rsidR="004A595D" w:rsidRPr="00E062F1" w:rsidRDefault="004A595D" w:rsidP="00FF2E71">
            <w:pPr>
              <w:pStyle w:val="TAC"/>
              <w:rPr>
                <w:lang w:eastAsia="zh-CN"/>
              </w:rPr>
            </w:pPr>
            <w:r w:rsidRPr="00E062F1">
              <w:rPr>
                <w:rFonts w:cs="Arial"/>
                <w:szCs w:val="18"/>
                <w:lang w:eastAsia="zh-CN"/>
              </w:rPr>
              <w:t>DC_n77A-n261(4A)</w:t>
            </w:r>
          </w:p>
        </w:tc>
        <w:tc>
          <w:tcPr>
            <w:tcW w:w="3969" w:type="dxa"/>
            <w:vAlign w:val="center"/>
          </w:tcPr>
          <w:p w14:paraId="4E616F5D" w14:textId="77777777" w:rsidR="004A595D" w:rsidRPr="00E062F1" w:rsidRDefault="004A595D" w:rsidP="00FF2E71">
            <w:pPr>
              <w:pStyle w:val="TAC"/>
              <w:rPr>
                <w:lang w:eastAsia="zh-CN"/>
              </w:rPr>
            </w:pPr>
            <w:r w:rsidRPr="00E062F1">
              <w:rPr>
                <w:rFonts w:cs="Arial"/>
                <w:szCs w:val="18"/>
                <w:lang w:eastAsia="zh-CN"/>
              </w:rPr>
              <w:t>DC_n77A-n261A</w:t>
            </w:r>
          </w:p>
        </w:tc>
      </w:tr>
      <w:tr w:rsidR="004A595D" w:rsidRPr="00E062F1" w14:paraId="39F553C8" w14:textId="77777777" w:rsidTr="00FF2E71">
        <w:trPr>
          <w:trHeight w:val="207"/>
          <w:jc w:val="center"/>
        </w:trPr>
        <w:tc>
          <w:tcPr>
            <w:tcW w:w="3823" w:type="dxa"/>
            <w:vAlign w:val="center"/>
          </w:tcPr>
          <w:p w14:paraId="36740B75" w14:textId="77777777" w:rsidR="004A595D" w:rsidRPr="00E062F1" w:rsidRDefault="004A595D" w:rsidP="00FF2E71">
            <w:pPr>
              <w:pStyle w:val="TAC"/>
              <w:rPr>
                <w:rFonts w:cs="Arial"/>
                <w:szCs w:val="18"/>
                <w:lang w:eastAsia="zh-CN"/>
              </w:rPr>
            </w:pPr>
            <w:r w:rsidRPr="00E062F1">
              <w:rPr>
                <w:rFonts w:cs="Arial"/>
                <w:szCs w:val="18"/>
                <w:lang w:eastAsia="zh-CN"/>
              </w:rPr>
              <w:t>DC_n77A-n261(A-G)</w:t>
            </w:r>
          </w:p>
          <w:p w14:paraId="1CE8471F" w14:textId="77777777" w:rsidR="004A595D" w:rsidRPr="00E062F1" w:rsidRDefault="004A595D" w:rsidP="00FF2E71">
            <w:pPr>
              <w:pStyle w:val="TAC"/>
              <w:rPr>
                <w:rFonts w:cs="Arial"/>
                <w:szCs w:val="18"/>
                <w:lang w:eastAsia="zh-CN"/>
              </w:rPr>
            </w:pPr>
            <w:r w:rsidRPr="00E062F1">
              <w:rPr>
                <w:rFonts w:cs="Arial"/>
                <w:szCs w:val="18"/>
                <w:lang w:eastAsia="zh-CN"/>
              </w:rPr>
              <w:t>DC_n77A-n261(A-H)</w:t>
            </w:r>
          </w:p>
          <w:p w14:paraId="15FD2BE8" w14:textId="77777777" w:rsidR="004A595D" w:rsidRPr="00E062F1" w:rsidRDefault="004A595D" w:rsidP="00FF2E71">
            <w:pPr>
              <w:pStyle w:val="TAC"/>
              <w:rPr>
                <w:rFonts w:cs="Arial"/>
                <w:szCs w:val="18"/>
                <w:lang w:eastAsia="zh-CN"/>
              </w:rPr>
            </w:pPr>
            <w:r w:rsidRPr="00E062F1">
              <w:rPr>
                <w:rFonts w:cs="Arial"/>
                <w:szCs w:val="18"/>
                <w:lang w:eastAsia="zh-CN"/>
              </w:rPr>
              <w:t>DC_n77A-n261(A-I)</w:t>
            </w:r>
          </w:p>
          <w:p w14:paraId="2C8A2D3D" w14:textId="77777777" w:rsidR="004A595D" w:rsidRPr="00E062F1" w:rsidRDefault="004A595D" w:rsidP="00FF2E71">
            <w:pPr>
              <w:pStyle w:val="TAC"/>
              <w:rPr>
                <w:rFonts w:cs="Arial"/>
                <w:szCs w:val="18"/>
                <w:lang w:eastAsia="zh-CN"/>
              </w:rPr>
            </w:pPr>
            <w:r w:rsidRPr="00E062F1">
              <w:rPr>
                <w:rFonts w:cs="Arial"/>
                <w:szCs w:val="18"/>
                <w:lang w:eastAsia="zh-CN"/>
              </w:rPr>
              <w:t>DC_n77A-n261(G-H)</w:t>
            </w:r>
          </w:p>
          <w:p w14:paraId="4BF63B5A" w14:textId="77777777" w:rsidR="004A595D" w:rsidRPr="00E062F1" w:rsidRDefault="004A595D" w:rsidP="00FF2E71">
            <w:pPr>
              <w:pStyle w:val="TAC"/>
              <w:rPr>
                <w:rFonts w:cs="Arial"/>
                <w:szCs w:val="18"/>
                <w:lang w:eastAsia="zh-CN"/>
              </w:rPr>
            </w:pPr>
            <w:r w:rsidRPr="00E062F1">
              <w:rPr>
                <w:rFonts w:cs="Arial"/>
                <w:szCs w:val="18"/>
                <w:lang w:eastAsia="zh-CN"/>
              </w:rPr>
              <w:t>DC_n77A-n261(G-I)</w:t>
            </w:r>
          </w:p>
          <w:p w14:paraId="404FBC65" w14:textId="77777777" w:rsidR="004A595D" w:rsidRPr="00E062F1" w:rsidRDefault="004A595D" w:rsidP="00FF2E71">
            <w:pPr>
              <w:pStyle w:val="TAC"/>
              <w:rPr>
                <w:lang w:eastAsia="zh-CN"/>
              </w:rPr>
            </w:pPr>
            <w:r w:rsidRPr="00E062F1">
              <w:rPr>
                <w:rFonts w:cs="Arial"/>
                <w:szCs w:val="18"/>
                <w:lang w:eastAsia="zh-CN"/>
              </w:rPr>
              <w:t>DC_n77A-n261(H-I)</w:t>
            </w:r>
          </w:p>
        </w:tc>
        <w:tc>
          <w:tcPr>
            <w:tcW w:w="3969" w:type="dxa"/>
            <w:vAlign w:val="center"/>
          </w:tcPr>
          <w:p w14:paraId="4DFB3A38" w14:textId="77777777" w:rsidR="004A595D" w:rsidRPr="00E062F1" w:rsidRDefault="004A595D" w:rsidP="00FF2E71">
            <w:pPr>
              <w:pStyle w:val="TAC"/>
              <w:rPr>
                <w:lang w:eastAsia="zh-CN"/>
              </w:rPr>
            </w:pPr>
            <w:r w:rsidRPr="00E062F1">
              <w:rPr>
                <w:rFonts w:cs="Arial"/>
                <w:szCs w:val="18"/>
                <w:lang w:eastAsia="zh-CN"/>
              </w:rPr>
              <w:t>DC_n77A-n261A</w:t>
            </w:r>
          </w:p>
        </w:tc>
      </w:tr>
      <w:tr w:rsidR="004A595D" w:rsidRPr="00E062F1" w14:paraId="35578412" w14:textId="77777777" w:rsidTr="00FF2E71">
        <w:trPr>
          <w:trHeight w:val="207"/>
          <w:jc w:val="center"/>
        </w:trPr>
        <w:tc>
          <w:tcPr>
            <w:tcW w:w="3823" w:type="dxa"/>
            <w:vMerge w:val="restart"/>
            <w:vAlign w:val="center"/>
          </w:tcPr>
          <w:p w14:paraId="139BE68B" w14:textId="77777777" w:rsidR="004A595D" w:rsidRPr="00E062F1" w:rsidRDefault="004A595D" w:rsidP="00FF2E71">
            <w:pPr>
              <w:pStyle w:val="TAC"/>
            </w:pPr>
            <w:r w:rsidRPr="00E062F1">
              <w:rPr>
                <w:lang w:eastAsia="zh-CN"/>
              </w:rPr>
              <w:t>DC</w:t>
            </w:r>
            <w:r w:rsidRPr="00E062F1">
              <w:t>_n7</w:t>
            </w:r>
            <w:r w:rsidRPr="00E062F1">
              <w:rPr>
                <w:lang w:eastAsia="zh-CN"/>
              </w:rPr>
              <w:t>8</w:t>
            </w:r>
            <w:r w:rsidRPr="00E062F1">
              <w:t>A-n257A</w:t>
            </w:r>
          </w:p>
          <w:p w14:paraId="5EE80F87" w14:textId="77777777" w:rsidR="004A595D" w:rsidRPr="00E062F1" w:rsidRDefault="004A595D" w:rsidP="00FF2E71">
            <w:pPr>
              <w:pStyle w:val="TAC"/>
            </w:pPr>
            <w:r w:rsidRPr="00E062F1">
              <w:rPr>
                <w:lang w:eastAsia="zh-CN"/>
              </w:rPr>
              <w:t>DC</w:t>
            </w:r>
            <w:r w:rsidRPr="00E062F1">
              <w:t>_n7</w:t>
            </w:r>
            <w:r w:rsidRPr="00E062F1">
              <w:rPr>
                <w:lang w:eastAsia="zh-CN"/>
              </w:rPr>
              <w:t>8</w:t>
            </w:r>
            <w:r w:rsidRPr="00E062F1">
              <w:t>A-n257</w:t>
            </w:r>
            <w:r w:rsidRPr="00E062F1">
              <w:rPr>
                <w:lang w:eastAsia="zh-CN"/>
              </w:rPr>
              <w:t>D</w:t>
            </w:r>
          </w:p>
          <w:p w14:paraId="07A88E41" w14:textId="77777777" w:rsidR="004A595D" w:rsidRPr="00E062F1" w:rsidRDefault="004A595D" w:rsidP="00FF2E71">
            <w:pPr>
              <w:pStyle w:val="TAC"/>
            </w:pPr>
            <w:r w:rsidRPr="00E062F1">
              <w:rPr>
                <w:lang w:eastAsia="zh-CN"/>
              </w:rPr>
              <w:t>DC</w:t>
            </w:r>
            <w:r w:rsidRPr="00E062F1">
              <w:t>_n7</w:t>
            </w:r>
            <w:r w:rsidRPr="00E062F1">
              <w:rPr>
                <w:lang w:eastAsia="zh-CN"/>
              </w:rPr>
              <w:t>8</w:t>
            </w:r>
            <w:r w:rsidRPr="00E062F1">
              <w:t>A-n257</w:t>
            </w:r>
            <w:r w:rsidRPr="00E062F1">
              <w:rPr>
                <w:lang w:eastAsia="zh-CN"/>
              </w:rPr>
              <w:t>E</w:t>
            </w:r>
          </w:p>
          <w:p w14:paraId="68660FC7" w14:textId="77777777" w:rsidR="004A595D" w:rsidRPr="00E062F1" w:rsidRDefault="004A595D" w:rsidP="00FF2E71">
            <w:pPr>
              <w:pStyle w:val="TAC"/>
            </w:pPr>
            <w:r w:rsidRPr="00E062F1">
              <w:rPr>
                <w:lang w:eastAsia="zh-CN"/>
              </w:rPr>
              <w:t>DC</w:t>
            </w:r>
            <w:r w:rsidRPr="00E062F1">
              <w:t>_n7</w:t>
            </w:r>
            <w:r w:rsidRPr="00E062F1">
              <w:rPr>
                <w:lang w:eastAsia="zh-CN"/>
              </w:rPr>
              <w:t>8</w:t>
            </w:r>
            <w:r w:rsidRPr="00E062F1">
              <w:t>A-n257</w:t>
            </w:r>
            <w:r w:rsidRPr="00E062F1">
              <w:rPr>
                <w:lang w:eastAsia="zh-CN"/>
              </w:rPr>
              <w:t>F</w:t>
            </w:r>
          </w:p>
          <w:p w14:paraId="2E784007"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563D1440"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003EAE93"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p w14:paraId="7FBBF046"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J</w:t>
            </w:r>
          </w:p>
          <w:p w14:paraId="67FDBA72"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K</w:t>
            </w:r>
          </w:p>
          <w:p w14:paraId="0BE689CC"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L</w:t>
            </w:r>
          </w:p>
          <w:p w14:paraId="26411D8B"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M</w:t>
            </w:r>
          </w:p>
          <w:p w14:paraId="2B172D72" w14:textId="77777777" w:rsidR="004A595D" w:rsidRPr="00E062F1" w:rsidRDefault="004A595D" w:rsidP="00FF2E71">
            <w:pPr>
              <w:pStyle w:val="TAC"/>
            </w:pPr>
            <w:r w:rsidRPr="00E062F1">
              <w:rPr>
                <w:lang w:eastAsia="zh-CN"/>
              </w:rPr>
              <w:t>DC</w:t>
            </w:r>
            <w:r w:rsidRPr="00E062F1">
              <w:t>_n7</w:t>
            </w:r>
            <w:r w:rsidRPr="00E062F1">
              <w:rPr>
                <w:lang w:eastAsia="zh-CN"/>
              </w:rPr>
              <w:t>8C</w:t>
            </w:r>
            <w:r w:rsidRPr="00E062F1">
              <w:t>-n257A</w:t>
            </w:r>
          </w:p>
          <w:p w14:paraId="333740FC" w14:textId="77777777" w:rsidR="004A595D" w:rsidRPr="00AA54EC" w:rsidRDefault="004A595D" w:rsidP="00FF2E71">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D</w:t>
            </w:r>
          </w:p>
          <w:p w14:paraId="69C4E3D4" w14:textId="77777777" w:rsidR="004A595D" w:rsidRPr="00AA54EC" w:rsidRDefault="004A595D" w:rsidP="00FF2E71">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E</w:t>
            </w:r>
          </w:p>
          <w:p w14:paraId="41652584" w14:textId="15C26FD2" w:rsidR="004A595D" w:rsidRPr="00E062F1" w:rsidRDefault="004A595D" w:rsidP="00FF2E71">
            <w:pPr>
              <w:pStyle w:val="TAC"/>
            </w:pPr>
            <w:r w:rsidRPr="00E062F1">
              <w:rPr>
                <w:lang w:eastAsia="zh-CN"/>
              </w:rPr>
              <w:t>DC</w:t>
            </w:r>
            <w:r w:rsidRPr="00E062F1">
              <w:t>_n7</w:t>
            </w:r>
            <w:r w:rsidRPr="00E062F1">
              <w:rPr>
                <w:lang w:eastAsia="zh-CN"/>
              </w:rPr>
              <w:t>8C</w:t>
            </w:r>
            <w:r w:rsidRPr="00E062F1">
              <w:t>-n257</w:t>
            </w:r>
            <w:r w:rsidRPr="00E062F1">
              <w:rPr>
                <w:lang w:eastAsia="zh-CN"/>
              </w:rPr>
              <w:t>F</w:t>
            </w:r>
          </w:p>
        </w:tc>
        <w:tc>
          <w:tcPr>
            <w:tcW w:w="3969" w:type="dxa"/>
            <w:vMerge w:val="restart"/>
            <w:vAlign w:val="center"/>
          </w:tcPr>
          <w:p w14:paraId="605D0933" w14:textId="77777777" w:rsidR="004A595D" w:rsidRPr="00E062F1" w:rsidRDefault="004A595D" w:rsidP="00FF2E71">
            <w:pPr>
              <w:pStyle w:val="TAC"/>
            </w:pPr>
            <w:r w:rsidRPr="00E062F1">
              <w:rPr>
                <w:lang w:eastAsia="zh-CN"/>
              </w:rPr>
              <w:t>DC</w:t>
            </w:r>
            <w:r w:rsidRPr="00E062F1">
              <w:t>_n7</w:t>
            </w:r>
            <w:r w:rsidRPr="00E062F1">
              <w:rPr>
                <w:lang w:eastAsia="zh-CN"/>
              </w:rPr>
              <w:t>8</w:t>
            </w:r>
            <w:r w:rsidRPr="00E062F1">
              <w:t>A-n257A</w:t>
            </w:r>
          </w:p>
          <w:p w14:paraId="6C36D7F8"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0F083B42"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49D617AF"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tc>
      </w:tr>
      <w:tr w:rsidR="004A595D" w:rsidRPr="00E062F1" w14:paraId="61A9BE6B" w14:textId="77777777" w:rsidTr="00FF2E71">
        <w:trPr>
          <w:trHeight w:val="207"/>
          <w:jc w:val="center"/>
        </w:trPr>
        <w:tc>
          <w:tcPr>
            <w:tcW w:w="3823" w:type="dxa"/>
            <w:vMerge/>
            <w:vAlign w:val="center"/>
          </w:tcPr>
          <w:p w14:paraId="797264CD" w14:textId="77777777" w:rsidR="004A595D" w:rsidRPr="00E062F1" w:rsidRDefault="004A595D" w:rsidP="00FF2E71">
            <w:pPr>
              <w:pStyle w:val="TAC"/>
            </w:pPr>
          </w:p>
        </w:tc>
        <w:tc>
          <w:tcPr>
            <w:tcW w:w="3969" w:type="dxa"/>
            <w:vMerge/>
            <w:vAlign w:val="center"/>
          </w:tcPr>
          <w:p w14:paraId="34920A81" w14:textId="77777777" w:rsidR="004A595D" w:rsidRPr="00E062F1" w:rsidRDefault="004A595D" w:rsidP="00FF2E71">
            <w:pPr>
              <w:pStyle w:val="TAC"/>
            </w:pPr>
          </w:p>
        </w:tc>
      </w:tr>
      <w:tr w:rsidR="004A595D" w:rsidRPr="00E062F1" w14:paraId="392A7DA4" w14:textId="77777777" w:rsidTr="00FF2E71">
        <w:trPr>
          <w:trHeight w:val="207"/>
          <w:jc w:val="center"/>
        </w:trPr>
        <w:tc>
          <w:tcPr>
            <w:tcW w:w="3823" w:type="dxa"/>
            <w:vMerge/>
            <w:vAlign w:val="center"/>
          </w:tcPr>
          <w:p w14:paraId="47FAFA9E" w14:textId="77777777" w:rsidR="004A595D" w:rsidRPr="00E062F1" w:rsidRDefault="004A595D" w:rsidP="00FF2E71">
            <w:pPr>
              <w:pStyle w:val="TAC"/>
            </w:pPr>
          </w:p>
        </w:tc>
        <w:tc>
          <w:tcPr>
            <w:tcW w:w="3969" w:type="dxa"/>
            <w:vMerge/>
            <w:vAlign w:val="center"/>
          </w:tcPr>
          <w:p w14:paraId="026D60E2" w14:textId="77777777" w:rsidR="004A595D" w:rsidRPr="00E062F1" w:rsidRDefault="004A595D" w:rsidP="00FF2E71">
            <w:pPr>
              <w:pStyle w:val="TAC"/>
            </w:pPr>
          </w:p>
        </w:tc>
      </w:tr>
      <w:tr w:rsidR="004A595D" w:rsidRPr="00E062F1" w14:paraId="4029FC6F" w14:textId="77777777" w:rsidTr="00FF2E71">
        <w:trPr>
          <w:trHeight w:val="207"/>
          <w:jc w:val="center"/>
        </w:trPr>
        <w:tc>
          <w:tcPr>
            <w:tcW w:w="3823" w:type="dxa"/>
            <w:vMerge/>
            <w:vAlign w:val="center"/>
          </w:tcPr>
          <w:p w14:paraId="2E22D79F" w14:textId="77777777" w:rsidR="004A595D" w:rsidRPr="00E062F1" w:rsidRDefault="004A595D" w:rsidP="00FF2E71">
            <w:pPr>
              <w:pStyle w:val="TAC"/>
            </w:pPr>
          </w:p>
        </w:tc>
        <w:tc>
          <w:tcPr>
            <w:tcW w:w="3969" w:type="dxa"/>
            <w:vMerge/>
            <w:vAlign w:val="center"/>
          </w:tcPr>
          <w:p w14:paraId="09B6AD7B" w14:textId="77777777" w:rsidR="004A595D" w:rsidRPr="00E062F1" w:rsidRDefault="004A595D" w:rsidP="00FF2E71">
            <w:pPr>
              <w:pStyle w:val="TAC"/>
            </w:pPr>
          </w:p>
        </w:tc>
      </w:tr>
      <w:tr w:rsidR="004A595D" w:rsidRPr="00E062F1" w14:paraId="0A137EDA" w14:textId="77777777" w:rsidTr="00FF2E71">
        <w:trPr>
          <w:trHeight w:val="207"/>
          <w:jc w:val="center"/>
        </w:trPr>
        <w:tc>
          <w:tcPr>
            <w:tcW w:w="3823" w:type="dxa"/>
            <w:vMerge/>
            <w:vAlign w:val="center"/>
          </w:tcPr>
          <w:p w14:paraId="25C6035F" w14:textId="77777777" w:rsidR="004A595D" w:rsidRPr="00E062F1" w:rsidRDefault="004A595D" w:rsidP="00FF2E71">
            <w:pPr>
              <w:pStyle w:val="TAC"/>
              <w:rPr>
                <w:lang w:eastAsia="zh-CN"/>
              </w:rPr>
            </w:pPr>
          </w:p>
        </w:tc>
        <w:tc>
          <w:tcPr>
            <w:tcW w:w="3969" w:type="dxa"/>
            <w:vMerge/>
            <w:vAlign w:val="center"/>
          </w:tcPr>
          <w:p w14:paraId="387C0D35" w14:textId="77777777" w:rsidR="004A595D" w:rsidRPr="00E062F1" w:rsidRDefault="004A595D" w:rsidP="00FF2E71">
            <w:pPr>
              <w:pStyle w:val="TAC"/>
            </w:pPr>
          </w:p>
        </w:tc>
      </w:tr>
      <w:tr w:rsidR="004A595D" w:rsidRPr="00E062F1" w14:paraId="60ABA1E0" w14:textId="77777777" w:rsidTr="00FF2E71">
        <w:trPr>
          <w:trHeight w:val="207"/>
          <w:jc w:val="center"/>
        </w:trPr>
        <w:tc>
          <w:tcPr>
            <w:tcW w:w="3823" w:type="dxa"/>
            <w:vMerge/>
            <w:vAlign w:val="center"/>
          </w:tcPr>
          <w:p w14:paraId="28F62772" w14:textId="77777777" w:rsidR="004A595D" w:rsidRPr="00E062F1" w:rsidRDefault="004A595D" w:rsidP="00FF2E71">
            <w:pPr>
              <w:pStyle w:val="TAC"/>
              <w:rPr>
                <w:lang w:eastAsia="zh-CN"/>
              </w:rPr>
            </w:pPr>
          </w:p>
        </w:tc>
        <w:tc>
          <w:tcPr>
            <w:tcW w:w="3969" w:type="dxa"/>
            <w:vMerge/>
            <w:vAlign w:val="center"/>
          </w:tcPr>
          <w:p w14:paraId="06540760" w14:textId="77777777" w:rsidR="004A595D" w:rsidRPr="00E062F1" w:rsidRDefault="004A595D" w:rsidP="00FF2E71">
            <w:pPr>
              <w:pStyle w:val="TAC"/>
            </w:pPr>
          </w:p>
        </w:tc>
      </w:tr>
      <w:tr w:rsidR="004A595D" w:rsidRPr="00E062F1" w14:paraId="1BD9E3C8" w14:textId="77777777" w:rsidTr="00FF2E71">
        <w:trPr>
          <w:trHeight w:val="207"/>
          <w:jc w:val="center"/>
        </w:trPr>
        <w:tc>
          <w:tcPr>
            <w:tcW w:w="3823" w:type="dxa"/>
            <w:vMerge/>
            <w:vAlign w:val="center"/>
          </w:tcPr>
          <w:p w14:paraId="336DEA77" w14:textId="77777777" w:rsidR="004A595D" w:rsidRPr="00E062F1" w:rsidRDefault="004A595D" w:rsidP="00FF2E71">
            <w:pPr>
              <w:pStyle w:val="TAC"/>
              <w:rPr>
                <w:lang w:eastAsia="zh-CN"/>
              </w:rPr>
            </w:pPr>
          </w:p>
        </w:tc>
        <w:tc>
          <w:tcPr>
            <w:tcW w:w="3969" w:type="dxa"/>
            <w:vMerge/>
            <w:vAlign w:val="center"/>
          </w:tcPr>
          <w:p w14:paraId="1AC893C6" w14:textId="77777777" w:rsidR="004A595D" w:rsidRPr="00E062F1" w:rsidRDefault="004A595D" w:rsidP="00FF2E71">
            <w:pPr>
              <w:pStyle w:val="TAC"/>
            </w:pPr>
          </w:p>
        </w:tc>
      </w:tr>
      <w:tr w:rsidR="004A595D" w:rsidRPr="00E062F1" w14:paraId="79022B1D" w14:textId="77777777" w:rsidTr="00FF2E71">
        <w:trPr>
          <w:trHeight w:val="207"/>
          <w:jc w:val="center"/>
        </w:trPr>
        <w:tc>
          <w:tcPr>
            <w:tcW w:w="3823" w:type="dxa"/>
            <w:vMerge/>
            <w:vAlign w:val="center"/>
          </w:tcPr>
          <w:p w14:paraId="110422C3" w14:textId="77777777" w:rsidR="004A595D" w:rsidRPr="00E062F1" w:rsidRDefault="004A595D" w:rsidP="00FF2E71">
            <w:pPr>
              <w:pStyle w:val="TAC"/>
              <w:rPr>
                <w:lang w:eastAsia="zh-CN"/>
              </w:rPr>
            </w:pPr>
          </w:p>
        </w:tc>
        <w:tc>
          <w:tcPr>
            <w:tcW w:w="3969" w:type="dxa"/>
            <w:vMerge/>
            <w:vAlign w:val="center"/>
          </w:tcPr>
          <w:p w14:paraId="66B641AB" w14:textId="77777777" w:rsidR="004A595D" w:rsidRPr="00E062F1" w:rsidRDefault="004A595D" w:rsidP="00FF2E71">
            <w:pPr>
              <w:pStyle w:val="TAC"/>
            </w:pPr>
          </w:p>
        </w:tc>
      </w:tr>
      <w:tr w:rsidR="004A595D" w:rsidRPr="00E062F1" w14:paraId="411D04D2" w14:textId="77777777" w:rsidTr="00FF2E71">
        <w:trPr>
          <w:trHeight w:val="207"/>
          <w:jc w:val="center"/>
        </w:trPr>
        <w:tc>
          <w:tcPr>
            <w:tcW w:w="3823" w:type="dxa"/>
            <w:vMerge/>
            <w:vAlign w:val="center"/>
          </w:tcPr>
          <w:p w14:paraId="633CEA40" w14:textId="77777777" w:rsidR="004A595D" w:rsidRPr="00E062F1" w:rsidRDefault="004A595D" w:rsidP="00FF2E71">
            <w:pPr>
              <w:pStyle w:val="TAC"/>
              <w:rPr>
                <w:lang w:eastAsia="zh-CN"/>
              </w:rPr>
            </w:pPr>
          </w:p>
        </w:tc>
        <w:tc>
          <w:tcPr>
            <w:tcW w:w="3969" w:type="dxa"/>
            <w:vMerge/>
            <w:vAlign w:val="center"/>
          </w:tcPr>
          <w:p w14:paraId="32F376B0" w14:textId="77777777" w:rsidR="004A595D" w:rsidRPr="00E062F1" w:rsidRDefault="004A595D" w:rsidP="00FF2E71">
            <w:pPr>
              <w:pStyle w:val="TAC"/>
            </w:pPr>
          </w:p>
        </w:tc>
      </w:tr>
      <w:tr w:rsidR="004A595D" w:rsidRPr="00E062F1" w14:paraId="00EBE731" w14:textId="77777777" w:rsidTr="00FF2E71">
        <w:trPr>
          <w:trHeight w:val="207"/>
          <w:jc w:val="center"/>
        </w:trPr>
        <w:tc>
          <w:tcPr>
            <w:tcW w:w="3823" w:type="dxa"/>
            <w:vMerge/>
            <w:vAlign w:val="center"/>
          </w:tcPr>
          <w:p w14:paraId="114EBFB0" w14:textId="77777777" w:rsidR="004A595D" w:rsidRPr="00E062F1" w:rsidRDefault="004A595D" w:rsidP="00FF2E71">
            <w:pPr>
              <w:pStyle w:val="TAC"/>
              <w:rPr>
                <w:lang w:eastAsia="zh-CN"/>
              </w:rPr>
            </w:pPr>
          </w:p>
        </w:tc>
        <w:tc>
          <w:tcPr>
            <w:tcW w:w="3969" w:type="dxa"/>
            <w:vMerge/>
            <w:vAlign w:val="center"/>
          </w:tcPr>
          <w:p w14:paraId="151C7CC9" w14:textId="77777777" w:rsidR="004A595D" w:rsidRPr="00E062F1" w:rsidRDefault="004A595D" w:rsidP="00FF2E71">
            <w:pPr>
              <w:pStyle w:val="TAC"/>
            </w:pPr>
          </w:p>
        </w:tc>
      </w:tr>
      <w:tr w:rsidR="004A595D" w:rsidRPr="00E062F1" w14:paraId="75DD2F36" w14:textId="77777777" w:rsidTr="00FF2E71">
        <w:trPr>
          <w:trHeight w:val="207"/>
          <w:jc w:val="center"/>
        </w:trPr>
        <w:tc>
          <w:tcPr>
            <w:tcW w:w="3823" w:type="dxa"/>
            <w:vMerge/>
            <w:vAlign w:val="center"/>
          </w:tcPr>
          <w:p w14:paraId="7510F0CE" w14:textId="77777777" w:rsidR="004A595D" w:rsidRPr="00E062F1" w:rsidRDefault="004A595D" w:rsidP="00FF2E71">
            <w:pPr>
              <w:pStyle w:val="TAC"/>
              <w:rPr>
                <w:lang w:eastAsia="zh-CN"/>
              </w:rPr>
            </w:pPr>
          </w:p>
        </w:tc>
        <w:tc>
          <w:tcPr>
            <w:tcW w:w="3969" w:type="dxa"/>
            <w:vMerge/>
            <w:vAlign w:val="center"/>
          </w:tcPr>
          <w:p w14:paraId="25F2FCE9" w14:textId="77777777" w:rsidR="004A595D" w:rsidRPr="00E062F1" w:rsidRDefault="004A595D" w:rsidP="00FF2E71">
            <w:pPr>
              <w:pStyle w:val="TAC"/>
            </w:pPr>
          </w:p>
        </w:tc>
      </w:tr>
      <w:tr w:rsidR="004A595D" w:rsidRPr="00E062F1" w14:paraId="783F53BB" w14:textId="77777777" w:rsidTr="00FF2E71">
        <w:trPr>
          <w:trHeight w:val="207"/>
          <w:jc w:val="center"/>
        </w:trPr>
        <w:tc>
          <w:tcPr>
            <w:tcW w:w="3823" w:type="dxa"/>
            <w:vMerge/>
            <w:vAlign w:val="center"/>
          </w:tcPr>
          <w:p w14:paraId="41693024" w14:textId="77777777" w:rsidR="004A595D" w:rsidRPr="00E062F1" w:rsidRDefault="004A595D" w:rsidP="00FF2E71">
            <w:pPr>
              <w:pStyle w:val="TAC"/>
            </w:pPr>
          </w:p>
        </w:tc>
        <w:tc>
          <w:tcPr>
            <w:tcW w:w="3969" w:type="dxa"/>
            <w:vMerge/>
            <w:vAlign w:val="center"/>
          </w:tcPr>
          <w:p w14:paraId="7B68A2ED" w14:textId="77777777" w:rsidR="004A595D" w:rsidRPr="00E062F1" w:rsidRDefault="004A595D" w:rsidP="00FF2E71">
            <w:pPr>
              <w:pStyle w:val="TAC"/>
            </w:pPr>
          </w:p>
        </w:tc>
      </w:tr>
      <w:tr w:rsidR="004A595D" w:rsidRPr="00E062F1" w14:paraId="1214C22B" w14:textId="77777777" w:rsidTr="00FF2E71">
        <w:trPr>
          <w:trHeight w:val="207"/>
          <w:jc w:val="center"/>
        </w:trPr>
        <w:tc>
          <w:tcPr>
            <w:tcW w:w="3823" w:type="dxa"/>
            <w:vMerge/>
            <w:vAlign w:val="center"/>
          </w:tcPr>
          <w:p w14:paraId="307C3408" w14:textId="77777777" w:rsidR="004A595D" w:rsidRPr="00E062F1" w:rsidRDefault="004A595D" w:rsidP="00FF2E71">
            <w:pPr>
              <w:pStyle w:val="TAC"/>
            </w:pPr>
          </w:p>
        </w:tc>
        <w:tc>
          <w:tcPr>
            <w:tcW w:w="3969" w:type="dxa"/>
            <w:vMerge/>
            <w:vAlign w:val="center"/>
          </w:tcPr>
          <w:p w14:paraId="27E4DD91" w14:textId="77777777" w:rsidR="004A595D" w:rsidRPr="00E062F1" w:rsidRDefault="004A595D" w:rsidP="00FF2E71">
            <w:pPr>
              <w:pStyle w:val="TAC"/>
            </w:pPr>
          </w:p>
        </w:tc>
      </w:tr>
      <w:tr w:rsidR="004A595D" w:rsidRPr="00E062F1" w14:paraId="0DA2552C" w14:textId="77777777" w:rsidTr="00FF2E71">
        <w:trPr>
          <w:trHeight w:val="207"/>
          <w:jc w:val="center"/>
        </w:trPr>
        <w:tc>
          <w:tcPr>
            <w:tcW w:w="3823" w:type="dxa"/>
            <w:vMerge/>
            <w:vAlign w:val="center"/>
          </w:tcPr>
          <w:p w14:paraId="4169B1D4" w14:textId="77777777" w:rsidR="004A595D" w:rsidRPr="00E062F1" w:rsidRDefault="004A595D" w:rsidP="00FF2E71">
            <w:pPr>
              <w:pStyle w:val="TAC"/>
            </w:pPr>
          </w:p>
        </w:tc>
        <w:tc>
          <w:tcPr>
            <w:tcW w:w="3969" w:type="dxa"/>
            <w:vMerge/>
            <w:vAlign w:val="center"/>
          </w:tcPr>
          <w:p w14:paraId="0ED7F36D" w14:textId="77777777" w:rsidR="004A595D" w:rsidRPr="00E062F1" w:rsidRDefault="004A595D" w:rsidP="00FF2E71">
            <w:pPr>
              <w:pStyle w:val="TAC"/>
            </w:pPr>
          </w:p>
        </w:tc>
      </w:tr>
      <w:tr w:rsidR="004A595D" w:rsidRPr="00E062F1" w14:paraId="2CD5F1C3" w14:textId="77777777" w:rsidTr="00FF2E71">
        <w:trPr>
          <w:trHeight w:val="207"/>
          <w:jc w:val="center"/>
        </w:trPr>
        <w:tc>
          <w:tcPr>
            <w:tcW w:w="3823" w:type="dxa"/>
            <w:vMerge/>
            <w:vAlign w:val="center"/>
          </w:tcPr>
          <w:p w14:paraId="27AA31C8" w14:textId="77777777" w:rsidR="004A595D" w:rsidRPr="00E062F1" w:rsidRDefault="004A595D" w:rsidP="00FF2E71">
            <w:pPr>
              <w:pStyle w:val="TAC"/>
            </w:pPr>
          </w:p>
        </w:tc>
        <w:tc>
          <w:tcPr>
            <w:tcW w:w="3969" w:type="dxa"/>
            <w:vMerge/>
            <w:vAlign w:val="center"/>
          </w:tcPr>
          <w:p w14:paraId="4744935B" w14:textId="77777777" w:rsidR="004A595D" w:rsidRPr="00E062F1" w:rsidRDefault="004A595D" w:rsidP="00FF2E71">
            <w:pPr>
              <w:pStyle w:val="TAC"/>
            </w:pPr>
          </w:p>
        </w:tc>
      </w:tr>
      <w:tr w:rsidR="004A595D" w:rsidRPr="00E062F1" w14:paraId="0AFF8582" w14:textId="77777777" w:rsidTr="00FF2E71">
        <w:trPr>
          <w:trHeight w:val="207"/>
          <w:jc w:val="center"/>
        </w:trPr>
        <w:tc>
          <w:tcPr>
            <w:tcW w:w="3823" w:type="dxa"/>
            <w:vMerge w:val="restart"/>
            <w:vAlign w:val="center"/>
          </w:tcPr>
          <w:p w14:paraId="26A8884E" w14:textId="77777777" w:rsidR="004A595D" w:rsidRPr="00E062F1" w:rsidRDefault="004A595D" w:rsidP="00FF2E71">
            <w:pPr>
              <w:pStyle w:val="TAC"/>
            </w:pPr>
            <w:r w:rsidRPr="00E062F1">
              <w:rPr>
                <w:lang w:eastAsia="zh-CN"/>
              </w:rPr>
              <w:t>DC</w:t>
            </w:r>
            <w:r w:rsidRPr="00E062F1">
              <w:t>_n7</w:t>
            </w:r>
            <w:r w:rsidRPr="00E062F1">
              <w:rPr>
                <w:lang w:eastAsia="zh-CN"/>
              </w:rPr>
              <w:t>9A</w:t>
            </w:r>
            <w:r w:rsidRPr="00E062F1">
              <w:t>-n257</w:t>
            </w:r>
            <w:r w:rsidRPr="00E062F1">
              <w:rPr>
                <w:lang w:eastAsia="zh-CN"/>
              </w:rPr>
              <w:t>A</w:t>
            </w:r>
          </w:p>
          <w:p w14:paraId="2A81D03C" w14:textId="77777777" w:rsidR="004A595D" w:rsidRPr="00E062F1" w:rsidRDefault="004A595D" w:rsidP="00FF2E71">
            <w:pPr>
              <w:pStyle w:val="TAC"/>
            </w:pPr>
            <w:r w:rsidRPr="00E062F1">
              <w:rPr>
                <w:lang w:eastAsia="zh-CN"/>
              </w:rPr>
              <w:t>DC</w:t>
            </w:r>
            <w:r w:rsidRPr="00E062F1">
              <w:t>_n7</w:t>
            </w:r>
            <w:r w:rsidRPr="00E062F1">
              <w:rPr>
                <w:lang w:eastAsia="zh-CN"/>
              </w:rPr>
              <w:t>9A</w:t>
            </w:r>
            <w:r w:rsidRPr="00E062F1">
              <w:t>-n257</w:t>
            </w:r>
            <w:r w:rsidRPr="00E062F1">
              <w:rPr>
                <w:lang w:eastAsia="zh-CN"/>
              </w:rPr>
              <w:t>D</w:t>
            </w:r>
          </w:p>
          <w:p w14:paraId="511E549A" w14:textId="77777777" w:rsidR="004A595D" w:rsidRPr="00E062F1" w:rsidRDefault="004A595D" w:rsidP="00FF2E71">
            <w:pPr>
              <w:pStyle w:val="TAC"/>
            </w:pPr>
            <w:r w:rsidRPr="00E062F1">
              <w:rPr>
                <w:lang w:eastAsia="zh-CN"/>
              </w:rPr>
              <w:t>DC</w:t>
            </w:r>
            <w:r w:rsidRPr="00E062F1">
              <w:t>_n7</w:t>
            </w:r>
            <w:r w:rsidRPr="00E062F1">
              <w:rPr>
                <w:lang w:eastAsia="zh-CN"/>
              </w:rPr>
              <w:t>9A</w:t>
            </w:r>
            <w:r w:rsidRPr="00E062F1">
              <w:t>-n257</w:t>
            </w:r>
            <w:r w:rsidRPr="00E062F1">
              <w:rPr>
                <w:lang w:eastAsia="zh-CN"/>
              </w:rPr>
              <w:t>E</w:t>
            </w:r>
          </w:p>
          <w:p w14:paraId="13A08ABD" w14:textId="77777777" w:rsidR="004A595D" w:rsidRPr="00E062F1" w:rsidRDefault="004A595D" w:rsidP="00FF2E71">
            <w:pPr>
              <w:pStyle w:val="TAC"/>
            </w:pPr>
            <w:r w:rsidRPr="00E062F1">
              <w:rPr>
                <w:lang w:eastAsia="zh-CN"/>
              </w:rPr>
              <w:t>DC</w:t>
            </w:r>
            <w:r w:rsidRPr="00E062F1">
              <w:t>_n7</w:t>
            </w:r>
            <w:r w:rsidRPr="00E062F1">
              <w:rPr>
                <w:lang w:eastAsia="zh-CN"/>
              </w:rPr>
              <w:t>9A</w:t>
            </w:r>
            <w:r w:rsidRPr="00E062F1">
              <w:t>-n257</w:t>
            </w:r>
            <w:r w:rsidRPr="00E062F1">
              <w:rPr>
                <w:lang w:eastAsia="zh-CN"/>
              </w:rPr>
              <w:t>F</w:t>
            </w:r>
          </w:p>
          <w:p w14:paraId="10F732A1"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G</w:t>
            </w:r>
          </w:p>
          <w:p w14:paraId="765E0647"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H</w:t>
            </w:r>
          </w:p>
          <w:p w14:paraId="1023D00D"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I</w:t>
            </w:r>
          </w:p>
          <w:p w14:paraId="48F138BF"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J</w:t>
            </w:r>
          </w:p>
          <w:p w14:paraId="691ACFCD"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K</w:t>
            </w:r>
          </w:p>
          <w:p w14:paraId="44A2D233"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L</w:t>
            </w:r>
          </w:p>
          <w:p w14:paraId="3566C97E"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M</w:t>
            </w:r>
          </w:p>
          <w:p w14:paraId="434CADE1" w14:textId="77777777" w:rsidR="004A595D" w:rsidRPr="00E062F1" w:rsidRDefault="004A595D" w:rsidP="00FF2E71">
            <w:pPr>
              <w:pStyle w:val="TAC"/>
            </w:pPr>
            <w:r w:rsidRPr="00E062F1">
              <w:rPr>
                <w:lang w:eastAsia="zh-CN"/>
              </w:rPr>
              <w:t>DC</w:t>
            </w:r>
            <w:r w:rsidRPr="00E062F1">
              <w:t>_n7</w:t>
            </w:r>
            <w:r w:rsidRPr="00E062F1">
              <w:rPr>
                <w:lang w:eastAsia="zh-CN"/>
              </w:rPr>
              <w:t>9C</w:t>
            </w:r>
            <w:r w:rsidRPr="00E062F1">
              <w:t>-n257</w:t>
            </w:r>
            <w:r w:rsidRPr="00E062F1">
              <w:rPr>
                <w:lang w:eastAsia="zh-CN"/>
              </w:rPr>
              <w:t>A</w:t>
            </w:r>
          </w:p>
          <w:p w14:paraId="6FB77909" w14:textId="77777777" w:rsidR="004A595D" w:rsidRPr="00AA54EC" w:rsidRDefault="004A595D" w:rsidP="00FF2E71">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D</w:t>
            </w:r>
          </w:p>
          <w:p w14:paraId="6CAB487A" w14:textId="77777777" w:rsidR="004A595D" w:rsidRPr="00AA54EC" w:rsidRDefault="004A595D" w:rsidP="00FF2E71">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E</w:t>
            </w:r>
          </w:p>
          <w:p w14:paraId="0208540E" w14:textId="77777777" w:rsidR="004A595D" w:rsidRPr="00E062F1" w:rsidRDefault="004A595D" w:rsidP="00FF2E71">
            <w:pPr>
              <w:pStyle w:val="TAC"/>
            </w:pPr>
            <w:r w:rsidRPr="00E062F1">
              <w:rPr>
                <w:lang w:eastAsia="zh-CN"/>
              </w:rPr>
              <w:t>DC</w:t>
            </w:r>
            <w:r w:rsidRPr="00E062F1">
              <w:t>_n7</w:t>
            </w:r>
            <w:r w:rsidRPr="00E062F1">
              <w:rPr>
                <w:lang w:eastAsia="zh-CN"/>
              </w:rPr>
              <w:t>9C</w:t>
            </w:r>
            <w:r w:rsidRPr="00E062F1">
              <w:t>-n257</w:t>
            </w:r>
            <w:r w:rsidRPr="00E062F1">
              <w:rPr>
                <w:lang w:eastAsia="zh-CN"/>
              </w:rPr>
              <w:t>F</w:t>
            </w:r>
          </w:p>
        </w:tc>
        <w:tc>
          <w:tcPr>
            <w:tcW w:w="3969" w:type="dxa"/>
            <w:vMerge w:val="restart"/>
            <w:vAlign w:val="center"/>
          </w:tcPr>
          <w:p w14:paraId="148D4793"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9</w:t>
            </w:r>
            <w:r w:rsidRPr="00E062F1">
              <w:t>A-n257A</w:t>
            </w:r>
          </w:p>
        </w:tc>
      </w:tr>
      <w:tr w:rsidR="004A595D" w:rsidRPr="00E062F1" w14:paraId="40290C6A" w14:textId="77777777" w:rsidTr="00FF2E71">
        <w:trPr>
          <w:trHeight w:val="207"/>
          <w:jc w:val="center"/>
        </w:trPr>
        <w:tc>
          <w:tcPr>
            <w:tcW w:w="3823" w:type="dxa"/>
            <w:vMerge/>
            <w:vAlign w:val="center"/>
          </w:tcPr>
          <w:p w14:paraId="07B19210" w14:textId="77777777" w:rsidR="004A595D" w:rsidRPr="00E062F1" w:rsidRDefault="004A595D" w:rsidP="00FF2E71">
            <w:pPr>
              <w:pStyle w:val="TAC"/>
              <w:keepNext w:val="0"/>
            </w:pPr>
          </w:p>
        </w:tc>
        <w:tc>
          <w:tcPr>
            <w:tcW w:w="3969" w:type="dxa"/>
            <w:vMerge/>
            <w:vAlign w:val="center"/>
          </w:tcPr>
          <w:p w14:paraId="423D2E61" w14:textId="77777777" w:rsidR="004A595D" w:rsidRPr="00E062F1" w:rsidRDefault="004A595D" w:rsidP="00FF2E71">
            <w:pPr>
              <w:pStyle w:val="TAC"/>
              <w:keepNext w:val="0"/>
            </w:pPr>
          </w:p>
        </w:tc>
      </w:tr>
      <w:tr w:rsidR="004A595D" w:rsidRPr="00E062F1" w14:paraId="20AD66BA" w14:textId="77777777" w:rsidTr="00FF2E71">
        <w:trPr>
          <w:trHeight w:val="207"/>
          <w:jc w:val="center"/>
        </w:trPr>
        <w:tc>
          <w:tcPr>
            <w:tcW w:w="3823" w:type="dxa"/>
            <w:vMerge/>
            <w:vAlign w:val="center"/>
          </w:tcPr>
          <w:p w14:paraId="01CE1BCC" w14:textId="77777777" w:rsidR="004A595D" w:rsidRPr="00E062F1" w:rsidRDefault="004A595D" w:rsidP="00FF2E71">
            <w:pPr>
              <w:pStyle w:val="TAC"/>
              <w:keepNext w:val="0"/>
            </w:pPr>
          </w:p>
        </w:tc>
        <w:tc>
          <w:tcPr>
            <w:tcW w:w="3969" w:type="dxa"/>
            <w:vMerge/>
            <w:vAlign w:val="center"/>
          </w:tcPr>
          <w:p w14:paraId="5B0D1A0E" w14:textId="77777777" w:rsidR="004A595D" w:rsidRPr="00E062F1" w:rsidRDefault="004A595D" w:rsidP="00FF2E71">
            <w:pPr>
              <w:pStyle w:val="TAC"/>
              <w:keepNext w:val="0"/>
            </w:pPr>
          </w:p>
        </w:tc>
      </w:tr>
      <w:tr w:rsidR="004A595D" w:rsidRPr="00E062F1" w14:paraId="4958DD87" w14:textId="77777777" w:rsidTr="00FF2E71">
        <w:trPr>
          <w:trHeight w:val="207"/>
          <w:jc w:val="center"/>
        </w:trPr>
        <w:tc>
          <w:tcPr>
            <w:tcW w:w="3823" w:type="dxa"/>
            <w:vMerge/>
            <w:vAlign w:val="center"/>
          </w:tcPr>
          <w:p w14:paraId="374ABDAB" w14:textId="77777777" w:rsidR="004A595D" w:rsidRPr="00E062F1" w:rsidRDefault="004A595D" w:rsidP="00FF2E71">
            <w:pPr>
              <w:pStyle w:val="TAC"/>
              <w:keepNext w:val="0"/>
            </w:pPr>
          </w:p>
        </w:tc>
        <w:tc>
          <w:tcPr>
            <w:tcW w:w="3969" w:type="dxa"/>
            <w:vMerge/>
            <w:vAlign w:val="center"/>
          </w:tcPr>
          <w:p w14:paraId="495B29A1" w14:textId="77777777" w:rsidR="004A595D" w:rsidRPr="00E062F1" w:rsidRDefault="004A595D" w:rsidP="00FF2E71">
            <w:pPr>
              <w:pStyle w:val="TAC"/>
              <w:keepNext w:val="0"/>
            </w:pPr>
          </w:p>
        </w:tc>
      </w:tr>
      <w:tr w:rsidR="004A595D" w:rsidRPr="00E062F1" w14:paraId="6677B373" w14:textId="77777777" w:rsidTr="00FF2E71">
        <w:trPr>
          <w:trHeight w:val="207"/>
          <w:jc w:val="center"/>
        </w:trPr>
        <w:tc>
          <w:tcPr>
            <w:tcW w:w="3823" w:type="dxa"/>
            <w:vMerge/>
            <w:vAlign w:val="center"/>
          </w:tcPr>
          <w:p w14:paraId="71376E4A" w14:textId="77777777" w:rsidR="004A595D" w:rsidRPr="00E062F1" w:rsidRDefault="004A595D" w:rsidP="00FF2E71">
            <w:pPr>
              <w:pStyle w:val="TAC"/>
              <w:keepNext w:val="0"/>
              <w:rPr>
                <w:lang w:eastAsia="zh-CN"/>
              </w:rPr>
            </w:pPr>
          </w:p>
        </w:tc>
        <w:tc>
          <w:tcPr>
            <w:tcW w:w="3969" w:type="dxa"/>
            <w:vMerge/>
            <w:vAlign w:val="center"/>
          </w:tcPr>
          <w:p w14:paraId="768EFC73" w14:textId="77777777" w:rsidR="004A595D" w:rsidRPr="00E062F1" w:rsidRDefault="004A595D" w:rsidP="00FF2E71">
            <w:pPr>
              <w:pStyle w:val="TAC"/>
              <w:keepNext w:val="0"/>
            </w:pPr>
          </w:p>
        </w:tc>
      </w:tr>
      <w:tr w:rsidR="004A595D" w:rsidRPr="00E062F1" w14:paraId="6939CDD5" w14:textId="77777777" w:rsidTr="00FF2E71">
        <w:trPr>
          <w:trHeight w:val="207"/>
          <w:jc w:val="center"/>
        </w:trPr>
        <w:tc>
          <w:tcPr>
            <w:tcW w:w="3823" w:type="dxa"/>
            <w:vMerge/>
            <w:vAlign w:val="center"/>
          </w:tcPr>
          <w:p w14:paraId="192C1D5E" w14:textId="77777777" w:rsidR="004A595D" w:rsidRPr="00E062F1" w:rsidRDefault="004A595D" w:rsidP="00FF2E71">
            <w:pPr>
              <w:pStyle w:val="TAC"/>
              <w:keepNext w:val="0"/>
              <w:rPr>
                <w:lang w:eastAsia="zh-CN"/>
              </w:rPr>
            </w:pPr>
          </w:p>
        </w:tc>
        <w:tc>
          <w:tcPr>
            <w:tcW w:w="3969" w:type="dxa"/>
            <w:vMerge/>
            <w:vAlign w:val="center"/>
          </w:tcPr>
          <w:p w14:paraId="4C6F69C7" w14:textId="77777777" w:rsidR="004A595D" w:rsidRPr="00E062F1" w:rsidRDefault="004A595D" w:rsidP="00FF2E71">
            <w:pPr>
              <w:pStyle w:val="TAC"/>
              <w:keepNext w:val="0"/>
            </w:pPr>
          </w:p>
        </w:tc>
      </w:tr>
      <w:tr w:rsidR="004A595D" w:rsidRPr="00E062F1" w14:paraId="75991857" w14:textId="77777777" w:rsidTr="00FF2E71">
        <w:trPr>
          <w:trHeight w:val="207"/>
          <w:jc w:val="center"/>
        </w:trPr>
        <w:tc>
          <w:tcPr>
            <w:tcW w:w="3823" w:type="dxa"/>
            <w:vMerge/>
            <w:vAlign w:val="center"/>
          </w:tcPr>
          <w:p w14:paraId="699A5CB6" w14:textId="77777777" w:rsidR="004A595D" w:rsidRPr="00E062F1" w:rsidRDefault="004A595D" w:rsidP="00FF2E71">
            <w:pPr>
              <w:pStyle w:val="TAC"/>
              <w:keepNext w:val="0"/>
              <w:rPr>
                <w:lang w:eastAsia="zh-CN"/>
              </w:rPr>
            </w:pPr>
          </w:p>
        </w:tc>
        <w:tc>
          <w:tcPr>
            <w:tcW w:w="3969" w:type="dxa"/>
            <w:vMerge/>
            <w:vAlign w:val="center"/>
          </w:tcPr>
          <w:p w14:paraId="61E3A761" w14:textId="77777777" w:rsidR="004A595D" w:rsidRPr="00E062F1" w:rsidRDefault="004A595D" w:rsidP="00FF2E71">
            <w:pPr>
              <w:pStyle w:val="TAC"/>
              <w:keepNext w:val="0"/>
            </w:pPr>
          </w:p>
        </w:tc>
      </w:tr>
      <w:tr w:rsidR="004A595D" w:rsidRPr="00E062F1" w14:paraId="037FEDA5" w14:textId="77777777" w:rsidTr="00FF2E71">
        <w:trPr>
          <w:trHeight w:val="207"/>
          <w:jc w:val="center"/>
        </w:trPr>
        <w:tc>
          <w:tcPr>
            <w:tcW w:w="3823" w:type="dxa"/>
            <w:vMerge/>
            <w:vAlign w:val="center"/>
          </w:tcPr>
          <w:p w14:paraId="0D47B539" w14:textId="77777777" w:rsidR="004A595D" w:rsidRPr="00E062F1" w:rsidRDefault="004A595D" w:rsidP="00FF2E71">
            <w:pPr>
              <w:pStyle w:val="TAC"/>
              <w:keepNext w:val="0"/>
              <w:rPr>
                <w:lang w:eastAsia="zh-CN"/>
              </w:rPr>
            </w:pPr>
          </w:p>
        </w:tc>
        <w:tc>
          <w:tcPr>
            <w:tcW w:w="3969" w:type="dxa"/>
            <w:vMerge/>
            <w:vAlign w:val="center"/>
          </w:tcPr>
          <w:p w14:paraId="130009AD" w14:textId="77777777" w:rsidR="004A595D" w:rsidRPr="00E062F1" w:rsidRDefault="004A595D" w:rsidP="00FF2E71">
            <w:pPr>
              <w:pStyle w:val="TAC"/>
              <w:keepNext w:val="0"/>
            </w:pPr>
          </w:p>
        </w:tc>
      </w:tr>
      <w:tr w:rsidR="004A595D" w:rsidRPr="00E062F1" w14:paraId="285554BB" w14:textId="77777777" w:rsidTr="00FF2E71">
        <w:trPr>
          <w:trHeight w:val="207"/>
          <w:jc w:val="center"/>
        </w:trPr>
        <w:tc>
          <w:tcPr>
            <w:tcW w:w="3823" w:type="dxa"/>
            <w:vMerge/>
            <w:vAlign w:val="center"/>
          </w:tcPr>
          <w:p w14:paraId="5DCC8478" w14:textId="77777777" w:rsidR="004A595D" w:rsidRPr="00E062F1" w:rsidRDefault="004A595D" w:rsidP="00FF2E71">
            <w:pPr>
              <w:pStyle w:val="TAC"/>
              <w:keepNext w:val="0"/>
              <w:rPr>
                <w:lang w:eastAsia="zh-CN"/>
              </w:rPr>
            </w:pPr>
          </w:p>
        </w:tc>
        <w:tc>
          <w:tcPr>
            <w:tcW w:w="3969" w:type="dxa"/>
            <w:vMerge/>
            <w:vAlign w:val="center"/>
          </w:tcPr>
          <w:p w14:paraId="0A02CBE9" w14:textId="77777777" w:rsidR="004A595D" w:rsidRPr="00E062F1" w:rsidRDefault="004A595D" w:rsidP="00FF2E71">
            <w:pPr>
              <w:pStyle w:val="TAC"/>
              <w:keepNext w:val="0"/>
            </w:pPr>
          </w:p>
        </w:tc>
      </w:tr>
      <w:tr w:rsidR="004A595D" w:rsidRPr="00E062F1" w14:paraId="13C22E93" w14:textId="77777777" w:rsidTr="00FF2E71">
        <w:trPr>
          <w:trHeight w:val="207"/>
          <w:jc w:val="center"/>
        </w:trPr>
        <w:tc>
          <w:tcPr>
            <w:tcW w:w="3823" w:type="dxa"/>
            <w:vMerge/>
            <w:vAlign w:val="center"/>
          </w:tcPr>
          <w:p w14:paraId="6CA04E6A" w14:textId="77777777" w:rsidR="004A595D" w:rsidRPr="00E062F1" w:rsidRDefault="004A595D" w:rsidP="00FF2E71">
            <w:pPr>
              <w:pStyle w:val="TAC"/>
              <w:keepNext w:val="0"/>
              <w:rPr>
                <w:lang w:eastAsia="zh-CN"/>
              </w:rPr>
            </w:pPr>
          </w:p>
        </w:tc>
        <w:tc>
          <w:tcPr>
            <w:tcW w:w="3969" w:type="dxa"/>
            <w:vMerge/>
            <w:vAlign w:val="center"/>
          </w:tcPr>
          <w:p w14:paraId="5CED3975" w14:textId="77777777" w:rsidR="004A595D" w:rsidRPr="00E062F1" w:rsidRDefault="004A595D" w:rsidP="00FF2E71">
            <w:pPr>
              <w:pStyle w:val="TAC"/>
              <w:keepNext w:val="0"/>
            </w:pPr>
          </w:p>
        </w:tc>
      </w:tr>
      <w:tr w:rsidR="004A595D" w:rsidRPr="00E062F1" w14:paraId="37258F2D" w14:textId="77777777" w:rsidTr="00FF2E71">
        <w:trPr>
          <w:trHeight w:val="207"/>
          <w:jc w:val="center"/>
        </w:trPr>
        <w:tc>
          <w:tcPr>
            <w:tcW w:w="3823" w:type="dxa"/>
            <w:vMerge/>
            <w:vAlign w:val="center"/>
          </w:tcPr>
          <w:p w14:paraId="1B81748D" w14:textId="77777777" w:rsidR="004A595D" w:rsidRPr="00E062F1" w:rsidRDefault="004A595D" w:rsidP="00FF2E71">
            <w:pPr>
              <w:pStyle w:val="TAC"/>
              <w:keepNext w:val="0"/>
              <w:rPr>
                <w:lang w:eastAsia="zh-CN"/>
              </w:rPr>
            </w:pPr>
          </w:p>
        </w:tc>
        <w:tc>
          <w:tcPr>
            <w:tcW w:w="3969" w:type="dxa"/>
            <w:vMerge/>
            <w:vAlign w:val="center"/>
          </w:tcPr>
          <w:p w14:paraId="50611313" w14:textId="77777777" w:rsidR="004A595D" w:rsidRPr="00E062F1" w:rsidRDefault="004A595D" w:rsidP="00FF2E71">
            <w:pPr>
              <w:pStyle w:val="TAC"/>
              <w:keepNext w:val="0"/>
            </w:pPr>
          </w:p>
        </w:tc>
      </w:tr>
      <w:tr w:rsidR="004A595D" w:rsidRPr="00E062F1" w14:paraId="18977FB9" w14:textId="77777777" w:rsidTr="00FF2E71">
        <w:trPr>
          <w:trHeight w:val="207"/>
          <w:jc w:val="center"/>
        </w:trPr>
        <w:tc>
          <w:tcPr>
            <w:tcW w:w="3823" w:type="dxa"/>
            <w:vMerge/>
            <w:vAlign w:val="center"/>
          </w:tcPr>
          <w:p w14:paraId="36F291EE" w14:textId="77777777" w:rsidR="004A595D" w:rsidRPr="00E062F1" w:rsidRDefault="004A595D" w:rsidP="00FF2E71">
            <w:pPr>
              <w:pStyle w:val="TAC"/>
              <w:keepNext w:val="0"/>
            </w:pPr>
          </w:p>
        </w:tc>
        <w:tc>
          <w:tcPr>
            <w:tcW w:w="3969" w:type="dxa"/>
            <w:vMerge/>
            <w:vAlign w:val="center"/>
          </w:tcPr>
          <w:p w14:paraId="12D53679" w14:textId="77777777" w:rsidR="004A595D" w:rsidRPr="00E062F1" w:rsidRDefault="004A595D" w:rsidP="00FF2E71">
            <w:pPr>
              <w:pStyle w:val="TAC"/>
              <w:keepNext w:val="0"/>
            </w:pPr>
          </w:p>
        </w:tc>
      </w:tr>
      <w:tr w:rsidR="004A595D" w:rsidRPr="00E062F1" w14:paraId="18B19606" w14:textId="77777777" w:rsidTr="00FF2E71">
        <w:trPr>
          <w:trHeight w:val="207"/>
          <w:jc w:val="center"/>
        </w:trPr>
        <w:tc>
          <w:tcPr>
            <w:tcW w:w="3823" w:type="dxa"/>
            <w:vMerge/>
            <w:vAlign w:val="center"/>
          </w:tcPr>
          <w:p w14:paraId="070BA5CA" w14:textId="77777777" w:rsidR="004A595D" w:rsidRPr="00E062F1" w:rsidRDefault="004A595D" w:rsidP="00FF2E71">
            <w:pPr>
              <w:pStyle w:val="TAC"/>
              <w:keepNext w:val="0"/>
            </w:pPr>
          </w:p>
        </w:tc>
        <w:tc>
          <w:tcPr>
            <w:tcW w:w="3969" w:type="dxa"/>
            <w:vMerge/>
            <w:vAlign w:val="center"/>
          </w:tcPr>
          <w:p w14:paraId="64E3F818" w14:textId="77777777" w:rsidR="004A595D" w:rsidRPr="00E062F1" w:rsidRDefault="004A595D" w:rsidP="00FF2E71">
            <w:pPr>
              <w:pStyle w:val="TAC"/>
              <w:keepNext w:val="0"/>
            </w:pPr>
          </w:p>
        </w:tc>
      </w:tr>
      <w:tr w:rsidR="004A595D" w:rsidRPr="00E062F1" w14:paraId="665D9790" w14:textId="77777777" w:rsidTr="00FF2E71">
        <w:trPr>
          <w:trHeight w:val="207"/>
          <w:jc w:val="center"/>
        </w:trPr>
        <w:tc>
          <w:tcPr>
            <w:tcW w:w="3823" w:type="dxa"/>
            <w:vMerge/>
            <w:vAlign w:val="center"/>
          </w:tcPr>
          <w:p w14:paraId="6FD52DD5" w14:textId="77777777" w:rsidR="004A595D" w:rsidRPr="00E062F1" w:rsidRDefault="004A595D" w:rsidP="00FF2E71">
            <w:pPr>
              <w:pStyle w:val="TAC"/>
              <w:keepNext w:val="0"/>
            </w:pPr>
          </w:p>
        </w:tc>
        <w:tc>
          <w:tcPr>
            <w:tcW w:w="3969" w:type="dxa"/>
            <w:vMerge/>
            <w:vAlign w:val="center"/>
          </w:tcPr>
          <w:p w14:paraId="604C336C" w14:textId="77777777" w:rsidR="004A595D" w:rsidRPr="00E062F1" w:rsidRDefault="004A595D" w:rsidP="00FF2E71">
            <w:pPr>
              <w:pStyle w:val="TAC"/>
              <w:keepNext w:val="0"/>
            </w:pPr>
          </w:p>
        </w:tc>
      </w:tr>
      <w:tr w:rsidR="004A595D" w:rsidRPr="00E062F1" w14:paraId="5C08383F" w14:textId="77777777" w:rsidTr="00FF2E71">
        <w:trPr>
          <w:trHeight w:val="207"/>
          <w:jc w:val="center"/>
        </w:trPr>
        <w:tc>
          <w:tcPr>
            <w:tcW w:w="3823" w:type="dxa"/>
            <w:vMerge/>
            <w:vAlign w:val="center"/>
          </w:tcPr>
          <w:p w14:paraId="2F8C6DA5" w14:textId="77777777" w:rsidR="004A595D" w:rsidRPr="00E062F1" w:rsidRDefault="004A595D" w:rsidP="00FF2E71">
            <w:pPr>
              <w:pStyle w:val="TAC"/>
              <w:keepNext w:val="0"/>
            </w:pPr>
          </w:p>
        </w:tc>
        <w:tc>
          <w:tcPr>
            <w:tcW w:w="3969" w:type="dxa"/>
            <w:vMerge/>
            <w:vAlign w:val="center"/>
          </w:tcPr>
          <w:p w14:paraId="39570FDC" w14:textId="77777777" w:rsidR="004A595D" w:rsidRPr="00E062F1" w:rsidRDefault="004A595D" w:rsidP="00FF2E71">
            <w:pPr>
              <w:pStyle w:val="TAC"/>
              <w:keepNext w:val="0"/>
            </w:pPr>
          </w:p>
        </w:tc>
      </w:tr>
      <w:tr w:rsidR="004A595D" w:rsidRPr="00E062F1" w14:paraId="5FA46D3D" w14:textId="77777777" w:rsidTr="00FF2E71">
        <w:trPr>
          <w:trHeight w:val="207"/>
          <w:jc w:val="center"/>
        </w:trPr>
        <w:tc>
          <w:tcPr>
            <w:tcW w:w="7792" w:type="dxa"/>
            <w:gridSpan w:val="2"/>
            <w:vAlign w:val="center"/>
          </w:tcPr>
          <w:p w14:paraId="4262B41C" w14:textId="77777777" w:rsidR="004A595D" w:rsidRPr="00E062F1" w:rsidRDefault="004A595D" w:rsidP="00FF2E71">
            <w:pPr>
              <w:pStyle w:val="TAN"/>
            </w:pPr>
            <w:r w:rsidRPr="00E062F1">
              <w:rPr>
                <w:lang w:eastAsia="zh-CN"/>
              </w:rPr>
              <w:t>N</w:t>
            </w:r>
            <w:r w:rsidRPr="00E062F1">
              <w:t>OTE 1:</w:t>
            </w:r>
            <w:r w:rsidRPr="00E062F1">
              <w:tab/>
            </w:r>
            <w:r w:rsidRPr="00E062F1">
              <w:rPr>
                <w:lang w:eastAsia="zh-CN"/>
              </w:rPr>
              <w:t>NR configuration for FR1 and FR2 are defined in TS 38.101-1 [2] and TS 38.101-2 [3] respectively.</w:t>
            </w:r>
          </w:p>
        </w:tc>
      </w:tr>
    </w:tbl>
    <w:p w14:paraId="41FF998C" w14:textId="77777777" w:rsidR="004A595D" w:rsidRDefault="004A595D" w:rsidP="004A595D"/>
    <w:bookmarkEnd w:id="671"/>
    <w:bookmarkEnd w:id="672"/>
    <w:bookmarkEnd w:id="673"/>
    <w:bookmarkEnd w:id="674"/>
    <w:bookmarkEnd w:id="675"/>
    <w:bookmarkEnd w:id="676"/>
    <w:bookmarkEnd w:id="677"/>
    <w:bookmarkEnd w:id="678"/>
    <w:bookmarkEnd w:id="679"/>
    <w:bookmarkEnd w:id="680"/>
    <w:p w14:paraId="428C56D1" w14:textId="47755F7A" w:rsidR="00435A70" w:rsidRPr="001922F0" w:rsidRDefault="00A220B6" w:rsidP="00435A70">
      <w:pPr>
        <w:rPr>
          <w:noProof/>
          <w:color w:val="0070C0"/>
        </w:rPr>
      </w:pPr>
      <w:r w:rsidRPr="001922F0">
        <w:rPr>
          <w:noProof/>
          <w:color w:val="0070C0"/>
        </w:rPr>
        <w:t>****************************</w:t>
      </w:r>
      <w:r w:rsidR="00435A70" w:rsidRPr="001922F0">
        <w:rPr>
          <w:noProof/>
          <w:color w:val="0070C0"/>
        </w:rPr>
        <w:t xml:space="preserve">********* </w:t>
      </w:r>
      <w:r w:rsidR="00435A70" w:rsidRPr="00A220B6">
        <w:rPr>
          <w:b/>
          <w:noProof/>
          <w:color w:val="0070C0"/>
        </w:rPr>
        <w:t>End of Changes</w:t>
      </w:r>
      <w:r w:rsidR="00435A70" w:rsidRPr="001922F0">
        <w:rPr>
          <w:noProof/>
          <w:color w:val="0070C0"/>
        </w:rPr>
        <w:t xml:space="preserve"> ****************************************</w:t>
      </w:r>
    </w:p>
    <w:p w14:paraId="405CC8B3" w14:textId="77777777" w:rsidR="00435A70" w:rsidRPr="001922F0" w:rsidRDefault="00435A70">
      <w:pPr>
        <w:rPr>
          <w:noProof/>
        </w:rPr>
      </w:pPr>
    </w:p>
    <w:sectPr w:rsidR="00435A70" w:rsidRPr="001922F0" w:rsidSect="003649A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8F5FA" w14:textId="77777777" w:rsidR="00AD75D2" w:rsidRDefault="00AD75D2">
      <w:r>
        <w:separator/>
      </w:r>
    </w:p>
  </w:endnote>
  <w:endnote w:type="continuationSeparator" w:id="0">
    <w:p w14:paraId="03D82C91" w14:textId="77777777" w:rsidR="00AD75D2" w:rsidRDefault="00AD75D2">
      <w:r>
        <w:continuationSeparator/>
      </w:r>
    </w:p>
  </w:endnote>
  <w:endnote w:type="continuationNotice" w:id="1">
    <w:p w14:paraId="032DB6B5" w14:textId="77777777" w:rsidR="00AD75D2" w:rsidRDefault="00AD7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3BBC6" w14:textId="77777777" w:rsidR="00AD75D2" w:rsidRDefault="00AD75D2">
      <w:r>
        <w:separator/>
      </w:r>
    </w:p>
  </w:footnote>
  <w:footnote w:type="continuationSeparator" w:id="0">
    <w:p w14:paraId="3E270F6A" w14:textId="77777777" w:rsidR="00AD75D2" w:rsidRDefault="00AD75D2">
      <w:r>
        <w:continuationSeparator/>
      </w:r>
    </w:p>
  </w:footnote>
  <w:footnote w:type="continuationNotice" w:id="1">
    <w:p w14:paraId="0ABA8BD2" w14:textId="77777777" w:rsidR="00AD75D2" w:rsidRDefault="00AD75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6162E" w14:textId="77777777" w:rsidR="0042602B" w:rsidRDefault="004260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A6036" w14:textId="77777777" w:rsidR="0042602B" w:rsidRDefault="004260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CBE4" w14:textId="77777777" w:rsidR="0042602B" w:rsidRDefault="004260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6D5AC" w14:textId="77777777" w:rsidR="0042602B" w:rsidRDefault="004260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96 - JOH, Nokia">
    <w15:presenceInfo w15:providerId="None" w15:userId="RAN4#96 - 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6023C"/>
    <w:rsid w:val="000852C4"/>
    <w:rsid w:val="000A6394"/>
    <w:rsid w:val="000B7FED"/>
    <w:rsid w:val="000C038A"/>
    <w:rsid w:val="000C6598"/>
    <w:rsid w:val="000C76A8"/>
    <w:rsid w:val="000D4B28"/>
    <w:rsid w:val="000F6A2B"/>
    <w:rsid w:val="00100AEB"/>
    <w:rsid w:val="001010FC"/>
    <w:rsid w:val="0010731D"/>
    <w:rsid w:val="00107A6B"/>
    <w:rsid w:val="00133266"/>
    <w:rsid w:val="00141D2D"/>
    <w:rsid w:val="00141FA0"/>
    <w:rsid w:val="00145D43"/>
    <w:rsid w:val="00173356"/>
    <w:rsid w:val="00175675"/>
    <w:rsid w:val="00175CA3"/>
    <w:rsid w:val="00177BA3"/>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4FEB"/>
    <w:rsid w:val="002860C4"/>
    <w:rsid w:val="00286432"/>
    <w:rsid w:val="00294A1C"/>
    <w:rsid w:val="00295712"/>
    <w:rsid w:val="00295954"/>
    <w:rsid w:val="002B5741"/>
    <w:rsid w:val="002D005F"/>
    <w:rsid w:val="002D7366"/>
    <w:rsid w:val="002E3FAD"/>
    <w:rsid w:val="002F1050"/>
    <w:rsid w:val="002F4891"/>
    <w:rsid w:val="00302014"/>
    <w:rsid w:val="00304B37"/>
    <w:rsid w:val="00305409"/>
    <w:rsid w:val="003060D1"/>
    <w:rsid w:val="00311D50"/>
    <w:rsid w:val="00317E75"/>
    <w:rsid w:val="00327366"/>
    <w:rsid w:val="00341A5B"/>
    <w:rsid w:val="00356CCC"/>
    <w:rsid w:val="003609EF"/>
    <w:rsid w:val="0036231A"/>
    <w:rsid w:val="003649A2"/>
    <w:rsid w:val="00365A1A"/>
    <w:rsid w:val="00365EC5"/>
    <w:rsid w:val="003672E0"/>
    <w:rsid w:val="00374DD4"/>
    <w:rsid w:val="0039075E"/>
    <w:rsid w:val="00393BD3"/>
    <w:rsid w:val="003969FD"/>
    <w:rsid w:val="003A27AA"/>
    <w:rsid w:val="003A4AB0"/>
    <w:rsid w:val="003B6256"/>
    <w:rsid w:val="003B7E86"/>
    <w:rsid w:val="003C1A2C"/>
    <w:rsid w:val="003D2D4E"/>
    <w:rsid w:val="003D2FFE"/>
    <w:rsid w:val="003D65D7"/>
    <w:rsid w:val="003D7A93"/>
    <w:rsid w:val="003E1A36"/>
    <w:rsid w:val="0040411E"/>
    <w:rsid w:val="00406BA7"/>
    <w:rsid w:val="00410371"/>
    <w:rsid w:val="004129CA"/>
    <w:rsid w:val="004242F1"/>
    <w:rsid w:val="0042602B"/>
    <w:rsid w:val="004305C0"/>
    <w:rsid w:val="00435A70"/>
    <w:rsid w:val="00435C12"/>
    <w:rsid w:val="00440282"/>
    <w:rsid w:val="00445106"/>
    <w:rsid w:val="00450CD6"/>
    <w:rsid w:val="00463C6A"/>
    <w:rsid w:val="00466296"/>
    <w:rsid w:val="004709B9"/>
    <w:rsid w:val="0047237B"/>
    <w:rsid w:val="004769E6"/>
    <w:rsid w:val="004822C3"/>
    <w:rsid w:val="00485A66"/>
    <w:rsid w:val="00497EF5"/>
    <w:rsid w:val="004A2C5B"/>
    <w:rsid w:val="004A595D"/>
    <w:rsid w:val="004B4171"/>
    <w:rsid w:val="004B75B7"/>
    <w:rsid w:val="004C73D0"/>
    <w:rsid w:val="004D10DF"/>
    <w:rsid w:val="004E614B"/>
    <w:rsid w:val="00500224"/>
    <w:rsid w:val="0050680C"/>
    <w:rsid w:val="00512568"/>
    <w:rsid w:val="0051356B"/>
    <w:rsid w:val="0051480F"/>
    <w:rsid w:val="0051580D"/>
    <w:rsid w:val="00522EFA"/>
    <w:rsid w:val="00523969"/>
    <w:rsid w:val="0054100C"/>
    <w:rsid w:val="0054243E"/>
    <w:rsid w:val="00547111"/>
    <w:rsid w:val="0055420E"/>
    <w:rsid w:val="00561374"/>
    <w:rsid w:val="00564C6B"/>
    <w:rsid w:val="00582E4A"/>
    <w:rsid w:val="0058485C"/>
    <w:rsid w:val="00590965"/>
    <w:rsid w:val="00592D74"/>
    <w:rsid w:val="00594E50"/>
    <w:rsid w:val="00594E56"/>
    <w:rsid w:val="00596204"/>
    <w:rsid w:val="00596BBC"/>
    <w:rsid w:val="005A1C07"/>
    <w:rsid w:val="005B4F94"/>
    <w:rsid w:val="005C66DB"/>
    <w:rsid w:val="005D096B"/>
    <w:rsid w:val="005D2AC3"/>
    <w:rsid w:val="005E2A8B"/>
    <w:rsid w:val="005E2C44"/>
    <w:rsid w:val="005F18C9"/>
    <w:rsid w:val="006055B8"/>
    <w:rsid w:val="00611DEE"/>
    <w:rsid w:val="00612493"/>
    <w:rsid w:val="00612504"/>
    <w:rsid w:val="00612744"/>
    <w:rsid w:val="006158CF"/>
    <w:rsid w:val="006210B1"/>
    <w:rsid w:val="00621188"/>
    <w:rsid w:val="006257ED"/>
    <w:rsid w:val="00643E7E"/>
    <w:rsid w:val="006645A6"/>
    <w:rsid w:val="00664CB6"/>
    <w:rsid w:val="00682BF3"/>
    <w:rsid w:val="00685778"/>
    <w:rsid w:val="00685B54"/>
    <w:rsid w:val="00693EC6"/>
    <w:rsid w:val="00695808"/>
    <w:rsid w:val="00695DFE"/>
    <w:rsid w:val="006A3629"/>
    <w:rsid w:val="006A65BF"/>
    <w:rsid w:val="006B46FB"/>
    <w:rsid w:val="006D0E08"/>
    <w:rsid w:val="006E02AD"/>
    <w:rsid w:val="006E21FB"/>
    <w:rsid w:val="00703E3C"/>
    <w:rsid w:val="00706A6B"/>
    <w:rsid w:val="007410A4"/>
    <w:rsid w:val="007629ED"/>
    <w:rsid w:val="007773A8"/>
    <w:rsid w:val="007811C6"/>
    <w:rsid w:val="0078146B"/>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219AA"/>
    <w:rsid w:val="008279FA"/>
    <w:rsid w:val="00841629"/>
    <w:rsid w:val="008626E7"/>
    <w:rsid w:val="0086302C"/>
    <w:rsid w:val="00870EE7"/>
    <w:rsid w:val="008718B4"/>
    <w:rsid w:val="00874920"/>
    <w:rsid w:val="0087677F"/>
    <w:rsid w:val="008851D2"/>
    <w:rsid w:val="008863B9"/>
    <w:rsid w:val="008A45A6"/>
    <w:rsid w:val="008A762B"/>
    <w:rsid w:val="008A76BF"/>
    <w:rsid w:val="008B4BA7"/>
    <w:rsid w:val="008B75AC"/>
    <w:rsid w:val="008C37B2"/>
    <w:rsid w:val="008C7635"/>
    <w:rsid w:val="008F686C"/>
    <w:rsid w:val="00904123"/>
    <w:rsid w:val="00907F1F"/>
    <w:rsid w:val="00913170"/>
    <w:rsid w:val="00913C17"/>
    <w:rsid w:val="009148DE"/>
    <w:rsid w:val="00916648"/>
    <w:rsid w:val="0092247E"/>
    <w:rsid w:val="009379B5"/>
    <w:rsid w:val="00940368"/>
    <w:rsid w:val="00941E30"/>
    <w:rsid w:val="00942F5D"/>
    <w:rsid w:val="00946848"/>
    <w:rsid w:val="00947205"/>
    <w:rsid w:val="00947922"/>
    <w:rsid w:val="00951244"/>
    <w:rsid w:val="00952227"/>
    <w:rsid w:val="00953ABE"/>
    <w:rsid w:val="00973A8D"/>
    <w:rsid w:val="009777D9"/>
    <w:rsid w:val="00991B88"/>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47E70"/>
    <w:rsid w:val="00A50CF0"/>
    <w:rsid w:val="00A52DD0"/>
    <w:rsid w:val="00A57364"/>
    <w:rsid w:val="00A6626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258BB"/>
    <w:rsid w:val="00B40332"/>
    <w:rsid w:val="00B549EE"/>
    <w:rsid w:val="00B6083C"/>
    <w:rsid w:val="00B67B97"/>
    <w:rsid w:val="00B74AA3"/>
    <w:rsid w:val="00B84CA5"/>
    <w:rsid w:val="00B87F5B"/>
    <w:rsid w:val="00B96755"/>
    <w:rsid w:val="00B968C8"/>
    <w:rsid w:val="00B977A1"/>
    <w:rsid w:val="00BA3EC5"/>
    <w:rsid w:val="00BA51D9"/>
    <w:rsid w:val="00BB5DFC"/>
    <w:rsid w:val="00BB7B42"/>
    <w:rsid w:val="00BC69E7"/>
    <w:rsid w:val="00BD1835"/>
    <w:rsid w:val="00BD279D"/>
    <w:rsid w:val="00BD41E8"/>
    <w:rsid w:val="00BD444C"/>
    <w:rsid w:val="00BD6437"/>
    <w:rsid w:val="00BD6BB8"/>
    <w:rsid w:val="00BE2CE8"/>
    <w:rsid w:val="00C157EB"/>
    <w:rsid w:val="00C1751F"/>
    <w:rsid w:val="00C35A52"/>
    <w:rsid w:val="00C46FB6"/>
    <w:rsid w:val="00C47A3C"/>
    <w:rsid w:val="00C54FF3"/>
    <w:rsid w:val="00C66BA2"/>
    <w:rsid w:val="00C77319"/>
    <w:rsid w:val="00C8485D"/>
    <w:rsid w:val="00C851C8"/>
    <w:rsid w:val="00C95985"/>
    <w:rsid w:val="00CA1C18"/>
    <w:rsid w:val="00CA6B29"/>
    <w:rsid w:val="00CC5026"/>
    <w:rsid w:val="00CC6259"/>
    <w:rsid w:val="00CC68D0"/>
    <w:rsid w:val="00CE5FE7"/>
    <w:rsid w:val="00CE609F"/>
    <w:rsid w:val="00D01BCE"/>
    <w:rsid w:val="00D03F9A"/>
    <w:rsid w:val="00D058A5"/>
    <w:rsid w:val="00D06D51"/>
    <w:rsid w:val="00D139DE"/>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C0DE5"/>
    <w:rsid w:val="00DD4726"/>
    <w:rsid w:val="00DD5B32"/>
    <w:rsid w:val="00DD6CDC"/>
    <w:rsid w:val="00DE0C71"/>
    <w:rsid w:val="00DE3204"/>
    <w:rsid w:val="00DE34CF"/>
    <w:rsid w:val="00E0133C"/>
    <w:rsid w:val="00E13F3D"/>
    <w:rsid w:val="00E16D2D"/>
    <w:rsid w:val="00E20CB1"/>
    <w:rsid w:val="00E214EB"/>
    <w:rsid w:val="00E2510C"/>
    <w:rsid w:val="00E34898"/>
    <w:rsid w:val="00E35747"/>
    <w:rsid w:val="00E6791F"/>
    <w:rsid w:val="00E723F2"/>
    <w:rsid w:val="00E74E3B"/>
    <w:rsid w:val="00EB09B7"/>
    <w:rsid w:val="00EB2ABD"/>
    <w:rsid w:val="00EC4CF1"/>
    <w:rsid w:val="00ED4109"/>
    <w:rsid w:val="00ED6452"/>
    <w:rsid w:val="00EE7D7C"/>
    <w:rsid w:val="00EF0695"/>
    <w:rsid w:val="00F02F68"/>
    <w:rsid w:val="00F078A1"/>
    <w:rsid w:val="00F216BD"/>
    <w:rsid w:val="00F25D98"/>
    <w:rsid w:val="00F26C5E"/>
    <w:rsid w:val="00F300FB"/>
    <w:rsid w:val="00F307A9"/>
    <w:rsid w:val="00F4102C"/>
    <w:rsid w:val="00F502CB"/>
    <w:rsid w:val="00F55485"/>
    <w:rsid w:val="00F56937"/>
    <w:rsid w:val="00F72578"/>
    <w:rsid w:val="00F732FA"/>
    <w:rsid w:val="00F759A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E0C71"/>
    <w:rPr>
      <w:rFonts w:ascii="Arial" w:hAnsi="Arial"/>
      <w:lang w:val="en-GB" w:eastAsia="en-US"/>
    </w:rPr>
  </w:style>
  <w:style w:type="character" w:customStyle="1" w:styleId="UnresolvedMention1">
    <w:name w:val="Unresolved Mention1"/>
    <w:uiPriority w:val="99"/>
    <w:semiHidden/>
    <w:unhideWhenUsed/>
    <w:rsid w:val="00D16475"/>
    <w:rPr>
      <w:color w:val="808080"/>
      <w:shd w:val="clear" w:color="auto" w:fill="E6E6E6"/>
    </w:rPr>
  </w:style>
  <w:style w:type="paragraph" w:customStyle="1" w:styleId="TAJ">
    <w:name w:val="TAJ"/>
    <w:basedOn w:val="Normal"/>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16475"/>
    <w:rPr>
      <w:rFonts w:ascii="Arial" w:hAnsi="Arial"/>
      <w:sz w:val="32"/>
      <w:lang w:val="en-GB" w:eastAsia="en-US"/>
    </w:rPr>
  </w:style>
  <w:style w:type="paragraph" w:customStyle="1" w:styleId="TableText">
    <w:name w:val="TableText"/>
    <w:basedOn w:val="BodyTextIndent"/>
    <w:rsid w:val="00D16475"/>
    <w:pPr>
      <w:keepNext/>
      <w:keepLines/>
      <w:snapToGrid w:val="0"/>
      <w:spacing w:after="180"/>
      <w:ind w:left="0"/>
      <w:jc w:val="center"/>
    </w:pPr>
    <w:rPr>
      <w:kern w:val="2"/>
    </w:rPr>
  </w:style>
  <w:style w:type="paragraph" w:styleId="BodyTextIndent">
    <w:name w:val="Body Text Indent"/>
    <w:basedOn w:val="Normal"/>
    <w:link w:val="BodyTextIndentChar"/>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16475"/>
    <w:rPr>
      <w:rFonts w:ascii="Times New Roman" w:eastAsia="SimSun" w:hAnsi="Times New Roman"/>
      <w:lang w:val="en-GB" w:eastAsia="en-US"/>
    </w:rPr>
  </w:style>
  <w:style w:type="character" w:customStyle="1" w:styleId="DocumentMapChar">
    <w:name w:val="Document Map Char"/>
    <w:link w:val="DocumentMap"/>
    <w:rsid w:val="00D16475"/>
    <w:rPr>
      <w:rFonts w:ascii="Tahoma" w:hAnsi="Tahoma" w:cs="Tahoma"/>
      <w:shd w:val="clear" w:color="auto" w:fill="000080"/>
      <w:lang w:val="en-GB" w:eastAsia="en-US"/>
    </w:rPr>
  </w:style>
  <w:style w:type="character" w:customStyle="1" w:styleId="CommentSubjectChar">
    <w:name w:val="Comment Subject Char"/>
    <w:link w:val="CommentSubject"/>
    <w:rsid w:val="00D16475"/>
    <w:rPr>
      <w:rFonts w:ascii="Times New Roman" w:hAnsi="Times New Roman"/>
      <w:b/>
      <w:bCs/>
      <w:lang w:val="en-GB" w:eastAsia="en-US"/>
    </w:rPr>
  </w:style>
  <w:style w:type="character" w:customStyle="1" w:styleId="EXChar">
    <w:name w:val="EX Char"/>
    <w:link w:val="EX"/>
    <w:locked/>
    <w:rsid w:val="00D16475"/>
    <w:rPr>
      <w:rFonts w:ascii="Times New Roman" w:hAnsi="Times New Roman"/>
      <w:lang w:val="en-GB" w:eastAsia="en-US"/>
    </w:rPr>
  </w:style>
  <w:style w:type="paragraph" w:customStyle="1" w:styleId="B2">
    <w:name w:val="B2+"/>
    <w:basedOn w:val="B20"/>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16475"/>
    <w:rPr>
      <w:rFonts w:ascii="Times New Roman" w:hAnsi="Times New Roman"/>
      <w:sz w:val="16"/>
      <w:lang w:val="en-GB" w:eastAsia="en-US"/>
    </w:rPr>
  </w:style>
  <w:style w:type="paragraph" w:customStyle="1" w:styleId="FL">
    <w:name w:val="FL"/>
    <w:basedOn w:val="Normal"/>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16475"/>
    <w:rPr>
      <w:rFonts w:ascii="Arial" w:hAnsi="Arial"/>
      <w:b/>
      <w:noProof/>
      <w:sz w:val="18"/>
      <w:lang w:val="en-GB" w:eastAsia="en-US"/>
    </w:rPr>
  </w:style>
  <w:style w:type="paragraph" w:styleId="NormalWeb">
    <w:name w:val="Normal (Web)"/>
    <w:basedOn w:val="Normal"/>
    <w:unhideWhenUsed/>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rsid w:val="00D16475"/>
    <w:rPr>
      <w:rFonts w:ascii="TimesNewRomanPSMT" w:hAnsi="TimesNewRomanPSMT" w:hint="default"/>
      <w:b w:val="0"/>
      <w:bCs w:val="0"/>
      <w:i w:val="0"/>
      <w:iCs w:val="0"/>
      <w:color w:val="000000"/>
      <w:sz w:val="20"/>
      <w:szCs w:val="20"/>
    </w:rPr>
  </w:style>
  <w:style w:type="table" w:styleId="TableGrid">
    <w:name w:val="Table Grid"/>
    <w:basedOn w:val="TableNormal"/>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rsid w:val="00D16475"/>
    <w:rPr>
      <w:rFonts w:ascii="Arial" w:hAnsi="Arial"/>
      <w:lang w:val="en-GB" w:eastAsia="en-US"/>
    </w:rPr>
  </w:style>
  <w:style w:type="character" w:customStyle="1" w:styleId="Heading6Char">
    <w:name w:val="Heading 6 Char"/>
    <w:aliases w:val="T1 Char4,Header 6 Char"/>
    <w:link w:val="Heading6"/>
    <w:rsid w:val="00D16475"/>
    <w:rPr>
      <w:rFonts w:ascii="Arial" w:hAnsi="Arial"/>
      <w:lang w:val="en-GB" w:eastAsia="en-US"/>
    </w:rPr>
  </w:style>
  <w:style w:type="paragraph" w:styleId="IndexHeading">
    <w:name w:val="index heading"/>
    <w:basedOn w:val="Normal"/>
    <w:next w:val="Normal"/>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6475"/>
    <w:rPr>
      <w:rFonts w:ascii="Times New Roman" w:eastAsia="MS Mincho" w:hAnsi="Times New Roman"/>
      <w:lang w:val="en-GB" w:eastAsia="ja-JP"/>
    </w:rPr>
  </w:style>
  <w:style w:type="paragraph" w:styleId="BodyText2">
    <w:name w:val="Body Text 2"/>
    <w:basedOn w:val="Normal"/>
    <w:link w:val="BodyText2Char"/>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16475"/>
    <w:rPr>
      <w:rFonts w:ascii="Times New Roman" w:eastAsia="MS Mincho" w:hAnsi="Times New Roman"/>
      <w:i/>
      <w:lang w:val="en-GB" w:eastAsia="en-US"/>
    </w:rPr>
  </w:style>
  <w:style w:type="paragraph" w:styleId="BodyText3">
    <w:name w:val="Body Text 3"/>
    <w:basedOn w:val="Normal"/>
    <w:link w:val="BodyText3Char"/>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16475"/>
    <w:rPr>
      <w:rFonts w:ascii="Times New Roman" w:eastAsia="Osaka" w:hAnsi="Times New Roman"/>
      <w:color w:val="000000"/>
      <w:lang w:val="en-GB" w:eastAsia="en-US"/>
    </w:rPr>
  </w:style>
  <w:style w:type="character" w:styleId="PageNumber">
    <w:name w:val="page number"/>
    <w:rsid w:val="00D16475"/>
  </w:style>
  <w:style w:type="paragraph" w:customStyle="1" w:styleId="CharCharCharCharChar">
    <w:name w:val="Char Char Char Char Char"/>
    <w:semiHidden/>
    <w:rsid w:val="00D1647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475"/>
    <w:rPr>
      <w:lang w:val="en-GB" w:eastAsia="ja-JP" w:bidi="ar-SA"/>
    </w:rPr>
  </w:style>
  <w:style w:type="paragraph" w:customStyle="1" w:styleId="1Char">
    <w:name w:val="(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16475"/>
    <w:rPr>
      <w:rFonts w:eastAsia="MS Mincho"/>
      <w:lang w:val="en-GB" w:eastAsia="en-US" w:bidi="ar-SA"/>
    </w:rPr>
  </w:style>
  <w:style w:type="paragraph" w:customStyle="1" w:styleId="1CharChar">
    <w:name w:val="(文字) (文字)1 Char (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6475"/>
    <w:rPr>
      <w:rFonts w:ascii="Arial" w:hAnsi="Arial"/>
      <w:sz w:val="32"/>
      <w:lang w:val="en-GB" w:eastAsia="ja-JP" w:bidi="ar-SA"/>
    </w:rPr>
  </w:style>
  <w:style w:type="character" w:customStyle="1" w:styleId="CharChar4">
    <w:name w:val="Char Char4"/>
    <w:rsid w:val="00D16475"/>
    <w:rPr>
      <w:rFonts w:ascii="Courier New" w:hAnsi="Courier New"/>
      <w:lang w:val="nb-NO" w:eastAsia="ja-JP" w:bidi="ar-SA"/>
    </w:rPr>
  </w:style>
  <w:style w:type="character" w:customStyle="1" w:styleId="AndreaLeonardi">
    <w:name w:val="Andrea Leonardi"/>
    <w:semiHidden/>
    <w:rsid w:val="00D16475"/>
    <w:rPr>
      <w:rFonts w:ascii="Arial" w:hAnsi="Arial" w:cs="Arial"/>
      <w:color w:val="auto"/>
      <w:sz w:val="20"/>
      <w:szCs w:val="20"/>
    </w:rPr>
  </w:style>
  <w:style w:type="character" w:customStyle="1" w:styleId="B1Char1">
    <w:name w:val="B1 Char1"/>
    <w:rsid w:val="00D16475"/>
    <w:rPr>
      <w:lang w:val="en-GB"/>
    </w:rPr>
  </w:style>
  <w:style w:type="character" w:customStyle="1" w:styleId="msoins0">
    <w:name w:val="msoins"/>
    <w:basedOn w:val="DefaultParagraphFont"/>
    <w:rsid w:val="00D16475"/>
  </w:style>
  <w:style w:type="character" w:customStyle="1" w:styleId="Heading1Char">
    <w:name w:val="Heading 1 Char"/>
    <w:rsid w:val="00D16475"/>
    <w:rPr>
      <w:rFonts w:ascii="Arial" w:hAnsi="Arial"/>
      <w:sz w:val="36"/>
      <w:lang w:val="en-GB" w:eastAsia="en-US" w:bidi="ar-SA"/>
    </w:rPr>
  </w:style>
  <w:style w:type="character" w:customStyle="1" w:styleId="NOCharChar">
    <w:name w:val="NO Char Char"/>
    <w:rsid w:val="00D16475"/>
    <w:rPr>
      <w:lang w:val="en-GB" w:eastAsia="en-US" w:bidi="ar-SA"/>
    </w:rPr>
  </w:style>
  <w:style w:type="character" w:customStyle="1" w:styleId="NOZchn">
    <w:name w:val="NO Zchn"/>
    <w:rsid w:val="00D16475"/>
    <w:rPr>
      <w:lang w:val="en-GB" w:eastAsia="en-US" w:bidi="ar-SA"/>
    </w:rPr>
  </w:style>
  <w:style w:type="paragraph" w:customStyle="1" w:styleId="CharCharCharCharCharChar">
    <w:name w:val="Char Char Char Char Char Char"/>
    <w:semiHidden/>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6475"/>
    <w:rPr>
      <w:rFonts w:ascii="Arial" w:hAnsi="Arial"/>
      <w:sz w:val="32"/>
      <w:lang w:val="en-GB" w:eastAsia="en-US" w:bidi="ar-SA"/>
    </w:rPr>
  </w:style>
  <w:style w:type="character" w:customStyle="1" w:styleId="TACCar">
    <w:name w:val="TAC Car"/>
    <w:rsid w:val="00D16475"/>
    <w:rPr>
      <w:rFonts w:ascii="Arial" w:hAnsi="Arial"/>
      <w:sz w:val="18"/>
      <w:lang w:val="en-GB" w:eastAsia="ja-JP" w:bidi="ar-SA"/>
    </w:rPr>
  </w:style>
  <w:style w:type="paragraph" w:customStyle="1" w:styleId="ZchnZchn1">
    <w:name w:val="Zchn Zchn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6475"/>
    <w:rPr>
      <w:rFonts w:ascii="Arial" w:hAnsi="Arial"/>
      <w:sz w:val="32"/>
      <w:lang w:val="en-GB" w:eastAsia="en-US" w:bidi="ar-SA"/>
    </w:rPr>
  </w:style>
  <w:style w:type="paragraph" w:customStyle="1" w:styleId="2">
    <w:name w:val="(文字) (文字)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D16475"/>
    <w:rPr>
      <w:rFonts w:ascii="Arial" w:eastAsia="MS Mincho" w:hAnsi="Arial"/>
      <w:sz w:val="22"/>
      <w:lang w:val="en-GB" w:eastAsia="en-US" w:bidi="ar-SA"/>
    </w:rPr>
  </w:style>
  <w:style w:type="paragraph" w:customStyle="1" w:styleId="3">
    <w:name w:val="(文字) (文字)3"/>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6475"/>
  </w:style>
  <w:style w:type="paragraph" w:customStyle="1" w:styleId="10">
    <w:name w:val="(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6475"/>
    <w:rPr>
      <w:rFonts w:ascii="Times New Roman" w:eastAsia="MS Mincho" w:hAnsi="Times New Roman"/>
      <w:lang w:val="en-GB" w:eastAsia="en-GB"/>
    </w:rPr>
  </w:style>
  <w:style w:type="paragraph" w:styleId="NormalIndent">
    <w:name w:val="Normal Indent"/>
    <w:basedOn w:val="Normal"/>
    <w:rsid w:val="00D16475"/>
    <w:pPr>
      <w:spacing w:after="0"/>
      <w:ind w:left="851"/>
    </w:pPr>
    <w:rPr>
      <w:rFonts w:eastAsia="MS Mincho"/>
      <w:lang w:val="it-IT" w:eastAsia="en-GB"/>
    </w:rPr>
  </w:style>
  <w:style w:type="paragraph" w:styleId="ListNumber5">
    <w:name w:val="List Number 5"/>
    <w:basedOn w:val="Normal"/>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16475"/>
    <w:rPr>
      <w:rFonts w:ascii="Arial" w:hAnsi="Arial"/>
      <w:sz w:val="36"/>
      <w:lang w:val="en-GB" w:eastAsia="en-US" w:bidi="ar-SA"/>
    </w:rPr>
  </w:style>
  <w:style w:type="character" w:customStyle="1" w:styleId="CharChar7">
    <w:name w:val="Char Char7"/>
    <w:semiHidden/>
    <w:rsid w:val="00D16475"/>
    <w:rPr>
      <w:rFonts w:ascii="Tahoma" w:hAnsi="Tahoma" w:cs="Tahoma"/>
      <w:shd w:val="clear" w:color="auto" w:fill="000080"/>
      <w:lang w:val="en-GB" w:eastAsia="en-US"/>
    </w:rPr>
  </w:style>
  <w:style w:type="character" w:customStyle="1" w:styleId="ZchnZchn5">
    <w:name w:val="Zchn Zchn5"/>
    <w:rsid w:val="00D16475"/>
    <w:rPr>
      <w:rFonts w:ascii="Courier New" w:eastAsia="Batang" w:hAnsi="Courier New"/>
      <w:lang w:val="nb-NO" w:eastAsia="en-US" w:bidi="ar-SA"/>
    </w:rPr>
  </w:style>
  <w:style w:type="character" w:customStyle="1" w:styleId="CharChar10">
    <w:name w:val="Char Char10"/>
    <w:semiHidden/>
    <w:rsid w:val="00D16475"/>
    <w:rPr>
      <w:rFonts w:ascii="Times New Roman" w:hAnsi="Times New Roman"/>
      <w:lang w:val="en-GB" w:eastAsia="en-US"/>
    </w:rPr>
  </w:style>
  <w:style w:type="character" w:customStyle="1" w:styleId="CharChar9">
    <w:name w:val="Char Char9"/>
    <w:semiHidden/>
    <w:rsid w:val="00D16475"/>
    <w:rPr>
      <w:rFonts w:ascii="Tahoma" w:hAnsi="Tahoma" w:cs="Tahoma"/>
      <w:sz w:val="16"/>
      <w:szCs w:val="16"/>
      <w:lang w:val="en-GB" w:eastAsia="en-US"/>
    </w:rPr>
  </w:style>
  <w:style w:type="character" w:customStyle="1" w:styleId="CharChar8">
    <w:name w:val="Char Char8"/>
    <w:semiHidden/>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rsid w:val="00D16475"/>
    <w:pPr>
      <w:snapToGrid w:val="0"/>
    </w:pPr>
    <w:rPr>
      <w:rFonts w:eastAsia="SimSun"/>
    </w:rPr>
  </w:style>
  <w:style w:type="character" w:customStyle="1" w:styleId="EndnoteTextChar">
    <w:name w:val="Endnote Text Char"/>
    <w:basedOn w:val="DefaultParagraphFont"/>
    <w:link w:val="EndnoteText"/>
    <w:rsid w:val="00D16475"/>
    <w:rPr>
      <w:rFonts w:ascii="Times New Roman" w:eastAsia="SimSun" w:hAnsi="Times New Roman"/>
      <w:lang w:val="en-GB" w:eastAsia="en-US"/>
    </w:rPr>
  </w:style>
  <w:style w:type="character" w:styleId="EndnoteReference">
    <w:name w:val="endnote reference"/>
    <w:rsid w:val="00D16475"/>
    <w:rPr>
      <w:vertAlign w:val="superscript"/>
    </w:rPr>
  </w:style>
  <w:style w:type="character" w:customStyle="1" w:styleId="btChar3">
    <w:name w:val="bt Char3"/>
    <w:aliases w:val="bt Car Char Char3"/>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16475"/>
    <w:rPr>
      <w:rFonts w:ascii="Arial" w:hAnsi="Arial"/>
      <w:sz w:val="22"/>
      <w:lang w:val="en-GB" w:eastAsia="ja-JP" w:bidi="ar-SA"/>
    </w:rPr>
  </w:style>
  <w:style w:type="paragraph" w:styleId="Date">
    <w:name w:val="Date"/>
    <w:basedOn w:val="Normal"/>
    <w:next w:val="Normal"/>
    <w:link w:val="DateChar"/>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6475"/>
    <w:rPr>
      <w:rFonts w:ascii="Arial" w:hAnsi="Arial"/>
      <w:sz w:val="24"/>
      <w:lang w:val="en-GB"/>
    </w:rPr>
  </w:style>
  <w:style w:type="paragraph" w:customStyle="1" w:styleId="AutoCorrect">
    <w:name w:val="AutoCorrect"/>
    <w:rsid w:val="00D16475"/>
    <w:rPr>
      <w:rFonts w:ascii="Times New Roman" w:eastAsia="MS Mincho" w:hAnsi="Times New Roman"/>
      <w:sz w:val="24"/>
      <w:szCs w:val="24"/>
      <w:lang w:val="en-GB" w:eastAsia="ko-KR"/>
    </w:rPr>
  </w:style>
  <w:style w:type="paragraph" w:customStyle="1" w:styleId="-PAGE-">
    <w:name w:val="- PAGE -"/>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6475"/>
    <w:rPr>
      <w:rFonts w:ascii="Arial" w:eastAsia="Batang" w:hAnsi="Arial" w:cs="Times New Roman"/>
      <w:b/>
      <w:bCs/>
      <w:i/>
      <w:iCs/>
      <w:sz w:val="28"/>
      <w:szCs w:val="28"/>
      <w:lang w:val="en-GB" w:eastAsia="en-US" w:bidi="ar-SA"/>
    </w:rPr>
  </w:style>
  <w:style w:type="paragraph" w:customStyle="1" w:styleId="Createdby">
    <w:name w:val="Created by"/>
    <w:rsid w:val="00D16475"/>
    <w:rPr>
      <w:rFonts w:ascii="Times New Roman" w:eastAsia="MS Mincho" w:hAnsi="Times New Roman"/>
      <w:sz w:val="24"/>
      <w:szCs w:val="24"/>
      <w:lang w:val="en-GB" w:eastAsia="ko-KR"/>
    </w:rPr>
  </w:style>
  <w:style w:type="paragraph" w:customStyle="1" w:styleId="Createdon">
    <w:name w:val="Created on"/>
    <w:rsid w:val="00D16475"/>
    <w:rPr>
      <w:rFonts w:ascii="Times New Roman" w:eastAsia="MS Mincho" w:hAnsi="Times New Roman"/>
      <w:sz w:val="24"/>
      <w:szCs w:val="24"/>
      <w:lang w:val="en-GB" w:eastAsia="ko-KR"/>
    </w:rPr>
  </w:style>
  <w:style w:type="paragraph" w:customStyle="1" w:styleId="Lastprinted">
    <w:name w:val="Last printed"/>
    <w:rsid w:val="00D16475"/>
    <w:rPr>
      <w:rFonts w:ascii="Times New Roman" w:eastAsia="MS Mincho" w:hAnsi="Times New Roman"/>
      <w:sz w:val="24"/>
      <w:szCs w:val="24"/>
      <w:lang w:val="en-GB" w:eastAsia="ko-KR"/>
    </w:rPr>
  </w:style>
  <w:style w:type="paragraph" w:customStyle="1" w:styleId="Lastsavedby">
    <w:name w:val="Last saved by"/>
    <w:rsid w:val="00D16475"/>
    <w:rPr>
      <w:rFonts w:ascii="Times New Roman" w:eastAsia="MS Mincho" w:hAnsi="Times New Roman"/>
      <w:sz w:val="24"/>
      <w:szCs w:val="24"/>
      <w:lang w:val="en-GB" w:eastAsia="ko-KR"/>
    </w:rPr>
  </w:style>
  <w:style w:type="paragraph" w:customStyle="1" w:styleId="Filename">
    <w:name w:val="Filename"/>
    <w:rsid w:val="00D16475"/>
    <w:rPr>
      <w:rFonts w:ascii="Times New Roman" w:eastAsia="MS Mincho" w:hAnsi="Times New Roman"/>
      <w:sz w:val="24"/>
      <w:szCs w:val="24"/>
      <w:lang w:val="en-GB" w:eastAsia="ko-KR"/>
    </w:rPr>
  </w:style>
  <w:style w:type="paragraph" w:customStyle="1" w:styleId="Filenameandpath">
    <w:name w:val="Filename and path"/>
    <w:rsid w:val="00D16475"/>
    <w:rPr>
      <w:rFonts w:ascii="Times New Roman" w:eastAsia="MS Mincho" w:hAnsi="Times New Roman"/>
      <w:sz w:val="24"/>
      <w:szCs w:val="24"/>
      <w:lang w:val="en-GB" w:eastAsia="ko-KR"/>
    </w:rPr>
  </w:style>
  <w:style w:type="paragraph" w:customStyle="1" w:styleId="AuthorPageDate">
    <w:name w:val="Author  Page #  Date"/>
    <w:rsid w:val="00D16475"/>
    <w:rPr>
      <w:rFonts w:ascii="Times New Roman" w:eastAsia="MS Mincho" w:hAnsi="Times New Roman"/>
      <w:sz w:val="24"/>
      <w:szCs w:val="24"/>
      <w:lang w:val="en-GB" w:eastAsia="ko-KR"/>
    </w:rPr>
  </w:style>
  <w:style w:type="paragraph" w:customStyle="1" w:styleId="ConfidentialPageDate">
    <w:name w:val="Confidential  Page #  Date"/>
    <w:rsid w:val="00D16475"/>
    <w:rPr>
      <w:rFonts w:ascii="Times New Roman" w:eastAsia="MS Mincho" w:hAnsi="Times New Roman"/>
      <w:sz w:val="24"/>
      <w:szCs w:val="24"/>
      <w:lang w:val="en-GB" w:eastAsia="ko-KR"/>
    </w:rPr>
  </w:style>
  <w:style w:type="paragraph" w:customStyle="1" w:styleId="INDENT1">
    <w:name w:val="INDENT1"/>
    <w:basedOn w:val="Normal"/>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16475"/>
    <w:rPr>
      <w:rFonts w:ascii="Times New Roman" w:eastAsia="Batang" w:hAnsi="Times New Roman"/>
      <w:lang w:val="en-GB" w:eastAsia="en-US"/>
    </w:rPr>
  </w:style>
  <w:style w:type="table" w:customStyle="1" w:styleId="TableGrid1">
    <w:name w:val="Table Grid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16475"/>
    <w:rPr>
      <w:rFonts w:ascii="Times New Roman" w:eastAsia="SimSun" w:hAnsi="Times New Roman"/>
      <w:sz w:val="24"/>
      <w:szCs w:val="24"/>
      <w:lang w:val="en-GB" w:eastAsia="ko-KR"/>
    </w:rPr>
  </w:style>
  <w:style w:type="paragraph" w:customStyle="1" w:styleId="ATC">
    <w:name w:val="ATC"/>
    <w:basedOn w:val="Normal"/>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16475"/>
    <w:pPr>
      <w:tabs>
        <w:tab w:val="center" w:pos="4820"/>
        <w:tab w:val="right" w:pos="9640"/>
      </w:tabs>
    </w:pPr>
    <w:rPr>
      <w:rFonts w:eastAsia="SimSun"/>
      <w:lang w:eastAsia="ja-JP"/>
    </w:rPr>
  </w:style>
  <w:style w:type="paragraph" w:customStyle="1" w:styleId="Separation">
    <w:name w:val="Separation"/>
    <w:basedOn w:val="Heading1"/>
    <w:next w:val="Normal"/>
    <w:rsid w:val="00D16475"/>
    <w:pPr>
      <w:pBdr>
        <w:top w:val="none" w:sz="0" w:space="0" w:color="auto"/>
      </w:pBdr>
    </w:pPr>
    <w:rPr>
      <w:rFonts w:eastAsia="MS Mincho"/>
      <w:b/>
      <w:color w:val="0000FF"/>
      <w:szCs w:val="36"/>
      <w:lang w:eastAsia="ja-JP"/>
    </w:rPr>
  </w:style>
  <w:style w:type="paragraph" w:customStyle="1" w:styleId="TaOC">
    <w:name w:val="TaOC"/>
    <w:basedOn w:val="TAC"/>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16475"/>
    <w:rPr>
      <w:rFonts w:ascii="Arial" w:hAnsi="Arial"/>
      <w:lang w:val="en-GB" w:eastAsia="en-US" w:bidi="ar-SA"/>
    </w:rPr>
  </w:style>
  <w:style w:type="table" w:customStyle="1" w:styleId="Tabellengitternetz1">
    <w:name w:val="Tabellengitternetz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6475"/>
    <w:pPr>
      <w:tabs>
        <w:tab w:val="num" w:pos="928"/>
      </w:tabs>
      <w:ind w:left="928" w:hanging="360"/>
    </w:pPr>
    <w:rPr>
      <w:rFonts w:eastAsia="Batang"/>
    </w:rPr>
  </w:style>
  <w:style w:type="table" w:customStyle="1" w:styleId="TableGrid2">
    <w:name w:val="Table Grid2"/>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16475"/>
    <w:pPr>
      <w:keepNext w:val="0"/>
      <w:keepLines w:val="0"/>
      <w:spacing w:before="240"/>
      <w:ind w:left="0" w:firstLine="0"/>
    </w:pPr>
    <w:rPr>
      <w:rFonts w:eastAsia="MS Mincho"/>
      <w:bCs/>
    </w:rPr>
  </w:style>
  <w:style w:type="table" w:customStyle="1" w:styleId="TableGrid3">
    <w:name w:val="Table Grid3"/>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16475"/>
    <w:rPr>
      <w:rFonts w:ascii="Tahoma" w:eastAsia="MS Mincho" w:hAnsi="Tahoma" w:cs="Tahoma"/>
      <w:sz w:val="16"/>
      <w:szCs w:val="16"/>
    </w:rPr>
  </w:style>
  <w:style w:type="paragraph" w:customStyle="1" w:styleId="JK-text-simpledoc">
    <w:name w:val="JK - text - simple doc"/>
    <w:basedOn w:val="BodyText"/>
    <w:autoRedefine/>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16475"/>
    <w:rPr>
      <w:rFonts w:ascii="Tahoma" w:eastAsia="MS Mincho" w:hAnsi="Tahoma" w:cs="Tahoma"/>
      <w:sz w:val="16"/>
      <w:szCs w:val="16"/>
    </w:rPr>
  </w:style>
  <w:style w:type="paragraph" w:customStyle="1" w:styleId="ZchnZchn">
    <w:name w:val="Zchn Zchn"/>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rsid w:val="00D16475"/>
    <w:rPr>
      <w:rFonts w:ascii="Tahoma" w:eastAsia="MS Mincho" w:hAnsi="Tahoma" w:cs="Tahoma"/>
      <w:sz w:val="16"/>
      <w:szCs w:val="16"/>
    </w:rPr>
  </w:style>
  <w:style w:type="paragraph" w:customStyle="1" w:styleId="Note">
    <w:name w:val="Note"/>
    <w:basedOn w:val="B10"/>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rsid w:val="00D16475"/>
    <w:pPr>
      <w:keepNext/>
      <w:keepLines/>
      <w:spacing w:after="60"/>
      <w:ind w:left="210"/>
      <w:jc w:val="center"/>
    </w:pPr>
    <w:rPr>
      <w:b/>
      <w:i w:val="0"/>
      <w:lang w:eastAsia="en-GB"/>
    </w:rPr>
  </w:style>
  <w:style w:type="paragraph" w:customStyle="1" w:styleId="TableofFigures1">
    <w:name w:val="Table of Figures1"/>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6475"/>
    <w:rPr>
      <w:rFonts w:ascii="Arial" w:hAnsi="Arial"/>
      <w:sz w:val="28"/>
      <w:lang w:val="en-GB" w:eastAsia="en-US" w:bidi="ar-SA"/>
    </w:rPr>
  </w:style>
  <w:style w:type="paragraph" w:customStyle="1" w:styleId="Heading3Underrubrik2H3">
    <w:name w:val="Heading 3.Underrubrik2.H3"/>
    <w:basedOn w:val="Heading2Head2A2"/>
    <w:next w:val="Normal"/>
    <w:rsid w:val="00D16475"/>
    <w:pPr>
      <w:spacing w:before="120"/>
      <w:outlineLvl w:val="2"/>
    </w:pPr>
    <w:rPr>
      <w:sz w:val="28"/>
    </w:rPr>
  </w:style>
  <w:style w:type="paragraph" w:customStyle="1" w:styleId="Heading2Head2A2">
    <w:name w:val="Heading 2.Head2A.2"/>
    <w:basedOn w:val="Heading1"/>
    <w:next w:val="Normal"/>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16475"/>
    <w:pPr>
      <w:ind w:left="244" w:hanging="244"/>
    </w:pPr>
    <w:rPr>
      <w:rFonts w:ascii="Arial" w:eastAsia="SimSun" w:hAnsi="Arial"/>
      <w:noProof/>
      <w:color w:val="000000"/>
      <w:lang w:val="en-GB" w:eastAsia="en-US"/>
    </w:rPr>
  </w:style>
  <w:style w:type="paragraph" w:customStyle="1" w:styleId="Bullets">
    <w:name w:val="Bullets"/>
    <w:basedOn w:val="BodyText"/>
    <w:rsid w:val="00D16475"/>
    <w:pPr>
      <w:widowControl w:val="0"/>
      <w:spacing w:after="120"/>
      <w:ind w:left="283" w:hanging="283"/>
    </w:pPr>
    <w:rPr>
      <w:lang w:eastAsia="de-DE"/>
    </w:rPr>
  </w:style>
  <w:style w:type="paragraph" w:customStyle="1" w:styleId="11BodyText">
    <w:name w:val="11 BodyText"/>
    <w:basedOn w:val="Normal"/>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16475"/>
    <w:rPr>
      <w:rFonts w:eastAsia="MS Mincho"/>
      <w:kern w:val="2"/>
    </w:rPr>
  </w:style>
  <w:style w:type="character" w:customStyle="1" w:styleId="StyleTACChar">
    <w:name w:val="Style TAC + Char"/>
    <w:link w:val="StyleTAC"/>
    <w:rsid w:val="00D16475"/>
    <w:rPr>
      <w:rFonts w:ascii="Arial" w:eastAsia="MS Mincho" w:hAnsi="Arial"/>
      <w:kern w:val="2"/>
      <w:sz w:val="18"/>
      <w:lang w:val="en-GB" w:eastAsia="en-US"/>
    </w:rPr>
  </w:style>
  <w:style w:type="character" w:customStyle="1" w:styleId="CharChar29">
    <w:name w:val="Char Char29"/>
    <w:rsid w:val="00D16475"/>
    <w:rPr>
      <w:rFonts w:ascii="Arial" w:hAnsi="Arial"/>
      <w:sz w:val="36"/>
      <w:lang w:val="en-GB" w:eastAsia="en-US" w:bidi="ar-SA"/>
    </w:rPr>
  </w:style>
  <w:style w:type="character" w:customStyle="1" w:styleId="CharChar28">
    <w:name w:val="Char Char28"/>
    <w:rsid w:val="00D16475"/>
    <w:rPr>
      <w:rFonts w:ascii="Arial" w:hAnsi="Arial"/>
      <w:sz w:val="32"/>
      <w:lang w:val="en-GB"/>
    </w:rPr>
  </w:style>
  <w:style w:type="paragraph" w:customStyle="1" w:styleId="berschrift3h3H3Underrubrik2">
    <w:name w:val="Überschrift 3.h3.H3.Underrubrik2"/>
    <w:basedOn w:val="Heading2"/>
    <w:next w:val="Normal"/>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6475"/>
    <w:rPr>
      <w:rFonts w:ascii="Arial" w:hAnsi="Arial"/>
      <w:sz w:val="22"/>
      <w:lang w:val="en-GB" w:eastAsia="en-GB" w:bidi="ar-SA"/>
    </w:rPr>
  </w:style>
  <w:style w:type="character" w:customStyle="1" w:styleId="Heading7Char">
    <w:name w:val="Heading 7 Char"/>
    <w:link w:val="Heading7"/>
    <w:rsid w:val="00D16475"/>
    <w:rPr>
      <w:rFonts w:ascii="Arial" w:hAnsi="Arial"/>
      <w:lang w:val="en-GB" w:eastAsia="en-US"/>
    </w:rPr>
  </w:style>
  <w:style w:type="character" w:customStyle="1" w:styleId="Heading8Char">
    <w:name w:val="Heading 8 Char"/>
    <w:link w:val="Heading8"/>
    <w:rsid w:val="00D16475"/>
    <w:rPr>
      <w:rFonts w:ascii="Arial" w:hAnsi="Arial"/>
      <w:sz w:val="36"/>
      <w:lang w:val="en-GB" w:eastAsia="en-US"/>
    </w:rPr>
  </w:style>
  <w:style w:type="character" w:customStyle="1" w:styleId="Heading9Char">
    <w:name w:val="Heading 9 Char"/>
    <w:link w:val="Heading9"/>
    <w:rsid w:val="00D16475"/>
    <w:rPr>
      <w:rFonts w:ascii="Arial" w:hAnsi="Arial"/>
      <w:sz w:val="36"/>
      <w:lang w:val="en-GB" w:eastAsia="en-US"/>
    </w:rPr>
  </w:style>
  <w:style w:type="character" w:customStyle="1" w:styleId="FooterChar">
    <w:name w:val="Footer Char"/>
    <w:aliases w:val="footer odd Char,footer Char,fo Char,pie de página Char"/>
    <w:link w:val="Footer"/>
    <w:rsid w:val="00D16475"/>
    <w:rPr>
      <w:rFonts w:ascii="Arial" w:hAnsi="Arial"/>
      <w:b/>
      <w:i/>
      <w:noProof/>
      <w:sz w:val="18"/>
      <w:lang w:val="en-GB" w:eastAsia="en-US"/>
    </w:rPr>
  </w:style>
  <w:style w:type="paragraph" w:customStyle="1" w:styleId="5">
    <w:name w:val="吹き出し5"/>
    <w:basedOn w:val="Normal"/>
    <w:semiHidden/>
    <w:rsid w:val="00D16475"/>
    <w:rPr>
      <w:rFonts w:ascii="Tahoma" w:eastAsia="MS Mincho" w:hAnsi="Tahoma" w:cs="Tahoma"/>
      <w:sz w:val="16"/>
      <w:szCs w:val="16"/>
    </w:rPr>
  </w:style>
  <w:style w:type="character" w:customStyle="1" w:styleId="B1Zchn">
    <w:name w:val="B1 Zchn"/>
    <w:rsid w:val="00D16475"/>
    <w:rPr>
      <w:rFonts w:ascii="Times New Roman" w:hAnsi="Times New Roman"/>
      <w:lang w:val="en-GB"/>
    </w:rPr>
  </w:style>
  <w:style w:type="paragraph" w:customStyle="1" w:styleId="Reference">
    <w:name w:val="Reference"/>
    <w:basedOn w:val="Normal"/>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D16475"/>
    <w:rPr>
      <w:rFonts w:ascii="Times New Roman" w:hAnsi="Times New Roman"/>
      <w:i/>
      <w:color w:val="0000FF"/>
      <w:lang w:val="en-GB" w:eastAsia="en-US"/>
    </w:rPr>
  </w:style>
  <w:style w:type="character" w:customStyle="1" w:styleId="msoins00">
    <w:name w:val="msoins0"/>
    <w:rsid w:val="00D16475"/>
  </w:style>
  <w:style w:type="character" w:customStyle="1" w:styleId="B3Char">
    <w:name w:val="B3 Char"/>
    <w:link w:val="B30"/>
    <w:rsid w:val="00D16475"/>
    <w:rPr>
      <w:rFonts w:ascii="Times New Roman" w:hAnsi="Times New Roman"/>
      <w:lang w:val="en-GB" w:eastAsia="en-US"/>
    </w:rPr>
  </w:style>
  <w:style w:type="paragraph" w:customStyle="1" w:styleId="CharChar24">
    <w:name w:val="Char Char24"/>
    <w:basedOn w:val="Normal"/>
    <w:semiHidden/>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16475"/>
    <w:rPr>
      <w:rFonts w:ascii="Times New Roman" w:eastAsia="Yu Mincho" w:hAnsi="Times New Roman"/>
      <w:lang w:val="en-GB" w:eastAsia="en-US"/>
    </w:rPr>
  </w:style>
  <w:style w:type="paragraph" w:customStyle="1" w:styleId="MotorolaResponse1">
    <w:name w:val="Motorola Response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16475"/>
    <w:rPr>
      <w:rFonts w:ascii="Times New Roman" w:eastAsia="Batang" w:hAnsi="Times New Roman"/>
      <w:sz w:val="24"/>
      <w:lang w:eastAsia="en-US"/>
    </w:rPr>
  </w:style>
  <w:style w:type="paragraph" w:customStyle="1" w:styleId="FBCharCharCharChar1">
    <w:name w:val="FB Char Char Char Char1"/>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16475"/>
    <w:rPr>
      <w:rFonts w:ascii="Arial" w:eastAsia="Arial" w:hAnsi="Arial"/>
      <w:sz w:val="28"/>
      <w:lang w:val="en-GB" w:eastAsia="en-US"/>
    </w:rPr>
  </w:style>
  <w:style w:type="paragraph" w:customStyle="1" w:styleId="a">
    <w:name w:val="表格题注"/>
    <w:next w:val="Normal"/>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16475"/>
    <w:pPr>
      <w:numPr>
        <w:numId w:val="12"/>
      </w:numPr>
      <w:jc w:val="center"/>
    </w:pPr>
    <w:rPr>
      <w:rFonts w:ascii="Times New Roman" w:eastAsia="Yu Mincho" w:hAnsi="Times New Roman"/>
      <w:b/>
      <w:lang w:val="en-GB" w:eastAsia="zh-CN"/>
    </w:rPr>
  </w:style>
  <w:style w:type="character" w:customStyle="1" w:styleId="textbodybold1">
    <w:name w:val="textbodybold1"/>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16475"/>
    <w:rPr>
      <w:vanish w:val="0"/>
      <w:color w:val="FF0000"/>
      <w:lang w:eastAsia="en-US"/>
    </w:rPr>
  </w:style>
  <w:style w:type="character" w:customStyle="1" w:styleId="ListChar">
    <w:name w:val="List Char"/>
    <w:link w:val="List"/>
    <w:rsid w:val="00D16475"/>
    <w:rPr>
      <w:rFonts w:ascii="Times New Roman" w:hAnsi="Times New Roman"/>
      <w:lang w:val="en-GB" w:eastAsia="en-US"/>
    </w:rPr>
  </w:style>
  <w:style w:type="character" w:customStyle="1" w:styleId="List2Char">
    <w:name w:val="List 2 Char"/>
    <w:link w:val="List2"/>
    <w:rsid w:val="00D16475"/>
    <w:rPr>
      <w:rFonts w:ascii="Times New Roman" w:hAnsi="Times New Roman"/>
      <w:lang w:val="en-GB" w:eastAsia="en-US"/>
    </w:rPr>
  </w:style>
  <w:style w:type="character" w:customStyle="1" w:styleId="ListBullet3Char">
    <w:name w:val="List Bullet 3 Char"/>
    <w:link w:val="ListBullet3"/>
    <w:rsid w:val="00D16475"/>
    <w:rPr>
      <w:rFonts w:ascii="Times New Roman" w:hAnsi="Times New Roman"/>
      <w:lang w:val="en-GB" w:eastAsia="en-US"/>
    </w:rPr>
  </w:style>
  <w:style w:type="character" w:customStyle="1" w:styleId="ListBullet2Char">
    <w:name w:val="List Bullet 2 Char"/>
    <w:link w:val="ListBullet2"/>
    <w:rsid w:val="00D16475"/>
    <w:rPr>
      <w:rFonts w:ascii="Times New Roman" w:hAnsi="Times New Roman"/>
      <w:lang w:val="en-GB" w:eastAsia="en-US"/>
    </w:rPr>
  </w:style>
  <w:style w:type="character" w:customStyle="1" w:styleId="ListBulletChar">
    <w:name w:val="List Bullet Char"/>
    <w:link w:val="ListBullet"/>
    <w:rsid w:val="00D16475"/>
    <w:rPr>
      <w:rFonts w:ascii="Times New Roman" w:hAnsi="Times New Roman"/>
      <w:lang w:val="en-GB" w:eastAsia="en-US"/>
    </w:rPr>
  </w:style>
  <w:style w:type="character" w:customStyle="1" w:styleId="1Char0">
    <w:name w:val="样式1 Char"/>
    <w:link w:val="1"/>
    <w:rsid w:val="00D16475"/>
    <w:rPr>
      <w:rFonts w:ascii="Arial" w:hAnsi="Arial"/>
      <w:sz w:val="18"/>
      <w:lang w:val="en-GB" w:eastAsia="ja-JP"/>
    </w:rPr>
  </w:style>
  <w:style w:type="character" w:customStyle="1" w:styleId="superscript">
    <w:name w:val="superscript"/>
    <w:rsid w:val="00D16475"/>
    <w:rPr>
      <w:rFonts w:ascii="Bookman" w:hAnsi="Bookman"/>
      <w:position w:val="6"/>
      <w:sz w:val="18"/>
    </w:rPr>
  </w:style>
  <w:style w:type="character" w:customStyle="1" w:styleId="NOChar1">
    <w:name w:val="NO Char1"/>
    <w:rsid w:val="00D16475"/>
    <w:rPr>
      <w:rFonts w:eastAsia="MS Mincho"/>
      <w:lang w:val="en-GB" w:eastAsia="en-US" w:bidi="ar-SA"/>
    </w:rPr>
  </w:style>
  <w:style w:type="paragraph" w:customStyle="1" w:styleId="textintend1">
    <w:name w:val="text intend 1"/>
    <w:basedOn w:val="text"/>
    <w:rsid w:val="00D16475"/>
    <w:pPr>
      <w:widowControl/>
      <w:tabs>
        <w:tab w:val="left" w:pos="992"/>
      </w:tabs>
      <w:spacing w:after="120"/>
      <w:ind w:left="992" w:hanging="425"/>
    </w:pPr>
    <w:rPr>
      <w:rFonts w:eastAsia="MS Mincho"/>
      <w:lang w:val="en-US"/>
    </w:rPr>
  </w:style>
  <w:style w:type="paragraph" w:customStyle="1" w:styleId="TabList">
    <w:name w:val="TabList"/>
    <w:basedOn w:val="Normal"/>
    <w:rsid w:val="00D16475"/>
    <w:pPr>
      <w:tabs>
        <w:tab w:val="left" w:pos="1134"/>
      </w:tabs>
      <w:spacing w:after="0"/>
    </w:pPr>
    <w:rPr>
      <w:rFonts w:eastAsia="MS Mincho"/>
    </w:rPr>
  </w:style>
  <w:style w:type="character" w:customStyle="1" w:styleId="BodyText2Char1">
    <w:name w:val="Body Text 2 Char1"/>
    <w:rsid w:val="00D16475"/>
    <w:rPr>
      <w:lang w:val="en-GB"/>
    </w:rPr>
  </w:style>
  <w:style w:type="character" w:customStyle="1" w:styleId="EndnoteTextChar1">
    <w:name w:val="Endnote Text Char1"/>
    <w:rsid w:val="00D16475"/>
    <w:rPr>
      <w:lang w:val="en-GB"/>
    </w:rPr>
  </w:style>
  <w:style w:type="character" w:customStyle="1" w:styleId="TitleChar1">
    <w:name w:val="Title Char1"/>
    <w:rsid w:val="00D16475"/>
    <w:rPr>
      <w:rFonts w:ascii="Cambria" w:eastAsia="Times New Roman" w:hAnsi="Cambria" w:cs="Times New Roman"/>
      <w:b/>
      <w:bCs/>
      <w:kern w:val="28"/>
      <w:sz w:val="32"/>
      <w:szCs w:val="32"/>
      <w:lang w:val="en-GB"/>
    </w:rPr>
  </w:style>
  <w:style w:type="paragraph" w:customStyle="1" w:styleId="textintend2">
    <w:name w:val="text intend 2"/>
    <w:basedOn w:val="tex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rsid w:val="00D16475"/>
    <w:rPr>
      <w:lang w:val="en-GB"/>
    </w:rPr>
  </w:style>
  <w:style w:type="character" w:customStyle="1" w:styleId="BodyTextIndentChar1">
    <w:name w:val="Body Text Indent Char1"/>
    <w:rsid w:val="00D16475"/>
    <w:rPr>
      <w:lang w:val="en-GB"/>
    </w:rPr>
  </w:style>
  <w:style w:type="character" w:customStyle="1" w:styleId="BodyText3Char1">
    <w:name w:val="Body Text 3 Char1"/>
    <w:rsid w:val="00D16475"/>
    <w:rPr>
      <w:sz w:val="16"/>
      <w:szCs w:val="16"/>
      <w:lang w:val="en-GB"/>
    </w:rPr>
  </w:style>
  <w:style w:type="paragraph" w:customStyle="1" w:styleId="text">
    <w:name w:val="text"/>
    <w:basedOn w:val="Normal"/>
    <w:rsid w:val="00D16475"/>
    <w:pPr>
      <w:widowControl w:val="0"/>
      <w:spacing w:after="240"/>
      <w:jc w:val="both"/>
    </w:pPr>
    <w:rPr>
      <w:rFonts w:eastAsia="SimSun"/>
      <w:sz w:val="24"/>
      <w:lang w:val="en-AU"/>
    </w:rPr>
  </w:style>
  <w:style w:type="paragraph" w:customStyle="1" w:styleId="berschrift1H1">
    <w:name w:val="Überschrift 1.H1"/>
    <w:basedOn w:val="Normal"/>
    <w:next w:val="Normal"/>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rsid w:val="00D16475"/>
    <w:pPr>
      <w:spacing w:after="240"/>
      <w:jc w:val="both"/>
    </w:pPr>
    <w:rPr>
      <w:rFonts w:ascii="Helvetica" w:eastAsia="SimSun" w:hAnsi="Helvetica"/>
    </w:rPr>
  </w:style>
  <w:style w:type="paragraph" w:customStyle="1" w:styleId="List1">
    <w:name w:val="List1"/>
    <w:basedOn w:val="Normal"/>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16475"/>
    <w:pPr>
      <w:spacing w:before="120" w:after="0"/>
      <w:jc w:val="both"/>
    </w:pPr>
    <w:rPr>
      <w:rFonts w:eastAsia="SimSun"/>
      <w:lang w:val="en-US"/>
    </w:rPr>
  </w:style>
  <w:style w:type="paragraph" w:customStyle="1" w:styleId="centered">
    <w:name w:val="centered"/>
    <w:basedOn w:val="Normal"/>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16475"/>
    <w:rPr>
      <w:rFonts w:ascii="Times New Roman" w:eastAsia="SimSun" w:hAnsi="Times New Roman"/>
      <w:lang w:val="en-GB" w:eastAsia="en-US"/>
    </w:rPr>
  </w:style>
  <w:style w:type="character" w:styleId="PlaceholderText">
    <w:name w:val="Placeholder Text"/>
    <w:uiPriority w:val="99"/>
    <w:unhideWhenUsed/>
    <w:rsid w:val="00D16475"/>
    <w:rPr>
      <w:color w:val="808080"/>
    </w:rPr>
  </w:style>
  <w:style w:type="paragraph" w:customStyle="1" w:styleId="LGTdoc">
    <w:name w:val="LGTdoc_본문"/>
    <w:basedOn w:val="Normal"/>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16475"/>
    <w:rPr>
      <w:rFonts w:ascii="Arial" w:eastAsia="SimSun" w:hAnsi="Arial"/>
      <w:szCs w:val="24"/>
      <w:lang w:val="en-GB" w:eastAsia="en-US"/>
    </w:rPr>
  </w:style>
  <w:style w:type="paragraph" w:customStyle="1" w:styleId="Text1">
    <w:name w:val="Text 1"/>
    <w:basedOn w:val="Normal"/>
    <w:rsid w:val="00D16475"/>
    <w:pPr>
      <w:spacing w:after="240"/>
      <w:ind w:left="482"/>
      <w:jc w:val="both"/>
    </w:pPr>
    <w:rPr>
      <w:rFonts w:eastAsia="SimSun"/>
      <w:sz w:val="24"/>
      <w:lang w:eastAsia="fr-BE"/>
    </w:rPr>
  </w:style>
  <w:style w:type="paragraph" w:customStyle="1" w:styleId="NumPar4">
    <w:name w:val="NumPar 4"/>
    <w:basedOn w:val="Heading4"/>
    <w:next w:val="Normal"/>
    <w:uiPriority w:val="99"/>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16475"/>
  </w:style>
  <w:style w:type="paragraph" w:customStyle="1" w:styleId="cita">
    <w:name w:val="cita"/>
    <w:basedOn w:val="Normal"/>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16475"/>
    <w:rPr>
      <w:rFonts w:ascii="Times New Roman" w:eastAsia="SimSun" w:hAnsi="Times New Roman"/>
      <w:sz w:val="22"/>
      <w:szCs w:val="22"/>
      <w:lang w:val="en-GB" w:eastAsia="en-US"/>
    </w:rPr>
  </w:style>
  <w:style w:type="character" w:customStyle="1" w:styleId="apple-converted-space">
    <w:name w:val="apple-converted-space"/>
    <w:rsid w:val="00D16475"/>
  </w:style>
  <w:style w:type="character" w:customStyle="1" w:styleId="shorttext">
    <w:name w:val="short_tex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6475"/>
    <w:rPr>
      <w:rFonts w:ascii="Yu Gothic Light" w:eastAsia="Yu Gothic Light" w:hAnsi="Yu Gothic Light" w:cs="Times New Roman"/>
      <w:lang w:val="en-GB" w:eastAsia="en-US"/>
    </w:rPr>
  </w:style>
  <w:style w:type="paragraph" w:customStyle="1" w:styleId="msonormal0">
    <w:name w:val="msonormal"/>
    <w:basedOn w:val="Normal"/>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6475"/>
    <w:rPr>
      <w:rFonts w:ascii="Times New Roman" w:eastAsia="Yu Mincho" w:hAnsi="Times New Roman"/>
      <w:lang w:val="en-GB" w:eastAsia="en-US"/>
    </w:rPr>
  </w:style>
  <w:style w:type="paragraph" w:customStyle="1" w:styleId="42">
    <w:name w:val="吹き出し4"/>
    <w:basedOn w:val="Normal"/>
    <w:semiHidden/>
    <w:rsid w:val="00D16475"/>
    <w:rPr>
      <w:rFonts w:ascii="Tahoma" w:eastAsia="MS Mincho" w:hAnsi="Tahoma" w:cs="Tahoma"/>
      <w:sz w:val="16"/>
      <w:szCs w:val="16"/>
    </w:rPr>
  </w:style>
  <w:style w:type="paragraph" w:customStyle="1" w:styleId="tac0">
    <w:name w:val="tac"/>
    <w:basedOn w:val="Normal"/>
    <w:uiPriority w:val="99"/>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D16475"/>
    <w:rPr>
      <w:rFonts w:ascii="Times New Roman" w:eastAsia="Batang" w:hAnsi="Times New Roman"/>
      <w:lang w:val="en-GB" w:eastAsia="en-US"/>
    </w:rPr>
  </w:style>
  <w:style w:type="paragraph" w:customStyle="1" w:styleId="TOC92">
    <w:name w:val="TOC 92"/>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1480F"/>
    <w:rPr>
      <w:lang w:val="en-GB" w:eastAsia="ja-JP" w:bidi="ar-SA"/>
    </w:rPr>
  </w:style>
  <w:style w:type="character" w:customStyle="1" w:styleId="CharChar42">
    <w:name w:val="Char Char42"/>
    <w:rsid w:val="0051480F"/>
    <w:rPr>
      <w:rFonts w:ascii="Courier New" w:hAnsi="Courier New" w:cs="Courier New" w:hint="default"/>
      <w:lang w:val="nb-NO" w:eastAsia="ja-JP" w:bidi="ar-SA"/>
    </w:rPr>
  </w:style>
  <w:style w:type="character" w:customStyle="1" w:styleId="CharChar72">
    <w:name w:val="Char Char72"/>
    <w:semiHidden/>
    <w:rsid w:val="0051480F"/>
    <w:rPr>
      <w:rFonts w:ascii="Tahoma" w:hAnsi="Tahoma" w:cs="Tahoma" w:hint="default"/>
      <w:shd w:val="clear" w:color="auto" w:fill="000080"/>
      <w:lang w:val="en-GB" w:eastAsia="en-US"/>
    </w:rPr>
  </w:style>
  <w:style w:type="character" w:customStyle="1" w:styleId="CharChar102">
    <w:name w:val="Char Char102"/>
    <w:semiHidden/>
    <w:rsid w:val="0051480F"/>
    <w:rPr>
      <w:rFonts w:ascii="Times New Roman" w:hAnsi="Times New Roman" w:cs="Times New Roman" w:hint="default"/>
      <w:lang w:val="en-GB" w:eastAsia="en-US"/>
    </w:rPr>
  </w:style>
  <w:style w:type="character" w:customStyle="1" w:styleId="CharChar92">
    <w:name w:val="Char Char92"/>
    <w:semiHidden/>
    <w:rsid w:val="0051480F"/>
    <w:rPr>
      <w:rFonts w:ascii="Tahoma" w:hAnsi="Tahoma" w:cs="Tahoma" w:hint="default"/>
      <w:sz w:val="16"/>
      <w:szCs w:val="16"/>
      <w:lang w:val="en-GB" w:eastAsia="en-US"/>
    </w:rPr>
  </w:style>
  <w:style w:type="character" w:customStyle="1" w:styleId="CharChar82">
    <w:name w:val="Char Char82"/>
    <w:semiHidden/>
    <w:rsid w:val="0051480F"/>
    <w:rPr>
      <w:rFonts w:ascii="Times New Roman" w:hAnsi="Times New Roman" w:cs="Times New Roman" w:hint="default"/>
      <w:b/>
      <w:bCs/>
      <w:lang w:val="en-GB" w:eastAsia="en-US"/>
    </w:rPr>
  </w:style>
  <w:style w:type="character" w:customStyle="1" w:styleId="CharChar292">
    <w:name w:val="Char Char292"/>
    <w:rsid w:val="0051480F"/>
    <w:rPr>
      <w:rFonts w:ascii="Arial" w:hAnsi="Arial" w:cs="Arial" w:hint="default"/>
      <w:sz w:val="36"/>
      <w:lang w:val="en-GB" w:eastAsia="en-US" w:bidi="ar-SA"/>
    </w:rPr>
  </w:style>
  <w:style w:type="character" w:customStyle="1" w:styleId="CharChar282">
    <w:name w:val="Char Char282"/>
    <w:rsid w:val="0051480F"/>
    <w:rPr>
      <w:rFonts w:ascii="Arial" w:hAnsi="Arial" w:cs="Arial" w:hint="default"/>
      <w:sz w:val="32"/>
      <w:lang w:val="en-GB"/>
    </w:rPr>
  </w:style>
  <w:style w:type="character" w:customStyle="1" w:styleId="ZchnZchn52">
    <w:name w:val="Zchn Zchn52"/>
    <w:rsid w:val="0051480F"/>
    <w:rPr>
      <w:rFonts w:ascii="Courier New" w:eastAsia="Batang" w:hAnsi="Courier New"/>
      <w:lang w:val="nb-NO" w:eastAsia="en-US" w:bidi="ar-SA"/>
    </w:rPr>
  </w:style>
  <w:style w:type="paragraph" w:customStyle="1" w:styleId="TOC911">
    <w:name w:val="TOC 911"/>
    <w:basedOn w:val="TOC8"/>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51480F"/>
    <w:rPr>
      <w:lang w:val="en-GB" w:eastAsia="ja-JP" w:bidi="ar-SA"/>
    </w:rPr>
  </w:style>
  <w:style w:type="paragraph" w:customStyle="1" w:styleId="1Char1">
    <w:name w:val="(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1480F"/>
    <w:rPr>
      <w:rFonts w:ascii="Courier New" w:hAnsi="Courier New"/>
      <w:lang w:val="nb-NO" w:eastAsia="ja-JP" w:bidi="ar-SA"/>
    </w:rPr>
  </w:style>
  <w:style w:type="paragraph" w:customStyle="1" w:styleId="CharCharCharCharCharChar1">
    <w:name w:val="Char Char Char Char Char Char1"/>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51480F"/>
    <w:rPr>
      <w:rFonts w:ascii="Tahoma" w:hAnsi="Tahoma" w:cs="Tahoma"/>
      <w:shd w:val="clear" w:color="auto" w:fill="000080"/>
      <w:lang w:val="en-GB" w:eastAsia="en-US"/>
    </w:rPr>
  </w:style>
  <w:style w:type="character" w:customStyle="1" w:styleId="ZchnZchn51">
    <w:name w:val="Zchn Zchn51"/>
    <w:rsid w:val="0051480F"/>
    <w:rPr>
      <w:rFonts w:ascii="Courier New" w:eastAsia="Batang" w:hAnsi="Courier New"/>
      <w:lang w:val="nb-NO" w:eastAsia="en-US" w:bidi="ar-SA"/>
    </w:rPr>
  </w:style>
  <w:style w:type="character" w:customStyle="1" w:styleId="CharChar101">
    <w:name w:val="Char Char101"/>
    <w:semiHidden/>
    <w:rsid w:val="0051480F"/>
    <w:rPr>
      <w:rFonts w:ascii="Times New Roman" w:hAnsi="Times New Roman"/>
      <w:lang w:val="en-GB" w:eastAsia="en-US"/>
    </w:rPr>
  </w:style>
  <w:style w:type="character" w:customStyle="1" w:styleId="CharChar91">
    <w:name w:val="Char Char91"/>
    <w:semiHidden/>
    <w:rsid w:val="0051480F"/>
    <w:rPr>
      <w:rFonts w:ascii="Tahoma" w:hAnsi="Tahoma" w:cs="Tahoma"/>
      <w:sz w:val="16"/>
      <w:szCs w:val="16"/>
      <w:lang w:val="en-GB" w:eastAsia="en-US"/>
    </w:rPr>
  </w:style>
  <w:style w:type="character" w:customStyle="1" w:styleId="CharChar81">
    <w:name w:val="Char Char81"/>
    <w:semiHidden/>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51480F"/>
    <w:rPr>
      <w:rFonts w:ascii="Arial" w:hAnsi="Arial"/>
      <w:sz w:val="36"/>
      <w:lang w:val="en-GB" w:eastAsia="en-US" w:bidi="ar-SA"/>
    </w:rPr>
  </w:style>
  <w:style w:type="character" w:customStyle="1" w:styleId="CharChar281">
    <w:name w:val="Char Char281"/>
    <w:rsid w:val="0051480F"/>
    <w:rPr>
      <w:rFonts w:ascii="Arial" w:hAnsi="Arial"/>
      <w:sz w:val="32"/>
      <w:lang w:val="en-GB"/>
    </w:rPr>
  </w:style>
  <w:style w:type="paragraph" w:customStyle="1" w:styleId="CharChar241">
    <w:name w:val="Char Char241"/>
    <w:basedOn w:val="Normal"/>
    <w:semiHidden/>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 w:type="character" w:styleId="LineNumber">
    <w:name w:val="line number"/>
    <w:basedOn w:val="DefaultParagraphFont"/>
    <w:semiHidden/>
    <w:rsid w:val="006645A6"/>
    <w:rPr>
      <w:rFonts w:ascii="Arial" w:eastAsia="SimSun" w:hAnsi="Arial" w:cs="Arial"/>
      <w:color w:val="0000FF"/>
      <w:kern w:val="2"/>
      <w:lang w:val="en-US" w:eastAsia="zh-CN" w:bidi="ar-SA"/>
    </w:rPr>
  </w:style>
  <w:style w:type="paragraph" w:styleId="BlockText">
    <w:name w:val="Block Text"/>
    <w:basedOn w:val="Normal"/>
    <w:rsid w:val="006645A6"/>
    <w:pPr>
      <w:spacing w:after="120"/>
      <w:ind w:left="1440" w:right="1440"/>
    </w:pPr>
    <w:rPr>
      <w:rFonts w:eastAsia="MS Mincho"/>
    </w:rPr>
  </w:style>
  <w:style w:type="paragraph" w:customStyle="1" w:styleId="60">
    <w:name w:val="吹き出し6"/>
    <w:basedOn w:val="Normal"/>
    <w:semiHidden/>
    <w:rsid w:val="006645A6"/>
    <w:rPr>
      <w:rFonts w:ascii="Tahoma" w:eastAsia="MS Mincho" w:hAnsi="Tahoma" w:cs="Tahoma"/>
      <w:sz w:val="16"/>
      <w:szCs w:val="16"/>
      <w:lang w:eastAsia="ko-KR"/>
    </w:rPr>
  </w:style>
  <w:style w:type="character" w:styleId="HTMLCode">
    <w:name w:val="HTML Code"/>
    <w:semiHidden/>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75C7E3-DBD4-40E2-A7A5-23C95694ADDD}">
  <ds:schemaRefs>
    <ds:schemaRef ds:uri="http://www.w3.org/XML/1998/namespace"/>
    <ds:schemaRef ds:uri="http://purl.org/dc/terms/"/>
    <ds:schemaRef ds:uri="http://purl.org/dc/dcmityp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89a48c40-3d93-469d-b9d4-51d7ced6a166"/>
    <ds:schemaRef ds:uri="dca1a702-c131-4c0a-94d3-ca02808a59d1"/>
    <ds:schemaRef ds:uri="71c5aaf6-e6ce-465b-b873-5148d2a4c105"/>
  </ds:schemaRefs>
</ds:datastoreItem>
</file>

<file path=customXml/itemProps3.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4.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5.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6.xml><?xml version="1.0" encoding="utf-8"?>
<ds:datastoreItem xmlns:ds="http://schemas.openxmlformats.org/officeDocument/2006/customXml" ds:itemID="{56C8BF79-62C7-4911-A056-AE2F347D2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35</Pages>
  <Words>5038</Words>
  <Characters>31487</Characters>
  <Application>Microsoft Office Word</Application>
  <DocSecurity>0</DocSecurity>
  <Lines>262</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RAN4#96 - JOH, Nokia</cp:lastModifiedBy>
  <cp:revision>156</cp:revision>
  <cp:lastPrinted>1899-12-31T23:00:00Z</cp:lastPrinted>
  <dcterms:created xsi:type="dcterms:W3CDTF">2020-07-21T18:15:00Z</dcterms:created>
  <dcterms:modified xsi:type="dcterms:W3CDTF">2020-08-07T09:31:00Z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